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380162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EF66CB">
              <w:rPr>
                <w:noProof/>
                <w:sz w:val="24"/>
              </w:rPr>
              <w:t>112</w:t>
            </w:r>
            <w:r w:rsidR="00380162">
              <w:rPr>
                <w:noProof/>
                <w:sz w:val="24"/>
              </w:rPr>
              <w:t>9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c5273fd" w14:paraId="c5273fd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C62D24">
        <w:t>PIKO TEHNIKA d.o.o., OIB: 53346071454, Split, Put Duilova 10/b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C62D24" w:rsidRPr="00C62D24">
        <w:t>PIKO TEHNIKA d.o.o., OIB: 53346071454, Split, Put Duilova 10/b</w:t>
      </w:r>
      <w:r w:rsidR="00427BC0">
        <w:t xml:space="preserve">, </w:t>
      </w:r>
      <w:r>
        <w:t xml:space="preserve">na </w:t>
      </w:r>
      <w:r w:rsidR="00CD3C29">
        <w:t>dan 2</w:t>
      </w:r>
      <w:r w:rsidR="000D5F70">
        <w:t>7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C62D24">
        <w:t>120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C62D24">
        <w:t>4.016.667,51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5B491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D5416"/>
    <w:rsid w:val="000D5F70"/>
    <w:rsid w:val="000E6D83"/>
    <w:rsid w:val="000F6403"/>
    <w:rsid w:val="001700A0"/>
    <w:rsid w:val="00196215"/>
    <w:rsid w:val="001D3E5A"/>
    <w:rsid w:val="00221F64"/>
    <w:rsid w:val="00222F09"/>
    <w:rsid w:val="0028585D"/>
    <w:rsid w:val="002C251D"/>
    <w:rsid w:val="003004E6"/>
    <w:rsid w:val="00364774"/>
    <w:rsid w:val="00380162"/>
    <w:rsid w:val="00396087"/>
    <w:rsid w:val="003C2F22"/>
    <w:rsid w:val="0040302B"/>
    <w:rsid w:val="00417EA6"/>
    <w:rsid w:val="004225AC"/>
    <w:rsid w:val="00427BC0"/>
    <w:rsid w:val="00544644"/>
    <w:rsid w:val="00565E34"/>
    <w:rsid w:val="0057365F"/>
    <w:rsid w:val="005B4919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B6559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9C1DEC"/>
    <w:rsid w:val="00A51DE9"/>
    <w:rsid w:val="00A54697"/>
    <w:rsid w:val="00A701BA"/>
    <w:rsid w:val="00AC1D87"/>
    <w:rsid w:val="00B46C21"/>
    <w:rsid w:val="00B7506F"/>
    <w:rsid w:val="00B772A2"/>
    <w:rsid w:val="00BC3309"/>
    <w:rsid w:val="00C62D24"/>
    <w:rsid w:val="00CA6E0F"/>
    <w:rsid w:val="00CD3C29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EF66CB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91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91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91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91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91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91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St-1129/2017</izvorni_sadrzaj>
    <derivirana_varijabla naziv="DomainObject.Predmet.OznakaBroj_1">St-1129/2017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TEHNIKA d.o.o. za proizvodnju i usluge</izvorni_sadrzaj>
    <derivirana_varijabla naziv="DomainObject.Predmet.ProtustrankaFormated_1">  PIKO TEHNIKA d.o.o. za proizvodnju i usluge</derivirana_varijabla>
  </DomainObject.Predmet.ProtustrankaFormated>
  <DomainObject.Predmet.ProtustrankaFormatedOIB>
    <izvorni_sadrzaj>  PIKO TEHNIKA d.o.o. za proizvodnju i usluge, OIB 53346071454</izvorni_sadrzaj>
    <derivirana_varijabla naziv="DomainObject.Predmet.ProtustrankaFormatedOIB_1">  PIKO TEHNIKA d.o.o. za proizvodnju i usluge, OIB 53346071454</derivirana_varijabla>
  </DomainObject.Predmet.ProtustrankaFormatedOIB>
  <DomainObject.Predmet.ProtustrankaFormatedWithAdress>
    <izvorni_sadrzaj> PIKO TEHNIKA d.o.o. za proizvodnju i usluge, Put Duilova 10/b, 21000 Split</izvorni_sadrzaj>
    <derivirana_varijabla naziv="DomainObject.Predmet.ProtustrankaFormatedWithAdress_1"> PIKO TEHNIKA d.o.o. za proizvodnju i usluge, Put Duilova 10/b, 21000 Split</derivirana_varijabla>
  </DomainObject.Predmet.ProtustrankaFormatedWithAdress>
  <DomainObject.Predmet.ProtustrankaFormatedWithAdressOIB>
    <izvorni_sadrzaj> PIKO TEHNIKA d.o.o. za proizvodnju i usluge, OIB 53346071454, Put Duilova 10/b, 21000 Split</izvorni_sadrzaj>
    <derivirana_varijabla naziv="DomainObject.Predmet.ProtustrankaFormatedWithAdressOIB_1"> PIKO TEHNIKA d.o.o. za proizvodnju i usluge, OIB 53346071454, Put Duilova 10/b, 21000 Split</derivirana_varijabla>
  </DomainObject.Predmet.ProtustrankaFormatedWithAdressOIB>
  <DomainObject.Predmet.ProtustrankaWithAdress>
    <izvorni_sadrzaj>PIKO TEHNIKA d.o.o. za proizvodnju i usluge Put Duilova 10/b, 21000 Split</izvorni_sadrzaj>
    <derivirana_varijabla naziv="DomainObject.Predmet.ProtustrankaWithAdress_1">PIKO TEHNIKA d.o.o. za proizvodnju i usluge Put Duilova 10/b, 21000 Split</derivirana_varijabla>
  </DomainObject.Predmet.ProtustrankaWithAdress>
  <DomainObject.Predmet.ProtustrankaWithAdressOIB>
    <izvorni_sadrzaj>PIKO TEHNIKA d.o.o. za proizvodnju i usluge, OIB 53346071454, Put Duilova 10/b, 21000 Split</izvorni_sadrzaj>
    <derivirana_varijabla naziv="DomainObject.Predmet.ProtustrankaWithAdressOIB_1">PIKO TEHNIKA d.o.o. za proizvodnju i usluge, OIB 53346071454, Put Duilova 10/b, 21000 Split</derivirana_varijabla>
  </DomainObject.Predmet.ProtustrankaWithAdressOIB>
  <DomainObject.Predmet.ProtustrankaNazivFormated>
    <izvorni_sadrzaj>PIKO TEHNIKA d.o.o. za proizvodnju i usluge</izvorni_sadrzaj>
    <derivirana_varijabla naziv="DomainObject.Predmet.ProtustrankaNazivFormated_1">PIKO TEHNIKA d.o.o. za proizvodnju i usluge</derivirana_varijabla>
  </DomainObject.Predmet.ProtustrankaNazivFormated>
  <DomainObject.Predmet.ProtustrankaNazivFormatedOIB>
    <izvorni_sadrzaj>PIKO TEHNIKA d.o.o. za proizvodnju i usluge, OIB 53346071454</izvorni_sadrzaj>
    <derivirana_varijabla naziv="DomainObject.Predmet.ProtustrankaNazivFormatedOIB_1">PIKO TEHNIKA d.o.o. za proizvodnju i usluge, OIB 53346071454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4016667.51</izvorni_sadrzaj>
    <derivirana_varijabla naziv="DomainObject.Predmet.TrenutnaVrijednost_1">4016667.51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PIKO TEHNIKA d.o.o. za proizvodnju i usluge</item>
    </izvorni_sadrzaj>
    <derivirana_varijabla naziv="DomainObject.Predmet.ProtuStrankaListFormated_1">
      <item>PIKO TEHNIKA d.o.o. za proizvodnju i usluge</item>
    </derivirana_varijabla>
  </DomainObject.Predmet.ProtuStrankaListFormated>
  <DomainObject.Predmet.ProtuStrankaListFormatedOIB>
    <izvorni_sadrzaj>
      <item>PIKO TEHNIKA d.o.o. za proizvodnju i usluge, OIB 53346071454</item>
    </izvorni_sadrzaj>
    <derivirana_varijabla naziv="DomainObject.Predmet.ProtuStrankaListFormatedOIB_1">
      <item>PIKO TEHNIKA d.o.o. za proizvodnju i usluge, OIB 53346071454</item>
    </derivirana_varijabla>
  </DomainObject.Predmet.ProtuStrankaListFormatedOIB>
  <DomainObject.Predmet.ProtuStrankaListFormatedWithAdress>
    <izvorni_sadrzaj>
      <item>PIKO TEHNIKA d.o.o. za proizvodnju i usluge, Put Duilova 10/b, 21000 Split</item>
    </izvorni_sadrzaj>
    <derivirana_varijabla naziv="DomainObject.Predmet.ProtuStrankaListFormatedWithAdress_1">
      <item>PIKO TEHNIKA d.o.o. za proizvodnju i usluge, Put Duilova 10/b, 21000 Split</item>
    </derivirana_varijabla>
  </DomainObject.Predmet.ProtuStrankaListFormatedWithAdress>
  <DomainObject.Predmet.ProtuStrankaListFormatedWithAdressOIB>
    <izvorni_sadrzaj>
      <item>PIKO TEHNIKA d.o.o. za proizvodnju i usluge, OIB 53346071454, Put Duilova 10/b, 21000 Split</item>
    </izvorni_sadrzaj>
    <derivirana_varijabla naziv="DomainObject.Predmet.ProtuStrankaListFormatedWithAdressOIB_1">
      <item>PIKO TEHNIKA d.o.o. za proizvodnju i usluge, OIB 53346071454, Put Duilova 10/b, 21000 Split</item>
    </derivirana_varijabla>
  </DomainObject.Predmet.ProtuStrankaListFormatedWithAdressOIB>
  <DomainObject.Predmet.ProtuStrankaListNazivFormated>
    <izvorni_sadrzaj>
      <item>PIKO TEHNIKA d.o.o. za proizvodnju i usluge</item>
    </izvorni_sadrzaj>
    <derivirana_varijabla naziv="DomainObject.Predmet.ProtuStrankaListNazivFormated_1">
      <item>PIKO TEHNIKA d.o.o. za proizvodnju i usluge</item>
    </derivirana_varijabla>
  </DomainObject.Predmet.ProtuStrankaListNazivFormated>
  <DomainObject.Predmet.ProtuStrankaListNazivFormatedOIB>
    <izvorni_sadrzaj>
      <item>PIKO TEHNIKA d.o.o. za proizvodnju i usluge, OIB 53346071454</item>
    </izvorni_sadrzaj>
    <derivirana_varijabla naziv="DomainObject.Predmet.ProtuStrankaListNazivFormatedOIB_1">
      <item>PIKO TEHNIKA d.o.o. za proizvodnju i usluge, OIB 53346071454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PIKO TEHNIKA d.o.o. za proizvodnju i usluge</izvorni_sadrzaj>
    <derivirana_varijabla naziv="DomainObject.Predmet.ProtustrankaIDrugi_1">PIKO TEHNIKA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PIKO TEHNIKA d.o.o. za proizvodnju i usluge, OIB 53346071454, Put Duilova 10/b, 21000 Split</izvorni_sadrzaj>
    <derivirana_varijabla naziv="DomainObject.Predmet.ProtustrankaIDrugiAdressOIB_1">PIKO TEHNIKA d.o.o. za proizvodnju i usluge, OIB 53346071454, Put Duilova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PIKO TEHNIKA d.o.o. za proizvodnju i usluge</item>
      <item>FINANCIJSKA AGENCIJA, RC SPLIT</item>
    </izvorni_sadrzaj>
    <derivirana_varijabla naziv="DomainObject.Predmet.SudioniciListNaziv_1">
      <item>PIKO TEHNIKA d.o.o. za proizvodnju i usluge</item>
      <item>FINANCIJSKA AGENCIJA, RC SPLIT</item>
    </derivirana_varijabla>
  </DomainObject.Predmet.SudioniciListNaziv>
  <DomainObject.Predmet.SudioniciListAdressOIB>
    <izvorni_sadrzaj>
      <item>PIKO TEHNIKA d.o.o. za proizvodnju i usluge, OIB 53346071454, Put Duilova 10/b,21000 Split</item>
      <item>FINANCIJSKA AGENCIJA, RC SPLIT, OIB 85821130368, Mažuranićevo šetalište 24 b,21000 Split</item>
    </izvorni_sadrzaj>
    <derivirana_varijabla naziv="DomainObject.Predmet.SudioniciListAdressOIB_1">
      <item>PIKO TEHNIKA d.o.o. za proizvodnju i usluge, OIB 53346071454, Put Duilova 10/b,21000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53346071454</item>
      <item>, OIB 85821130368</item>
    </izvorni_sadrzaj>
    <derivirana_varijabla naziv="DomainObject.Predmet.SudioniciListNazivOIB_1">
      <item>, OIB 53346071454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1829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2017-12-22T09:17:00Z</dcterms:created>
  <dc:creator>Katarina Mikulić</dc:creator>
  <cp:lastModifiedBy>Ana Golub Gruić</cp:lastModifiedBy>
  <cp:lastPrinted>2017-12-22T09:18:00Z</cp:lastPrinted>
  <dcterms:modified xmlns:xsi="http://www.w3.org/2001/XMLSchema-instance" xsi:type="dcterms:W3CDTF">2017-12-22T10:41:00Z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