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2729" w14:paraId="f602729" w:rsidRDefault="001C3E08" w:rsidP="001C3E08" w:rsidR="001C3E08" w:rsidRPr="00A22B9A">
      <w:pPr>
        <w15:collapsed w:val="false"/>
      </w:pPr>
      <w:bookmarkStart w:name="_GoBack" w:id="0"/>
      <w:bookmarkEnd w:id="0"/>
      <w:r w:rsidRPr="00A22B9A">
        <w:rPr>
          <w:sz w:val="22"/>
        </w:rPr>
        <w:t xml:space="preserve">                 </w:t>
      </w:r>
      <w:r w:rsidRPr="00A22B9A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E08" w:rsidP="001C3E08" w:rsidR="001C3E08" w:rsidRPr="00A22B9A">
      <w:pPr>
        <w:jc w:val="both"/>
      </w:pPr>
      <w:r w:rsidRPr="00A22B9A">
        <w:t xml:space="preserve">  REPUBLIKA HRVATSKA</w:t>
      </w:r>
    </w:p>
    <w:p w:rsidRDefault="001C3E08" w:rsidP="001C3E08" w:rsidR="001C3E08" w:rsidRPr="00A22B9A">
      <w:pPr>
        <w:jc w:val="both"/>
      </w:pPr>
      <w:r w:rsidRPr="00A22B9A">
        <w:t xml:space="preserve">TRGOVAČKI SUD  U </w:t>
      </w:r>
      <w:proofErr w:type="spellStart"/>
      <w:r w:rsidRPr="00A22B9A">
        <w:t>PAZINU</w:t>
      </w:r>
      <w:proofErr w:type="spellEnd"/>
    </w:p>
    <w:p w:rsidRDefault="001C3E08" w:rsidP="001C3E08" w:rsidR="001C3E08" w:rsidRPr="00A22B9A">
      <w:pPr>
        <w:jc w:val="both"/>
      </w:pPr>
      <w:r w:rsidRPr="00A22B9A">
        <w:t xml:space="preserve">           Pazin, </w:t>
      </w:r>
      <w:proofErr w:type="spellStart"/>
      <w:r w:rsidRPr="00A22B9A">
        <w:t>Dršćevka</w:t>
      </w:r>
      <w:proofErr w:type="spellEnd"/>
      <w:r w:rsidRPr="00A22B9A">
        <w:t xml:space="preserve"> 1                                              </w:t>
      </w:r>
    </w:p>
    <w:p w:rsidRDefault="00967333" w:rsidP="001C3E08" w:rsidR="00967333" w:rsidRPr="00A22B9A"/>
    <w:p w:rsidRDefault="00967333" w:rsidP="0021370F" w:rsidR="00967333" w:rsidRPr="00A22B9A">
      <w:pPr>
        <w:jc w:val="right"/>
      </w:pPr>
    </w:p>
    <w:p w:rsidRDefault="00967333" w:rsidP="001C3E08" w:rsidR="00967333" w:rsidRPr="00A22B9A">
      <w:pPr>
        <w:jc w:val="center"/>
      </w:pPr>
    </w:p>
    <w:p w:rsidRDefault="00967333" w:rsidP="0021370F" w:rsidR="00967333" w:rsidRPr="00A22B9A">
      <w:pPr>
        <w:jc w:val="right"/>
      </w:pPr>
    </w:p>
    <w:p w:rsidRDefault="001C3E08" w:rsidP="001C3E08" w:rsidR="0021370F" w:rsidRPr="00A22B9A">
      <w:pPr>
        <w:jc w:val="center"/>
      </w:pPr>
      <w:r w:rsidRPr="00A22B9A">
        <w:t>R E P U B L I K A  H R V A T S K A</w:t>
      </w:r>
    </w:p>
    <w:p w:rsidRDefault="0021370F" w:rsidP="0021370F" w:rsidR="0021370F" w:rsidRPr="00A22B9A">
      <w:pPr>
        <w:jc w:val="center"/>
      </w:pPr>
      <w:r w:rsidRPr="00A22B9A">
        <w:t>R J E Š E N J E</w:t>
      </w:r>
    </w:p>
    <w:p w:rsidRDefault="0021370F" w:rsidP="0021370F" w:rsidR="0021370F" w:rsidRPr="00A22B9A">
      <w:pPr>
        <w:jc w:val="center"/>
      </w:pPr>
      <w:r w:rsidRPr="00A22B9A">
        <w:tab/>
      </w:r>
    </w:p>
    <w:p w:rsidRDefault="0021370F" w:rsidP="0021370F" w:rsidR="0021370F" w:rsidRPr="00A22B9A">
      <w:pPr>
        <w:jc w:val="both"/>
      </w:pPr>
    </w:p>
    <w:p w:rsidRDefault="0021370F" w:rsidP="007A6838" w:rsidR="0021370F" w:rsidRPr="00A22B9A">
      <w:pPr>
        <w:ind w:firstLine="708"/>
        <w:jc w:val="both"/>
      </w:pPr>
      <w:r w:rsidRPr="00A22B9A">
        <w:t xml:space="preserve">Trgovački sud u Pazinu, po stečajnom sucu ovoga suda </w:t>
      </w:r>
      <w:r w:rsidR="003F3B69" w:rsidRPr="00A22B9A">
        <w:t>Damiru Rabar</w:t>
      </w:r>
      <w:r w:rsidR="00D823E4" w:rsidRPr="00A22B9A">
        <w:t>u</w:t>
      </w:r>
      <w:r w:rsidRPr="00A22B9A">
        <w:t xml:space="preserve">, </w:t>
      </w:r>
      <w:r w:rsidR="0032389C" w:rsidRPr="00846552">
        <w:rPr>
          <w:spacing w:val="-2"/>
        </w:rPr>
        <w:t xml:space="preserve">u predmetu provođenja stečajnog postupka nad dužnikom </w:t>
      </w:r>
      <w:proofErr w:type="spellStart"/>
      <w:r w:rsidR="0032389C" w:rsidRPr="000D546D">
        <w:t>EQUITO</w:t>
      </w:r>
      <w:proofErr w:type="spellEnd"/>
      <w:r w:rsidR="0032389C" w:rsidRPr="000D546D">
        <w:t xml:space="preserve"> d.o.o. u stečaju, Umag, Šetalište Vladimira Gortana </w:t>
      </w:r>
      <w:proofErr w:type="spellStart"/>
      <w:r w:rsidR="0032389C" w:rsidRPr="000D546D">
        <w:t>36</w:t>
      </w:r>
      <w:proofErr w:type="spellEnd"/>
      <w:r w:rsidR="0032389C" w:rsidRPr="000D546D">
        <w:t xml:space="preserve">, </w:t>
      </w:r>
      <w:proofErr w:type="spellStart"/>
      <w:r w:rsidR="0032389C" w:rsidRPr="000D546D">
        <w:t>OIB</w:t>
      </w:r>
      <w:proofErr w:type="spellEnd"/>
      <w:r w:rsidR="0032389C" w:rsidRPr="000D546D">
        <w:t xml:space="preserve">: </w:t>
      </w:r>
      <w:proofErr w:type="spellStart"/>
      <w:r w:rsidR="0032389C" w:rsidRPr="000D546D">
        <w:t>95517075455</w:t>
      </w:r>
      <w:proofErr w:type="spellEnd"/>
      <w:r w:rsidR="006801FF" w:rsidRPr="00A22B9A">
        <w:t>,</w:t>
      </w:r>
      <w:r w:rsidRPr="00A22B9A">
        <w:t xml:space="preserve"> temeljem članka </w:t>
      </w:r>
      <w:proofErr w:type="spellStart"/>
      <w:smartTag w:element="metricconverter" w:uri="urn:schemas-microsoft-com:office:smarttags">
        <w:smartTagPr>
          <w:attr w:val="176. st" w:name="ProductID"/>
        </w:smartTagPr>
        <w:r w:rsidRPr="00A22B9A">
          <w:t>176</w:t>
        </w:r>
        <w:proofErr w:type="spellEnd"/>
        <w:r w:rsidRPr="00A22B9A">
          <w:t>. st</w:t>
        </w:r>
      </w:smartTag>
      <w:r w:rsidRPr="00A22B9A">
        <w:t xml:space="preserve">. 2. i 8, </w:t>
      </w:r>
      <w:smartTag w:element="zakoni" w:uri="http://www.java.hr/xml/smarttags/zakoni">
        <w:r w:rsidRPr="00A22B9A">
          <w:t>Stečajnog zakona</w:t>
        </w:r>
      </w:smartTag>
      <w:r w:rsidR="007A6838" w:rsidRPr="00A22B9A">
        <w:t>,</w:t>
      </w:r>
      <w:r w:rsidRPr="00A22B9A">
        <w:t xml:space="preserve">  </w:t>
      </w:r>
      <w:r w:rsidR="003F3B69" w:rsidRPr="00A22B9A">
        <w:t xml:space="preserve">dana </w:t>
      </w:r>
      <w:r w:rsidR="004A7026">
        <w:t xml:space="preserve">6. srpnja </w:t>
      </w:r>
      <w:proofErr w:type="spellStart"/>
      <w:r w:rsidR="004A7026">
        <w:t>2016</w:t>
      </w:r>
      <w:proofErr w:type="spellEnd"/>
      <w:r w:rsidRPr="00A22B9A">
        <w:t xml:space="preserve">. godine </w:t>
      </w:r>
    </w:p>
    <w:p w:rsidRDefault="0021370F" w:rsidP="0021370F" w:rsidR="0021370F" w:rsidRPr="00A22B9A"/>
    <w:p w:rsidRDefault="0021370F" w:rsidP="0021370F" w:rsidR="0021370F" w:rsidRPr="00A22B9A">
      <w:pPr>
        <w:jc w:val="center"/>
      </w:pPr>
      <w:r w:rsidRPr="00A22B9A">
        <w:t xml:space="preserve"> r i j e š i o   j e</w:t>
      </w: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both"/>
      </w:pPr>
      <w:r w:rsidRPr="00A22B9A">
        <w:tab/>
      </w:r>
      <w:r w:rsidR="005E2095" w:rsidRPr="00A22B9A">
        <w:t>P</w:t>
      </w:r>
      <w:r w:rsidRPr="00A22B9A">
        <w:t xml:space="preserve">osebno ispitno ročište vjerovnika stečajnog dužnika </w:t>
      </w:r>
      <w:proofErr w:type="spellStart"/>
      <w:r w:rsidR="0032389C" w:rsidRPr="000D546D">
        <w:t>EQUITO</w:t>
      </w:r>
      <w:proofErr w:type="spellEnd"/>
      <w:r w:rsidR="0032389C" w:rsidRPr="000D546D">
        <w:t xml:space="preserve"> d.o.o. u stečaju, Umag, Šetalište Vladimira Gortana </w:t>
      </w:r>
      <w:proofErr w:type="spellStart"/>
      <w:r w:rsidR="0032389C" w:rsidRPr="000D546D">
        <w:t>36</w:t>
      </w:r>
      <w:proofErr w:type="spellEnd"/>
      <w:r w:rsidR="0032389C" w:rsidRPr="000D546D">
        <w:t xml:space="preserve">, </w:t>
      </w:r>
      <w:proofErr w:type="spellStart"/>
      <w:r w:rsidR="0032389C" w:rsidRPr="000D546D">
        <w:t>OIB</w:t>
      </w:r>
      <w:proofErr w:type="spellEnd"/>
      <w:r w:rsidR="0032389C" w:rsidRPr="000D546D">
        <w:t xml:space="preserve">: </w:t>
      </w:r>
      <w:proofErr w:type="spellStart"/>
      <w:r w:rsidR="0032389C" w:rsidRPr="000D546D">
        <w:t>95517075455</w:t>
      </w:r>
      <w:proofErr w:type="spellEnd"/>
      <w:r w:rsidR="00A22B9A" w:rsidRPr="00A22B9A">
        <w:t xml:space="preserve">, </w:t>
      </w:r>
      <w:r w:rsidRPr="00A22B9A">
        <w:t xml:space="preserve">na kojem će se ispitati naknadno prijavljene tražbine određuje se za dan </w:t>
      </w:r>
    </w:p>
    <w:p w:rsidRDefault="0021370F" w:rsidP="0021370F" w:rsidR="0021370F" w:rsidRPr="00A22B9A">
      <w:pPr>
        <w:jc w:val="both"/>
      </w:pPr>
    </w:p>
    <w:p w:rsidRDefault="0021370F" w:rsidP="0021370F" w:rsidR="00043AF3" w:rsidRPr="00A22B9A">
      <w:pPr>
        <w:jc w:val="center"/>
      </w:pPr>
      <w:r w:rsidRPr="00A22B9A">
        <w:t xml:space="preserve"> </w:t>
      </w:r>
      <w:proofErr w:type="spellStart"/>
      <w:r w:rsidR="001C3E08" w:rsidRPr="00A22B9A">
        <w:t>2</w:t>
      </w:r>
      <w:r w:rsidR="004A7026">
        <w:t>2</w:t>
      </w:r>
      <w:proofErr w:type="spellEnd"/>
      <w:r w:rsidRPr="00A22B9A">
        <w:t xml:space="preserve">. </w:t>
      </w:r>
      <w:r w:rsidR="005E2095" w:rsidRPr="00A22B9A">
        <w:t xml:space="preserve">srpnja </w:t>
      </w:r>
      <w:proofErr w:type="spellStart"/>
      <w:r w:rsidRPr="00A22B9A">
        <w:t>20</w:t>
      </w:r>
      <w:r w:rsidR="007A6838" w:rsidRPr="00A22B9A">
        <w:t>1</w:t>
      </w:r>
      <w:r w:rsidR="005E2095" w:rsidRPr="00A22B9A">
        <w:t>6</w:t>
      </w:r>
      <w:proofErr w:type="spellEnd"/>
      <w:r w:rsidRPr="00A22B9A">
        <w:t xml:space="preserve">. godine u  </w:t>
      </w:r>
      <w:proofErr w:type="spellStart"/>
      <w:r w:rsidR="0032389C">
        <w:t>10</w:t>
      </w:r>
      <w:proofErr w:type="spellEnd"/>
      <w:r w:rsidR="0032389C">
        <w:t>,</w:t>
      </w:r>
      <w:proofErr w:type="spellStart"/>
      <w:r w:rsidR="0032389C">
        <w:t>3</w:t>
      </w:r>
      <w:r w:rsidR="001C3E08" w:rsidRPr="00A22B9A">
        <w:t>0</w:t>
      </w:r>
      <w:proofErr w:type="spellEnd"/>
      <w:r w:rsidR="001C3E08" w:rsidRPr="00A22B9A">
        <w:t xml:space="preserve"> </w:t>
      </w:r>
      <w:r w:rsidRPr="00A22B9A">
        <w:t xml:space="preserve">sati, </w:t>
      </w:r>
    </w:p>
    <w:p w:rsidRDefault="0021370F" w:rsidP="0021370F" w:rsidR="0021370F" w:rsidRPr="00A22B9A">
      <w:pPr>
        <w:jc w:val="center"/>
      </w:pPr>
      <w:r w:rsidRPr="00A22B9A">
        <w:t>Trgovački</w:t>
      </w:r>
      <w:r w:rsidR="00043AF3" w:rsidRPr="00A22B9A">
        <w:t xml:space="preserve"> sud u Pazinu</w:t>
      </w:r>
      <w:r w:rsidRPr="00A22B9A">
        <w:t>,</w:t>
      </w:r>
    </w:p>
    <w:p w:rsidRDefault="0021370F" w:rsidP="0021370F" w:rsidR="0021370F" w:rsidRPr="00A22B9A">
      <w:pPr>
        <w:jc w:val="center"/>
      </w:pPr>
      <w:proofErr w:type="spellStart"/>
      <w:r w:rsidRPr="00A22B9A">
        <w:t>Dršćevka</w:t>
      </w:r>
      <w:proofErr w:type="spellEnd"/>
      <w:r w:rsidRPr="00A22B9A">
        <w:t xml:space="preserve"> 1, soba broj </w:t>
      </w:r>
      <w:r w:rsidR="003F3B69" w:rsidRPr="00A22B9A">
        <w:t xml:space="preserve"> 2</w:t>
      </w: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both"/>
      </w:pPr>
      <w:r w:rsidRPr="00A22B9A">
        <w:tab/>
        <w:t>Pozivaju se vjerovnici i stečajni upravitelj da pristupe na zakazano ročište.</w:t>
      </w:r>
    </w:p>
    <w:p w:rsidRDefault="0021370F" w:rsidP="0021370F" w:rsidR="0021370F" w:rsidRPr="00A22B9A">
      <w:pPr>
        <w:jc w:val="both"/>
      </w:pPr>
    </w:p>
    <w:p w:rsidRDefault="004A7026" w:rsidP="0021370F" w:rsidR="0021370F" w:rsidRPr="00A22B9A">
      <w:pPr>
        <w:jc w:val="center"/>
      </w:pPr>
      <w:r>
        <w:t>6. srpnja</w:t>
      </w:r>
      <w:r w:rsidR="007A6838" w:rsidRPr="00A22B9A">
        <w:t xml:space="preserve"> </w:t>
      </w:r>
      <w:proofErr w:type="spellStart"/>
      <w:r w:rsidR="0021370F" w:rsidRPr="00A22B9A">
        <w:t>201</w:t>
      </w:r>
      <w:r w:rsidR="001C3E08" w:rsidRPr="00A22B9A">
        <w:t>6</w:t>
      </w:r>
      <w:proofErr w:type="spellEnd"/>
      <w:r w:rsidR="0021370F" w:rsidRPr="00A22B9A">
        <w:t>. godine</w:t>
      </w: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center"/>
      </w:pPr>
      <w:r w:rsidRPr="00A22B9A">
        <w:tab/>
      </w:r>
      <w:r w:rsidRPr="00A22B9A">
        <w:tab/>
      </w:r>
      <w:r w:rsidRPr="00A22B9A">
        <w:tab/>
        <w:t xml:space="preserve">  </w:t>
      </w:r>
      <w:r w:rsidRPr="00A22B9A">
        <w:tab/>
      </w:r>
      <w:r w:rsidRPr="00A22B9A">
        <w:tab/>
      </w:r>
      <w:r w:rsidRPr="00A22B9A">
        <w:tab/>
      </w:r>
      <w:r w:rsidRPr="00A22B9A">
        <w:tab/>
      </w:r>
      <w:r w:rsidRPr="00A22B9A">
        <w:tab/>
      </w:r>
      <w:r w:rsidRPr="00A22B9A">
        <w:tab/>
        <w:t xml:space="preserve">       Stečajni sudac</w:t>
      </w:r>
    </w:p>
    <w:p w:rsidRDefault="0021370F" w:rsidP="0021370F" w:rsidR="0021370F" w:rsidRPr="00A22B9A">
      <w:pPr>
        <w:jc w:val="center"/>
      </w:pPr>
      <w:r w:rsidRPr="00A22B9A">
        <w:t xml:space="preserve"> </w:t>
      </w:r>
      <w:r w:rsidRPr="00A22B9A">
        <w:tab/>
      </w:r>
      <w:r w:rsidRPr="00A22B9A">
        <w:tab/>
      </w:r>
      <w:r w:rsidRPr="00A22B9A">
        <w:tab/>
      </w:r>
      <w:r w:rsidRPr="00A22B9A">
        <w:tab/>
      </w:r>
      <w:r w:rsidRPr="00A22B9A">
        <w:tab/>
        <w:t xml:space="preserve"> </w:t>
      </w:r>
    </w:p>
    <w:p w:rsidRDefault="0021370F" w:rsidP="0021370F" w:rsidR="0021370F" w:rsidRPr="00A22B9A">
      <w:pPr>
        <w:jc w:val="center"/>
      </w:pPr>
      <w:r w:rsidRPr="00A22B9A">
        <w:t xml:space="preserve">                                                                                                               </w:t>
      </w:r>
      <w:r w:rsidR="00043AF3" w:rsidRPr="00A22B9A">
        <w:t xml:space="preserve"> </w:t>
      </w:r>
      <w:smartTag w:element="PersonName" w:uri="urn:schemas-microsoft-com:office:smarttags">
        <w:r w:rsidR="003F3B69" w:rsidRPr="00A22B9A">
          <w:t>Damir Rabar</w:t>
        </w:r>
      </w:smartTag>
    </w:p>
    <w:p w:rsidRDefault="0021370F" w:rsidP="0021370F" w:rsidR="0021370F" w:rsidRPr="00A22B9A">
      <w:pPr>
        <w:jc w:val="both"/>
      </w:pPr>
    </w:p>
    <w:p w:rsidRDefault="003F3B69" w:rsidP="0021370F" w:rsidR="003F3B69" w:rsidRPr="00A22B9A">
      <w:pPr>
        <w:jc w:val="both"/>
      </w:pPr>
    </w:p>
    <w:p w:rsidRDefault="003F3B69" w:rsidP="0021370F" w:rsidR="003F3B69" w:rsidRPr="00A22B9A">
      <w:pPr>
        <w:jc w:val="both"/>
      </w:pPr>
    </w:p>
    <w:p w:rsidRDefault="003F3B69" w:rsidP="0021370F" w:rsidR="003F3B69" w:rsidRPr="00A22B9A">
      <w:pPr>
        <w:jc w:val="both"/>
      </w:pPr>
    </w:p>
    <w:p w:rsidRDefault="0021370F" w:rsidP="0021370F" w:rsidR="0021370F" w:rsidRPr="00A22B9A">
      <w:pPr>
        <w:jc w:val="both"/>
      </w:pPr>
      <w:r w:rsidRPr="00A22B9A">
        <w:t>UPUTA O PRAVNOM LIJEKU:</w:t>
      </w:r>
    </w:p>
    <w:p w:rsidRDefault="0021370F" w:rsidP="0021370F" w:rsidR="0021370F" w:rsidRPr="00A22B9A">
      <w:pPr>
        <w:jc w:val="both"/>
      </w:pPr>
      <w:r w:rsidRPr="00A22B9A">
        <w:t>Protiv ovog rješenja žalba nije dopuštena</w:t>
      </w:r>
    </w:p>
    <w:p w:rsidRDefault="0021370F" w:rsidP="0021370F" w:rsidR="0021370F" w:rsidRPr="00A22B9A">
      <w:pPr>
        <w:jc w:val="both"/>
      </w:pPr>
    </w:p>
    <w:p w:rsidRDefault="0021370F" w:rsidP="0021370F" w:rsidR="0021370F" w:rsidRPr="00A22B9A">
      <w:pPr>
        <w:jc w:val="both"/>
      </w:pPr>
    </w:p>
    <w:p w:rsidRDefault="003F3B69" w:rsidP="0021370F" w:rsidR="003F3B69" w:rsidRPr="00A22B9A">
      <w:pPr>
        <w:jc w:val="both"/>
      </w:pPr>
    </w:p>
    <w:p w:rsidRDefault="0021370F" w:rsidP="0021370F" w:rsidR="0021370F" w:rsidRPr="00A22B9A">
      <w:pPr>
        <w:jc w:val="both"/>
      </w:pPr>
      <w:r w:rsidRPr="00A22B9A">
        <w:t>DNA:</w:t>
      </w:r>
    </w:p>
    <w:p w:rsidRDefault="007A6838" w:rsidP="0021370F" w:rsidR="0021370F" w:rsidRPr="00A22B9A">
      <w:pPr>
        <w:jc w:val="both"/>
      </w:pPr>
      <w:r w:rsidRPr="00A22B9A">
        <w:t xml:space="preserve">- </w:t>
      </w:r>
      <w:r w:rsidR="0021370F" w:rsidRPr="00A22B9A">
        <w:t>Stečajni upravitelj</w:t>
      </w:r>
      <w:r w:rsidR="00352419" w:rsidRPr="00A22B9A">
        <w:t xml:space="preserve"> </w:t>
      </w:r>
    </w:p>
    <w:p w:rsidRDefault="007A6838" w:rsidP="0021370F" w:rsidR="0021370F" w:rsidRPr="00A22B9A">
      <w:pPr>
        <w:jc w:val="both"/>
      </w:pPr>
      <w:r w:rsidRPr="00A22B9A">
        <w:t xml:space="preserve">- </w:t>
      </w:r>
      <w:r w:rsidR="0021370F" w:rsidRPr="00A22B9A">
        <w:t>Oglasna ploča</w:t>
      </w:r>
      <w:r w:rsidR="007E5650" w:rsidRPr="00A22B9A">
        <w:t xml:space="preserve"> suda</w:t>
      </w:r>
    </w:p>
    <w:p w:rsidRDefault="007A6838" w:rsidP="0021370F" w:rsidR="005E2095" w:rsidRPr="00A22B9A">
      <w:pPr>
        <w:jc w:val="both"/>
      </w:pPr>
      <w:r w:rsidRPr="00A22B9A">
        <w:t xml:space="preserve">- </w:t>
      </w:r>
      <w:r w:rsidR="005E2095" w:rsidRPr="00A22B9A">
        <w:t>e-oglasna ploča</w:t>
      </w:r>
    </w:p>
    <w:p w:rsidRDefault="00433470" w:rsidP="001C3E08" w:rsidR="00433470" w:rsidRPr="00A22B9A"/>
    <w:sectPr w:rsidSect="003F3B69" w:rsidR="00433470" w:rsidRPr="00A22B9A">
      <w:headerReference w:type="default" r:id="rId10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93F" w:rsidR="00D3093F">
      <w:r>
        <w:separator/>
      </w:r>
    </w:p>
  </w:endnote>
  <w:endnote w:id="0" w:type="continuationSeparator">
    <w:p w:rsidRDefault="00D3093F" w:rsidR="00D30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93F" w:rsidR="00D3093F">
      <w:r>
        <w:separator/>
      </w:r>
    </w:p>
  </w:footnote>
  <w:footnote w:id="0" w:type="continuationSeparator">
    <w:p w:rsidRDefault="00D3093F" w:rsidR="00D30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E08" w:rsidP="00536960" w:rsidR="00043AF3">
    <w:pPr>
      <w:pStyle w:val="Zaglavlje"/>
      <w:jc w:val="right"/>
    </w:pPr>
    <w:proofErr w:type="spellStart"/>
    <w:r>
      <w:t>P</w:t>
    </w:r>
    <w:r w:rsidR="0032389C">
      <w:t>osl</w:t>
    </w:r>
    <w:proofErr w:type="spellEnd"/>
    <w:r w:rsidR="0032389C">
      <w:t>. broj: 1 St-</w:t>
    </w:r>
    <w:proofErr w:type="spellStart"/>
    <w:r w:rsidR="0032389C">
      <w:t>36</w:t>
    </w:r>
    <w:proofErr w:type="spellEnd"/>
    <w:r w:rsidR="0032389C">
      <w:t>/</w:t>
    </w:r>
    <w:proofErr w:type="spellStart"/>
    <w:r w:rsidR="004A7026">
      <w:t>15</w:t>
    </w:r>
    <w:proofErr w:type="spellEnd"/>
    <w:r w:rsidR="004A7026">
      <w:t>-</w:t>
    </w:r>
    <w:proofErr w:type="spellStart"/>
    <w:r w:rsidR="0032389C">
      <w:t>52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3FB"/>
    <w:rsid w:val="00043AF3"/>
    <w:rsid w:val="00055EDF"/>
    <w:rsid w:val="000958EE"/>
    <w:rsid w:val="000E13FB"/>
    <w:rsid w:val="000E1FAB"/>
    <w:rsid w:val="0019227E"/>
    <w:rsid w:val="001C3E08"/>
    <w:rsid w:val="0021370F"/>
    <w:rsid w:val="002202EA"/>
    <w:rsid w:val="00221C27"/>
    <w:rsid w:val="00237326"/>
    <w:rsid w:val="00252C0B"/>
    <w:rsid w:val="00305B4B"/>
    <w:rsid w:val="003146F3"/>
    <w:rsid w:val="0032389C"/>
    <w:rsid w:val="0033510B"/>
    <w:rsid w:val="00352419"/>
    <w:rsid w:val="0037690C"/>
    <w:rsid w:val="003A5FD2"/>
    <w:rsid w:val="003B4362"/>
    <w:rsid w:val="003B4491"/>
    <w:rsid w:val="003F3B69"/>
    <w:rsid w:val="00407A69"/>
    <w:rsid w:val="00433470"/>
    <w:rsid w:val="004436C7"/>
    <w:rsid w:val="004965DC"/>
    <w:rsid w:val="004A7026"/>
    <w:rsid w:val="004C3235"/>
    <w:rsid w:val="00535960"/>
    <w:rsid w:val="00536960"/>
    <w:rsid w:val="005A2F8B"/>
    <w:rsid w:val="005C14DF"/>
    <w:rsid w:val="005E2095"/>
    <w:rsid w:val="00601F23"/>
    <w:rsid w:val="00641CE7"/>
    <w:rsid w:val="006801FF"/>
    <w:rsid w:val="0078627D"/>
    <w:rsid w:val="0078778D"/>
    <w:rsid w:val="007A6838"/>
    <w:rsid w:val="007E5650"/>
    <w:rsid w:val="007F616F"/>
    <w:rsid w:val="00842995"/>
    <w:rsid w:val="00885EDE"/>
    <w:rsid w:val="008B0CED"/>
    <w:rsid w:val="0093015F"/>
    <w:rsid w:val="009312F2"/>
    <w:rsid w:val="00967333"/>
    <w:rsid w:val="009D3F4F"/>
    <w:rsid w:val="00A06DA2"/>
    <w:rsid w:val="00A22B9A"/>
    <w:rsid w:val="00A91BEF"/>
    <w:rsid w:val="00AE260A"/>
    <w:rsid w:val="00BD37B0"/>
    <w:rsid w:val="00C37F38"/>
    <w:rsid w:val="00CA2306"/>
    <w:rsid w:val="00CA5D73"/>
    <w:rsid w:val="00CE6F7C"/>
    <w:rsid w:val="00D3093F"/>
    <w:rsid w:val="00D32A52"/>
    <w:rsid w:val="00D7707C"/>
    <w:rsid w:val="00D823E4"/>
    <w:rsid w:val="00DC79A1"/>
    <w:rsid w:val="00DD1E4B"/>
    <w:rsid w:val="00EE3D14"/>
    <w:rsid w:val="00F0034A"/>
    <w:rsid w:val="00F54F38"/>
    <w:rsid w:val="00F90130"/>
    <w:rsid w:val="00F95791"/>
    <w:rsid w:val="00FB673B"/>
    <w:rsid w:val="00FD59F7"/>
    <w:rsid w:val="00FF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13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96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69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5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85E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5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D73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D7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D7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E13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96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69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5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85E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5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D73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D7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D7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DVA REGISTRATORA (žuti i crni)</izvorni_sadrzaj>
    <derivirana_varijabla naziv="DomainObject.Predmet.Opis_1">PRILEŽE DVA REGISTRATORA (žuti i crni)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_1"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>
  <DomainObject.Predmet.OstaliListFormatedOIB>
    <izvorni_sadrzaj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OIB_1"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_1"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OIB_1"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OIB>
  <DomainObject.Predmet.OstaliListNazivFormated>
    <izvorni_sadrzaj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_1"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>
  <DomainObject.Predmet.OstaliListNazivFormatedOIB>
    <izvorni_sadrzaj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OIB_1"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SudioniciListNaziv_1"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171</properties:Words>
  <properties:Characters>792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2016-07-06T12:29:00Z</dcterms:created>
  <dc:creator>sblazevic</dc:creator>
  <cp:lastModifiedBy>Lorena Paris Aničić</cp:lastModifiedBy>
  <cp:lastPrinted>2016-07-06T12:32:00Z</cp:lastPrinted>
  <dcterms:modified xmlns:xsi="http://www.w3.org/2001/XMLSchema-instance" xsi:type="dcterms:W3CDTF">2016-07-06T12:35:00Z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