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33fb" w14:paraId="c5433fb" w:rsidRDefault="00AE649C" w:rsidP="00FA5B5E" w:rsidR="00AE649C" w:rsidRPr="00B76F3C">
      <w:pPr>
        <w:pStyle w:val="Naslov3"/>
        <w15:collapsed w:val="false"/>
      </w:pPr>
    </w:p>
    <w:p w:rsidRDefault="00F461C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461CD" w:rsidP="00F461CD" w:rsidR="00F461CD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7 St-156/2016-2.</w:t>
      </w:r>
    </w:p>
    <w:p w:rsidRDefault="00F461CD" w:rsidP="00F461CD" w:rsidR="00F461CD">
      <w:pPr>
        <w:outlineLvl w:val="0"/>
        <w:rPr>
          <w:rFonts w:cs="Arial" w:hAnsi="Arial" w:ascii="Arial"/>
          <w:noProof/>
        </w:rPr>
      </w:pPr>
    </w:p>
    <w:p w:rsidRDefault="00F461CD" w:rsidP="00F461CD" w:rsidR="00F461CD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F461CD" w:rsidP="00F461CD" w:rsidR="00F461CD">
      <w:pPr>
        <w:rPr>
          <w:rFonts w:cs="Arial" w:hAnsi="Arial" w:ascii="Arial"/>
          <w:b/>
          <w:noProof/>
        </w:rPr>
      </w:pPr>
    </w:p>
    <w:p w:rsidRDefault="00F461CD" w:rsidP="00F461CD" w:rsidR="00F461C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F461CD" w:rsidP="00F461CD" w:rsidR="00F461CD">
      <w:pPr>
        <w:outlineLvl w:val="0"/>
        <w:rPr>
          <w:rFonts w:cs="Arial" w:hAnsi="Arial" w:ascii="Arial"/>
          <w:noProof/>
        </w:rPr>
      </w:pPr>
    </w:p>
    <w:p w:rsidRDefault="00F461CD" w:rsidP="00F461CD" w:rsidR="00F461C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TRGOVAČKI SUD U BJELOVARU, po stečajnom sucu Tomislavu Mrazoviću, povodom prijedloga Ministarstva financija, Republike Hrvatske, zastupanog po zastupniku po zakonu ŽDO u Bjelovaru za otvaranje stečajnog postupka nad trgovačkim društvom DOM INVEST d.o.o. iz Đulovca, Đurina 92, OIB 60021513504,</w:t>
      </w:r>
      <w:r>
        <w:rPr>
          <w:rFonts w:cs="Arial" w:hAnsi="Arial" w:ascii="Arial"/>
        </w:rPr>
        <w:t xml:space="preserve"> d</w:t>
      </w:r>
      <w:r>
        <w:rPr>
          <w:rFonts w:cs="Arial" w:hAnsi="Arial" w:ascii="Arial"/>
          <w:noProof/>
        </w:rPr>
        <w:t>ana 24. ožujka 2016. godine</w:t>
      </w:r>
    </w:p>
    <w:p w:rsidRDefault="00F461CD" w:rsidP="00F461CD" w:rsidR="00F461C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F461CD" w:rsidP="00F461CD" w:rsidR="00F461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 xml:space="preserve"> Pokreće se prethodni postupak radi utvrđivanja uvjeta za otvaranje stečajnog postupka nad dužnikom </w:t>
      </w:r>
      <w:r>
        <w:rPr>
          <w:rFonts w:cs="Arial" w:hAnsi="Arial" w:ascii="Arial"/>
          <w:noProof/>
        </w:rPr>
        <w:t>DOM INVEST d.o.o. iz Đulovca, Đurina 92, OIB 60021513504.</w:t>
      </w:r>
    </w:p>
    <w:p w:rsidRDefault="00F461CD" w:rsidP="00F461CD" w:rsidR="00F461CD" w:rsidRPr="00F461CD">
      <w:pPr>
        <w:pStyle w:val="ListaeSPIS"/>
      </w:pPr>
    </w:p>
    <w:p w:rsidRDefault="00F461CD" w:rsidP="00F461CD" w:rsidR="00F461C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II.</w:t>
      </w:r>
      <w:r>
        <w:rPr>
          <w:rFonts w:cs="Arial" w:hAnsi="Arial" w:ascii="Arial"/>
          <w:noProof/>
        </w:rPr>
        <w:t xml:space="preserve"> Zakazuje se ročište radi izjašnjenja o prijedlogu za dan </w:t>
      </w:r>
    </w:p>
    <w:p w:rsidRDefault="00F461CD" w:rsidP="00F461CD" w:rsidR="00F461CD">
      <w:pPr>
        <w:ind w:firstLine="851"/>
        <w:jc w:val="both"/>
        <w:rPr>
          <w:rFonts w:cs="Arial" w:hAnsi="Arial" w:ascii="Arial"/>
          <w:noProof/>
        </w:rPr>
      </w:pPr>
    </w:p>
    <w:p w:rsidRDefault="00F461CD" w:rsidP="00F461CD" w:rsidR="00F461CD">
      <w:pPr>
        <w:ind w:firstLine="851"/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08. travnja 2016. godine u 11,00 sati</w:t>
      </w:r>
    </w:p>
    <w:p w:rsidRDefault="00F461CD" w:rsidP="00F461CD" w:rsidR="00F461CD">
      <w:pPr>
        <w:ind w:firstLine="851"/>
        <w:jc w:val="center"/>
        <w:rPr>
          <w:rFonts w:cs="Arial" w:hAnsi="Arial" w:ascii="Arial"/>
          <w:noProof/>
        </w:rPr>
      </w:pPr>
    </w:p>
    <w:p w:rsidRDefault="00F461CD" w:rsidP="00F461CD" w:rsidR="00F461C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u zgradi Trgovačkog suda u Bjelovaru, Dr.I.Lebovića 42, u sobi broj 2 na koje se pozivaju dostavom ovog rješenja i to:</w:t>
      </w:r>
    </w:p>
    <w:p w:rsidRDefault="00F461CD" w:rsidP="00F461CD" w:rsidR="00F461C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1.predlagatelj Ministarstvo financija, RH, zastupano po ŽDO u Bjelovaru,</w:t>
      </w:r>
    </w:p>
    <w:p w:rsidRDefault="00F461CD" w:rsidP="00F461CD" w:rsidR="00F461C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2.zakonski zastupnik dužnika Branko Jaković iz Predavca, Stjepana Radića 79.</w:t>
      </w:r>
    </w:p>
    <w:p w:rsidRDefault="00F461CD" w:rsidP="00F461CD" w:rsidR="00F461CD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III.</w:t>
      </w:r>
      <w:r>
        <w:rPr>
          <w:rFonts w:cs="Arial" w:hAnsi="Arial" w:ascii="Arial"/>
          <w:noProof/>
        </w:rPr>
        <w:t xml:space="preserve"> Poziva se Branko Jaković iz Predavca, Stjepana Radića 79, da kao zakonski zastupnik dužnika tvrtke DOM INVEST d.o.o. u roku od 8 dana od dana primitka ovog rješenja i poziva, dostavi ovom sudu pozivom na poslovni broj ovog spisa 7 St-156/2016, ovjerovljeni popis imovine i obveza za dužnika tvrtku DOM INVEST d.o.o..</w:t>
      </w:r>
    </w:p>
    <w:p w:rsidRDefault="00F461CD" w:rsidP="00F461CD" w:rsidR="00F461CD">
      <w:pPr>
        <w:ind w:firstLine="851"/>
        <w:jc w:val="both"/>
        <w:rPr>
          <w:rFonts w:cs="Arial" w:hAnsi="Arial" w:ascii="Arial"/>
          <w:noProof/>
        </w:rPr>
      </w:pPr>
    </w:p>
    <w:p w:rsidRDefault="00F461CD" w:rsidP="00F461CD" w:rsidR="00F461CD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F461CD" w:rsidP="00F461CD" w:rsidR="00F461CD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lang w:eastAsia="en-US"/>
        </w:rPr>
      </w:pPr>
      <w:r>
        <w:rPr>
          <w:rFonts w:cs="Arial" w:hAnsi="Arial" w:ascii="Arial"/>
          <w:noProof/>
        </w:rPr>
        <w:t>Predlagatelj Ministarstvo financija, RH, je podnio ovom sudu dana 28.12.2015. godine prijedlog za otvaranje stečajnog postupka nad dužnikom DOM INVEST d.o.o. iz Đulovca, Đurina 92, OIB 60021513504.</w:t>
      </w:r>
    </w:p>
    <w:p w:rsidRDefault="00F461CD" w:rsidP="00F461CD" w:rsidR="00F461CD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</w:t>
      </w:r>
    </w:p>
    <w:p w:rsidRDefault="00F461CD" w:rsidP="00F461CD" w:rsidR="00F461CD">
      <w:pPr>
        <w:ind w:firstLine="720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Sudac je izvršio uvid u isprave priložene uz prijedlog te je na temelju navoda iznijetih u prijedlogu predlagatelja Ministarstva financija, RH, kao i navoda FINE utvrdio da je predlagatelj učinio vjerojatnim postojanje stečajnog razloga koji se ogleda u činjenici da dužnik nije u mogućnosti trajnije ispunjavati svoje dospjele novčane obveze, kao i postojanje svoje tražbine, zbog čega je riješeno kao u izreci ovog rješenja temeljem čl.115.Stečajnog zakona (Narodne novine broj 71/2015). </w:t>
      </w:r>
      <w:r>
        <w:rPr>
          <w:rFonts w:cs="Arial" w:hAnsi="Arial" w:ascii="Arial"/>
        </w:rPr>
        <w:t xml:space="preserve">                    </w:t>
      </w:r>
    </w:p>
    <w:p w:rsidRDefault="00F461CD" w:rsidP="00F461CD" w:rsidR="00F461CD">
      <w:pPr>
        <w:jc w:val="both"/>
        <w:rPr>
          <w:rFonts w:cs="Arial" w:hAnsi="Arial" w:ascii="Arial"/>
          <w:noProof/>
        </w:rPr>
      </w:pPr>
    </w:p>
    <w:p w:rsidRDefault="00F461CD" w:rsidP="00F461CD" w:rsidR="00F461CD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24. ožujka 2016. godine </w:t>
      </w:r>
    </w:p>
    <w:p w:rsidRDefault="00F461CD" w:rsidP="00F461CD" w:rsidR="00F461CD">
      <w:pPr>
        <w:jc w:val="both"/>
        <w:rPr>
          <w:rFonts w:cs="Arial" w:hAnsi="Arial" w:ascii="Arial"/>
          <w:noProof/>
        </w:rPr>
      </w:pPr>
    </w:p>
    <w:p w:rsidRDefault="00F461CD" w:rsidP="00F461CD" w:rsidR="00F461CD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F461CD" w:rsidP="00F461CD" w:rsidR="00F461CD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F461CD" w:rsidP="00F461CD" w:rsidR="00F461CD">
      <w:pPr>
        <w:jc w:val="both"/>
        <w:rPr>
          <w:rFonts w:cs="Arial" w:hAnsi="Arial" w:ascii="Arial"/>
          <w:noProof/>
        </w:rPr>
      </w:pPr>
    </w:p>
    <w:p w:rsidRDefault="00F461CD" w:rsidP="00F461CD" w:rsidR="00F461CD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ovog rješenja nije dopuštena posebna žalba (čl.115.Stečajnog zakona).</w:t>
      </w:r>
    </w:p>
    <w:p w:rsidRDefault="00F461CD" w:rsidP="00F461CD" w:rsidR="00F461CD">
      <w:pPr>
        <w:jc w:val="both"/>
        <w:rPr>
          <w:rFonts w:cs="Arial" w:hAnsi="Arial" w:ascii="Arial"/>
          <w:noProof/>
        </w:rPr>
      </w:pPr>
      <w:bookmarkStart w:name="_GoBack" w:id="0"/>
      <w:bookmarkEnd w:id="0"/>
    </w:p>
    <w:p w:rsidRDefault="00F461CD" w:rsidP="00F461CD" w:rsidR="00F461CD">
      <w:pPr>
        <w:jc w:val="both"/>
        <w:rPr>
          <w:rFonts w:cs="Arial" w:hAnsi="Arial" w:ascii="Arial"/>
          <w:noProof/>
        </w:rPr>
      </w:pPr>
    </w:p>
    <w:p w:rsidRDefault="00F461CD" w:rsidP="00F461CD" w:rsidR="00F461C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F461CD" w:rsidP="00F461CD" w:rsidR="00F461C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DNA:predlagatelju ŽDO u Bjelovaru putem e-oglasne ploče ovog suda</w:t>
      </w:r>
    </w:p>
    <w:p w:rsidRDefault="00F461CD" w:rsidP="00F461CD" w:rsidR="00F461CD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zakonskom zastupniku dužnika putem e-oglasne ploče ovog suda i putem pošte  </w:t>
      </w:r>
    </w:p>
    <w:p w:rsidRDefault="00F461CD" w:rsidP="00F461CD" w:rsidR="00F461C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F461CD" w:rsidP="00F461CD" w:rsidR="00F461CD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Bj.24.3.2016.g.</w:t>
      </w:r>
    </w:p>
    <w:p w:rsidRDefault="00F461CD" w:rsidP="00F461CD" w:rsidR="00F461CD">
      <w:pPr>
        <w:rPr>
          <w:rFonts w:cs="Arial" w:hAnsi="Arial" w:ascii="Arial"/>
        </w:rPr>
      </w:pPr>
    </w:p>
    <w:p w:rsidRDefault="00F461CD" w:rsidP="00F461CD" w:rsidR="00F461C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1C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63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St-156/2016-2</izvorni_sadrzaj>
    <derivirana_varijabla naziv="DomainObject.Oznaka_1">St-156/2016-2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St-156/2016</izvorni_sadrzaj>
    <derivirana_varijabla naziv="DomainObject.Predmet.OznakaBroj_1">St-156/2016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INVEST društvo s ograničenom odgovornošću za trgovinu, proizvodnju i usluge, Đulovac</izvorni_sadrzaj>
    <derivirana_varijabla naziv="DomainObject.Predmet.ProtustrankaFormated_1">  DOM INVEST društvo s ograničenom odgovornošću za trgovinu, proizvodnju i usluge, Đulovac</derivirana_varijabla>
  </DomainObject.Predmet.ProtustrankaFormated>
  <DomainObject.Predmet.ProtustrankaFormatedOIB>
    <izvorni_sadrzaj>  DOM INVEST društvo s ograničenom odgovornošću za trgovinu, proizvodnju i usluge, Đulovac, OIB 60021513504</izvorni_sadrzaj>
    <derivirana_varijabla naziv="DomainObject.Predmet.ProtustrankaFormatedOIB_1">  DOM INVEST društvo s ograničenom odgovornošću za trgovinu, proizvodnju i usluge, Đulovac, OIB 60021513504</derivirana_varijabla>
  </DomainObject.Predmet.ProtustrankaFormatedOIB>
  <DomainObject.Predmet.ProtustrankaFormatedWithAdress>
    <izvorni_sadrzaj> DOM INVEST društvo s ograničenom odgovornošću za trgovinu, proizvodnju i usluge, Đulovac, Đurina 92, 43532 Đulovac</izvorni_sadrzaj>
    <derivirana_varijabla naziv="DomainObject.Predmet.ProtustrankaFormatedWithAdress_1"> DOM INVEST društvo s ograničenom odgovornošću za trgovinu, proizvodnju i usluge, Đulovac, Đurina 92, 43532 Đulovac</derivirana_varijabla>
  </DomainObject.Predmet.ProtustrankaFormatedWithAdress>
  <DomainObject.Predmet.ProtustrankaFormatedWithAdressOIB>
    <izvorni_sadrzaj> DOM INVEST društvo s ograničenom odgovornošću za trgovinu, proizvodnju i usluge, Đulovac, OIB 60021513504, Đurina 92, 43532 Đulovac</izvorni_sadrzaj>
    <derivirana_varijabla naziv="DomainObject.Predmet.ProtustrankaFormatedWithAdressOIB_1"> DOM INVEST društvo s ograničenom odgovornošću za trgovinu, proizvodnju i usluge, Đulovac, OIB 60021513504, Đurina 92, 43532 Đulovac</derivirana_varijabla>
  </DomainObject.Predmet.ProtustrankaFormatedWithAdressOIB>
  <DomainObject.Predmet.ProtustrankaWithAdress>
    <izvorni_sadrzaj>DOM INVEST društvo s ograničenom odgovornošću za trgovinu, proizvodnju i usluge, Đulovac Đurina 92, 43532 Đulovac</izvorni_sadrzaj>
    <derivirana_varijabla naziv="DomainObject.Predmet.ProtustrankaWithAdress_1">DOM INVEST društvo s ograničenom odgovornošću za trgovinu, proizvodnju i usluge, Đulovac Đurina 92, 43532 Đulovac</derivirana_varijabla>
  </DomainObject.Predmet.ProtustrankaWithAdress>
  <DomainObject.Predmet.ProtustrankaWithAdressOIB>
    <izvorni_sadrzaj>DOM INVEST društvo s ograničenom odgovornošću za trgovinu, proizvodnju i usluge, Đulovac, OIB 60021513504, Đurina 92, 43532 Đulovac</izvorni_sadrzaj>
    <derivirana_varijabla naziv="DomainObject.Predmet.ProtustrankaWithAdressOIB_1">DOM INVEST društvo s ograničenom odgovornošću za trgovinu, proizvodnju i usluge, Đulovac, OIB 60021513504, Đurina 92, 43532 Đulovac</derivirana_varijabla>
  </DomainObject.Predmet.ProtustrankaWithAdressOIB>
  <DomainObject.Predmet.ProtustrankaNazivFormated>
    <izvorni_sadrzaj>DOM INVEST društvo s ograničenom odgovornošću za trgovinu, proizvodnju i usluge, Đulovac</izvorni_sadrzaj>
    <derivirana_varijabla naziv="DomainObject.Predmet.ProtustrankaNazivFormated_1">DOM INVEST društvo s ograničenom odgovornošću za trgovinu, proizvodnju i usluge, Đulovac</derivirana_varijabla>
  </DomainObject.Predmet.ProtustrankaNazivFormated>
  <DomainObject.Predmet.ProtustrankaNazivFormatedOIB>
    <izvorni_sadrzaj>DOM INVEST društvo s ograničenom odgovornošću za trgovinu, proizvodnju i usluge, Đulovac, OIB 60021513504</izvorni_sadrzaj>
    <derivirana_varijabla naziv="DomainObject.Predmet.ProtustrankaNazivFormatedOIB_1">DOM INVEST društvo s ograničenom odgovornošću za trgovinu, proizvodnju i usluge, Đulovac, OIB 60021513504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DOM INVEST društvo s ograničenom odgovornošću za trgovinu, proizvodnju i usluge, Đulovac</item>
    </izvorni_sadrzaj>
    <derivirana_varijabla naziv="DomainObject.Predmet.ProtuStrankaListFormated_1">
      <item>DOM INVEST društvo s ograničenom odgovornošću za trgovinu, proizvodnju i usluge, Đulovac</item>
    </derivirana_varijabla>
  </DomainObject.Predmet.ProtuStrankaListFormated>
  <DomainObject.Predmet.ProtuStrankaListFormatedOIB>
    <izvorni_sadrzaj>
      <item>DOM INVEST društvo s ograničenom odgovornošću za trgovinu, proizvodnju i usluge, Đulovac, OIB 60021513504</item>
    </izvorni_sadrzaj>
    <derivirana_varijabla naziv="DomainObject.Predmet.ProtuStrankaListFormatedOIB_1">
      <item>DOM INVEST društvo s ograničenom odgovornošću za trgovinu, proizvodnju i usluge, Đulovac, OIB 60021513504</item>
    </derivirana_varijabla>
  </DomainObject.Predmet.ProtuStrankaListFormatedOIB>
  <DomainObject.Predmet.ProtuStrankaListFormatedWithAdress>
    <izvorni_sadrzaj>
      <item>DOM INVEST društvo s ograničenom odgovornošću za trgovinu, proizvodnju i usluge, Đulovac, Đurina 92, 43532 Đulovac</item>
    </izvorni_sadrzaj>
    <derivirana_varijabla naziv="DomainObject.Predmet.ProtuStrankaListFormatedWithAdress_1">
      <item>DOM INVEST društvo s ograničenom odgovornošću za trgovinu, proizvodnju i usluge, Đulovac, Đurina 92, 43532 Đulovac</item>
    </derivirana_varijabla>
  </DomainObject.Predmet.ProtuStrankaListFormatedWithAdress>
  <DomainObject.Predmet.ProtuStrankaListFormatedWithAdressOIB>
    <izvorni_sadrzaj>
      <item>DOM INVEST društvo s ograničenom odgovornošću za trgovinu, proizvodnju i usluge, Đulovac, OIB 60021513504, Đurina 92, 43532 Đulovac</item>
    </izvorni_sadrzaj>
    <derivirana_varijabla naziv="DomainObject.Predmet.ProtuStrankaListFormatedWithAdressOIB_1">
      <item>DOM INVEST društvo s ograničenom odgovornošću za trgovinu, proizvodnju i usluge, Đulovac, OIB 60021513504, Đurina 92, 43532 Đulovac</item>
    </derivirana_varijabla>
  </DomainObject.Predmet.ProtuStrankaListFormatedWithAdressOIB>
  <DomainObject.Predmet.ProtuStrankaListNazivFormated>
    <izvorni_sadrzaj>
      <item>DOM INVEST društvo s ograničenom odgovornošću za trgovinu, proizvodnju i usluge, Đulovac</item>
    </izvorni_sadrzaj>
    <derivirana_varijabla naziv="DomainObject.Predmet.ProtuStrankaListNazivFormated_1">
      <item>DOM INVEST društvo s ograničenom odgovornošću za trgovinu, proizvodnju i usluge, Đulovac</item>
    </derivirana_varijabla>
  </DomainObject.Predmet.ProtuStrankaListNazivFormated>
  <DomainObject.Predmet.ProtuStrankaListNazivFormatedOIB>
    <izvorni_sadrzaj>
      <item>DOM INVEST društvo s ograničenom odgovornošću za trgovinu, proizvodnju i usluge, Đulovac, OIB 60021513504</item>
    </izvorni_sadrzaj>
    <derivirana_varijabla naziv="DomainObject.Predmet.ProtuStrankaListNazivFormatedOIB_1">
      <item>DOM INVEST društvo s ograničenom odgovornošću za trgovinu, proizvodnju i usluge, Đulovac, OIB 60021513504</item>
    </derivirana_varijabla>
  </DomainObject.Predmet.ProtuStrankaListNazivFormatedOIB>
  <DomainObject.Predmet.OstaliListFormated>
    <izvorni_sadrzaj>
      <item>Branko Jaković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Branko Jaković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Branko Jaković, OIB 03154008596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Branko Jaković, OIB 03154008596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Branko Jaković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Branko Jaković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Branko Jaković, OIB 03154008596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Branko Jaković, OIB 03154008596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Branko Jaković</item>
      <item>ŽUPANIJSKO DRŽAVNO ODVJETNIŠTVO U BJELOVARU</item>
    </izvorni_sadrzaj>
    <derivirana_varijabla naziv="DomainObject.Predmet.OstaliListNazivFormated_1">
      <item>Branko Jaković</item>
      <item>ŽUPANIJSKO DRŽAVNO ODVJETNIŠTVO U BJELOVARU</item>
    </derivirana_varijabla>
  </DomainObject.Predmet.OstaliListNazivFormated>
  <DomainObject.Predmet.OstaliListNazivFormatedOIB>
    <izvorni_sadrzaj>
      <item>Branko Jaković, OIB 03154008596</item>
      <item>ŽUPANIJSKO DRŽAVNO ODVJETNIŠTVO U BJELOVARU</item>
    </izvorni_sadrzaj>
    <derivirana_varijabla naziv="DomainObject.Predmet.OstaliListNazivFormatedOIB_1">
      <item>Branko Jaković, OIB 03154008596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St-156/2016-2</izvorni_sadrzaj>
    <derivirana_varijabla naziv="DomainObject.PoslovniBrojDokumenta_1">St-156/2016-2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DOM INVEST društvo s ograničenom odgovornošću za trgovinu, proizvodnju i usluge, Đulovac</izvorni_sadrzaj>
    <derivirana_varijabla naziv="DomainObject.Predmet.ProtustrankaIDrugi_1">DOM INVEST društvo s ograničenom odgovornošću za trgovinu, proizvodnju i usluge, Đulovac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DOM INVEST društvo s ograničenom odgovornošću za trgovinu, proizvodnju i usluge, Đulovac, OIB 60021513504, Đurina 92, 43532 Đulovac</izvorni_sadrzaj>
    <derivirana_varijabla naziv="DomainObject.Predmet.ProtustrankaIDrugiAdressOIB_1">DOM INVEST društvo s ograničenom odgovornošću za trgovinu, proizvodnju i usluge, Đulovac, OIB 60021513504, Đurina 92,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INVEST društvo s ograničenom odgovornošću za trgovinu, proizvodnju i usluge, Đulovac</item>
      <item>Branko Jaković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DOM INVEST društvo s ograničenom odgovornošću za trgovinu, proizvodnju i usluge, Đulovac</item>
      <item>Branko Jaković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DOM INVEST društvo s ograničenom odgovornošću za trgovinu, proizvodnju i usluge, Đulovac, OIB 60021513504, Đurina 92,43532 Đulovac</item>
      <item>Branko Jaković, OIB 03154008596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DOM INVEST društvo s ograničenom odgovornošću za trgovinu, proizvodnju i usluge, Đulovac, OIB 60021513504, Đurina 92,43532 Đulovac</item>
      <item>Branko Jaković, OIB 03154008596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D0ABC9-3DEA-44CA-A938-EDD6587C3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359</properties:Words>
  <properties:Characters>1944</properties:Characters>
  <properties:Lines>66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2016-03-24T13:26:00Z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