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ca46" w14:paraId="131ca46" w:rsidRDefault="00B14284" w:rsidP="00B14284" w:rsidR="00B14284" w:rsidRPr="00B21E60">
      <w:pPr>
        <w:pStyle w:val="Bezproreda"/>
        <w:tabs>
          <w:tab w:pos="1519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21E6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B21E6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B21E6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B21E6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1E60" w:rsidP="007145AD" w:rsidR="00B21E60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0823D9" w:rsidRPr="00B21E60">
        <w:rPr>
          <w:rFonts w:cs="Times New Roman" w:hAnsi="Times New Roman" w:ascii="Times New Roman"/>
          <w:sz w:val="24"/>
          <w:szCs w:val="24"/>
        </w:rPr>
        <w:t>IVP AUTO jednostavno društvo s ograničenom odgovornošću za prijevoz Rijeka, Hahlić 19 ( MBS 040313936 – OIB 25269867909 )</w:t>
      </w:r>
      <w:r w:rsidR="001A644E"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B21E60">
        <w:rPr>
          <w:rFonts w:cs="Times New Roman" w:hAnsi="Times New Roman" w:ascii="Times New Roman"/>
          <w:sz w:val="24"/>
          <w:szCs w:val="24"/>
        </w:rPr>
        <w:t>1</w:t>
      </w:r>
      <w:r w:rsidR="003721A2">
        <w:rPr>
          <w:rFonts w:cs="Times New Roman" w:hAnsi="Times New Roman" w:ascii="Times New Roman"/>
          <w:sz w:val="24"/>
          <w:szCs w:val="24"/>
        </w:rPr>
        <w:t>9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B21E6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I.</w:t>
      </w:r>
      <w:r w:rsidRPr="00B21E60">
        <w:rPr>
          <w:rFonts w:cs="Times New Roman" w:hAnsi="Times New Roman" w:ascii="Times New Roman"/>
          <w:sz w:val="24"/>
          <w:szCs w:val="24"/>
        </w:rPr>
        <w:tab/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823D9" w:rsidRPr="00B21E60">
        <w:rPr>
          <w:rFonts w:cs="Times New Roman" w:hAnsi="Times New Roman" w:ascii="Times New Roman"/>
          <w:sz w:val="24"/>
          <w:szCs w:val="24"/>
        </w:rPr>
        <w:t>IVP AUTO jednostavno društvo s ograničenom odgovornošću za prijevoz Rijeka, Hahlić 19 ( MBS 040313936 – OIB 25269867909 )</w:t>
      </w:r>
      <w:r w:rsidR="007145AD" w:rsidRPr="00B21E60">
        <w:rPr>
          <w:rFonts w:cs="Times New Roman" w:hAnsi="Times New Roman" w:ascii="Times New Roman"/>
          <w:sz w:val="24"/>
          <w:szCs w:val="24"/>
        </w:rPr>
        <w:t>.</w:t>
      </w:r>
      <w:r w:rsidR="00B14284" w:rsidRPr="00B21E60">
        <w:rPr>
          <w:rFonts w:cs="Times New Roman" w:hAnsi="Times New Roman" w:ascii="Times New Roman"/>
          <w:sz w:val="24"/>
          <w:szCs w:val="24"/>
        </w:rPr>
        <w:t xml:space="preserve"> Stečaj</w:t>
      </w:r>
      <w:r w:rsidR="00EE3C8B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B21E60">
        <w:rPr>
          <w:rFonts w:cs="Times New Roman" w:hAnsi="Times New Roman" w:ascii="Times New Roman"/>
          <w:sz w:val="24"/>
          <w:szCs w:val="24"/>
        </w:rPr>
        <w:t>1</w:t>
      </w:r>
      <w:r w:rsidR="0008744F">
        <w:rPr>
          <w:rFonts w:cs="Times New Roman" w:hAnsi="Times New Roman" w:ascii="Times New Roman"/>
          <w:sz w:val="24"/>
          <w:szCs w:val="24"/>
        </w:rPr>
        <w:t>9</w:t>
      </w:r>
      <w:r w:rsidR="00B14284" w:rsidRPr="00B21E60">
        <w:rPr>
          <w:rFonts w:cs="Times New Roman" w:hAnsi="Times New Roman" w:ascii="Times New Roman"/>
          <w:sz w:val="24"/>
          <w:szCs w:val="24"/>
        </w:rPr>
        <w:t xml:space="preserve">. veljače 2016. u </w:t>
      </w:r>
      <w:r w:rsidR="0008744F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B21E60">
        <w:rPr>
          <w:rFonts w:cs="Times New Roman" w:hAnsi="Times New Roman" w:ascii="Times New Roman"/>
          <w:sz w:val="24"/>
          <w:szCs w:val="24"/>
        </w:rPr>
        <w:t>sati, kad</w:t>
      </w:r>
      <w:r w:rsidR="00EE3C8B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21E6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721A2" w:rsidR="00BA2032" w:rsidRPr="003721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II.</w:t>
      </w:r>
      <w:r w:rsidR="00F719CD" w:rsidRPr="00B21E60">
        <w:rPr>
          <w:rFonts w:cs="Times New Roman" w:hAnsi="Times New Roman" w:ascii="Times New Roman"/>
          <w:sz w:val="24"/>
          <w:szCs w:val="24"/>
        </w:rPr>
        <w:tab/>
      </w:r>
      <w:r w:rsidRPr="00B21E6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C0CEF">
        <w:rPr>
          <w:rFonts w:cs="Times New Roman" w:hAnsi="Times New Roman" w:ascii="Times New Roman"/>
          <w:sz w:val="24"/>
          <w:szCs w:val="24"/>
        </w:rPr>
        <w:t xml:space="preserve"> </w:t>
      </w:r>
      <w:r w:rsidR="003721A2" w:rsidRPr="003721A2">
        <w:rPr>
          <w:rFonts w:cs="Times New Roman" w:eastAsia="Times New Roman" w:hAnsi="Times New Roman" w:ascii="Times New Roman"/>
          <w:bCs/>
          <w:sz w:val="24"/>
          <w:szCs w:val="24"/>
        </w:rPr>
        <w:t xml:space="preserve">Ivan </w:t>
      </w:r>
      <w:r w:rsidR="00AC0CEF" w:rsidRPr="003721A2">
        <w:rPr>
          <w:rFonts w:cs="Times New Roman" w:eastAsia="Times New Roman" w:hAnsi="Times New Roman" w:ascii="Times New Roman"/>
          <w:bCs/>
          <w:sz w:val="24"/>
          <w:szCs w:val="24"/>
        </w:rPr>
        <w:t xml:space="preserve">Prpić </w:t>
      </w:r>
      <w:r w:rsidR="003721A2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AC0CEF" w:rsidRPr="003721A2">
        <w:rPr>
          <w:rFonts w:cs="Times New Roman" w:eastAsia="Times New Roman" w:hAnsi="Times New Roman" w:ascii="Times New Roman"/>
          <w:bCs/>
          <w:sz w:val="24"/>
          <w:szCs w:val="24"/>
        </w:rPr>
        <w:t>16795120342</w:t>
      </w:r>
      <w:r w:rsidR="003721A2">
        <w:rPr>
          <w:rFonts w:cs="Times New Roman" w:eastAsia="Times New Roman" w:hAnsi="Times New Roman" w:ascii="Times New Roman"/>
          <w:bCs/>
          <w:sz w:val="24"/>
          <w:szCs w:val="24"/>
        </w:rPr>
        <w:t>), Hruševečka ulica 11, Zagreb.</w:t>
      </w:r>
    </w:p>
    <w:p w:rsidRDefault="00BA2032" w:rsidP="00BA2032" w:rsidR="00BA2032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III.</w:t>
      </w:r>
      <w:r w:rsidR="00F719CD" w:rsidRPr="00B21E60">
        <w:rPr>
          <w:rFonts w:cs="Times New Roman" w:hAnsi="Times New Roman" w:ascii="Times New Roman"/>
          <w:sz w:val="24"/>
          <w:szCs w:val="24"/>
        </w:rPr>
        <w:tab/>
      </w:r>
      <w:r w:rsidRPr="00B21E6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823D9" w:rsidRPr="00B21E60">
        <w:rPr>
          <w:rFonts w:cs="Times New Roman" w:hAnsi="Times New Roman" w:ascii="Times New Roman"/>
          <w:sz w:val="24"/>
          <w:szCs w:val="24"/>
        </w:rPr>
        <w:t>IVP AUTO jednostavno društvo s ograničenom odgovornošću za prijevoz Rijeka, Hahlić 19 ( MBS 040313936 – OIB 25269867909 )</w:t>
      </w:r>
      <w:r w:rsidR="00F719CD" w:rsidRPr="00B21E6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I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21E6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21E60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V.</w:t>
      </w:r>
      <w:r w:rsidR="00F719CD" w:rsidRPr="00B21E6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21E6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će se </w:t>
      </w:r>
      <w:r w:rsidRPr="00B21E6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E3C8B" w:rsidP="009449B3" w:rsidR="009449B3" w:rsidRPr="00B21E6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21E6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21E60">
        <w:rPr>
          <w:rFonts w:cs="Times New Roman" w:hAnsi="Times New Roman" w:ascii="Times New Roman"/>
          <w:sz w:val="24"/>
          <w:szCs w:val="24"/>
        </w:rPr>
        <w:t>temelj</w:t>
      </w:r>
      <w:r w:rsidR="00636FCE" w:rsidRPr="00B21E6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B21E6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0823D9" w:rsidRPr="00B21E60">
        <w:rPr>
          <w:rFonts w:cs="Times New Roman" w:hAnsi="Times New Roman" w:ascii="Times New Roman"/>
          <w:sz w:val="24"/>
          <w:szCs w:val="24"/>
        </w:rPr>
        <w:t>IVP AUTO j.d.o.o. Rijeka, Hahlić 19 ( OIB 25269867909 )</w:t>
      </w:r>
      <w:r w:rsidR="00636FCE" w:rsidRPr="00B21E6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21E6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21E60">
        <w:rPr>
          <w:rFonts w:cs="Times New Roman" w:hAnsi="Times New Roman" w:ascii="Times New Roman"/>
          <w:sz w:val="24"/>
          <w:szCs w:val="24"/>
        </w:rPr>
        <w:t>nave</w:t>
      </w:r>
      <w:r w:rsidR="00636FCE" w:rsidRPr="00B21E60">
        <w:rPr>
          <w:rFonts w:cs="Times New Roman" w:hAnsi="Times New Roman" w:ascii="Times New Roman"/>
          <w:sz w:val="24"/>
          <w:szCs w:val="24"/>
        </w:rPr>
        <w:t>o</w:t>
      </w:r>
      <w:r w:rsidR="00E15BD0"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B21E6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B21E60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0823D9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8.046,65</w:t>
      </w:r>
      <w:r w:rsidR="00053730" w:rsidRPr="00B21E60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9449B3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O</w:t>
      </w:r>
      <w:r w:rsidR="00F719CD" w:rsidRPr="00B21E60">
        <w:rPr>
          <w:rFonts w:cs="Times New Roman" w:hAnsi="Times New Roman" w:ascii="Times New Roman"/>
          <w:sz w:val="24"/>
          <w:szCs w:val="24"/>
        </w:rPr>
        <w:t>dredb</w:t>
      </w:r>
      <w:r w:rsidRPr="00B21E6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21E60">
        <w:rPr>
          <w:rFonts w:cs="Times New Roman" w:hAnsi="Times New Roman" w:ascii="Times New Roman"/>
          <w:sz w:val="24"/>
          <w:szCs w:val="24"/>
        </w:rPr>
        <w:t>ukl</w:t>
      </w:r>
      <w:r w:rsidR="00EE3C8B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21E6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je </w:t>
      </w:r>
      <w:r w:rsidRPr="00B21E6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21E60">
        <w:rPr>
          <w:rFonts w:cs="Times New Roman" w:hAnsi="Times New Roman" w:ascii="Times New Roman"/>
          <w:sz w:val="24"/>
          <w:szCs w:val="24"/>
        </w:rPr>
        <w:t>pribav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io </w:t>
      </w:r>
      <w:r w:rsidRPr="00B21E60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( list </w:t>
      </w:r>
      <w:r w:rsidR="001C370B" w:rsidRPr="00B21E60">
        <w:rPr>
          <w:rFonts w:cs="Times New Roman" w:hAnsi="Times New Roman" w:ascii="Times New Roman"/>
          <w:sz w:val="24"/>
          <w:szCs w:val="24"/>
        </w:rPr>
        <w:t>3</w:t>
      </w:r>
      <w:r w:rsidR="005E1BAB"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="000823D9" w:rsidRPr="00B21E60">
        <w:rPr>
          <w:rFonts w:cs="Times New Roman" w:hAnsi="Times New Roman" w:ascii="Times New Roman"/>
          <w:sz w:val="24"/>
          <w:szCs w:val="24"/>
        </w:rPr>
        <w:t>i 4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B21E6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21E6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21E60">
        <w:rPr>
          <w:rFonts w:cs="Times New Roman" w:hAnsi="Times New Roman" w:ascii="Times New Roman"/>
          <w:sz w:val="24"/>
          <w:szCs w:val="24"/>
        </w:rPr>
        <w:t xml:space="preserve">, </w:t>
      </w:r>
      <w:r w:rsidRPr="00B21E60">
        <w:rPr>
          <w:rFonts w:cs="Times New Roman" w:hAnsi="Times New Roman" w:ascii="Times New Roman"/>
          <w:sz w:val="24"/>
          <w:szCs w:val="24"/>
        </w:rPr>
        <w:t>te potvrd</w:t>
      </w:r>
      <w:r w:rsidR="009449B3" w:rsidRPr="00B21E60">
        <w:rPr>
          <w:rFonts w:cs="Times New Roman" w:hAnsi="Times New Roman" w:ascii="Times New Roman"/>
          <w:sz w:val="24"/>
          <w:szCs w:val="24"/>
        </w:rPr>
        <w:t>u</w:t>
      </w:r>
      <w:r w:rsidR="001D1E9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B21E60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Pr="00B21E60">
        <w:rPr>
          <w:rFonts w:cs="Times New Roman" w:hAnsi="Times New Roman" w:ascii="Times New Roman"/>
          <w:sz w:val="24"/>
          <w:szCs w:val="24"/>
        </w:rPr>
        <w:t xml:space="preserve">( list </w:t>
      </w:r>
      <w:r w:rsidR="000823D9" w:rsidRPr="00B21E60">
        <w:rPr>
          <w:rFonts w:cs="Times New Roman" w:hAnsi="Times New Roman" w:ascii="Times New Roman"/>
          <w:sz w:val="24"/>
          <w:szCs w:val="24"/>
        </w:rPr>
        <w:t>7</w:t>
      </w:r>
      <w:r w:rsidRPr="00B21E60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21E6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članka 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 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21E6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21E60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21E60">
        <w:rPr>
          <w:rFonts w:cs="Times New Roman" w:hAnsi="Times New Roman" w:ascii="Times New Roman"/>
          <w:sz w:val="24"/>
          <w:szCs w:val="24"/>
        </w:rPr>
        <w:t>sob</w:t>
      </w:r>
      <w:r w:rsidRPr="00B21E60">
        <w:rPr>
          <w:rFonts w:cs="Times New Roman" w:hAnsi="Times New Roman" w:ascii="Times New Roman"/>
          <w:sz w:val="24"/>
          <w:szCs w:val="24"/>
        </w:rPr>
        <w:t>e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21E60">
        <w:rPr>
          <w:rFonts w:cs="Times New Roman" w:hAnsi="Times New Roman" w:ascii="Times New Roman"/>
          <w:sz w:val="24"/>
          <w:szCs w:val="24"/>
        </w:rPr>
        <w:t>e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21E6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u </w:t>
      </w:r>
      <w:r w:rsidRPr="00B21E6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21E60">
        <w:rPr>
          <w:rFonts w:cs="Times New Roman" w:hAnsi="Times New Roman" w:ascii="Times New Roman"/>
          <w:sz w:val="24"/>
          <w:szCs w:val="24"/>
        </w:rPr>
        <w:t>dostavi</w:t>
      </w:r>
      <w:r w:rsidRPr="00B21E60">
        <w:rPr>
          <w:rFonts w:cs="Times New Roman" w:hAnsi="Times New Roman" w:ascii="Times New Roman"/>
          <w:sz w:val="24"/>
          <w:szCs w:val="24"/>
        </w:rPr>
        <w:t>l</w:t>
      </w:r>
      <w:r w:rsidR="00EE3C8B">
        <w:rPr>
          <w:rFonts w:cs="Times New Roman" w:hAnsi="Times New Roman" w:ascii="Times New Roman"/>
          <w:sz w:val="24"/>
          <w:szCs w:val="24"/>
        </w:rPr>
        <w:t>e</w:t>
      </w:r>
      <w:r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21E6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21E6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21E6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anku </w:t>
      </w:r>
      <w:r w:rsidRPr="00B21E6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21E60">
        <w:rPr>
          <w:rFonts w:cs="Times New Roman" w:hAnsi="Times New Roman" w:ascii="Times New Roman"/>
          <w:sz w:val="24"/>
          <w:szCs w:val="24"/>
        </w:rPr>
        <w:t>S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Z  ima </w:t>
      </w:r>
      <w:r w:rsidRPr="00B21E60">
        <w:rPr>
          <w:rFonts w:cs="Times New Roman" w:hAnsi="Times New Roman" w:ascii="Times New Roman"/>
          <w:sz w:val="24"/>
          <w:szCs w:val="24"/>
        </w:rPr>
        <w:t>smatra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ti </w:t>
      </w:r>
      <w:r w:rsidRPr="00B21E6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21E6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B21E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21E60">
        <w:rPr>
          <w:rFonts w:cs="Times New Roman" w:hAnsi="Times New Roman" w:ascii="Times New Roman"/>
          <w:sz w:val="24"/>
          <w:szCs w:val="24"/>
        </w:rPr>
        <w:t xml:space="preserve">sud </w:t>
      </w:r>
      <w:r w:rsidR="00EE3C8B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21E60">
        <w:rPr>
          <w:rFonts w:cs="Times New Roman" w:hAnsi="Times New Roman" w:ascii="Times New Roman"/>
          <w:sz w:val="24"/>
          <w:szCs w:val="24"/>
        </w:rPr>
        <w:t>čl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21E60">
        <w:rPr>
          <w:rFonts w:cs="Times New Roman" w:hAnsi="Times New Roman" w:ascii="Times New Roman"/>
          <w:sz w:val="24"/>
          <w:szCs w:val="24"/>
        </w:rPr>
        <w:t>132. SZ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21E6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B21E6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21E6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21E6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B21E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B21E60">
        <w:rPr>
          <w:rFonts w:cs="Times New Roman" w:hAnsi="Times New Roman" w:ascii="Times New Roman"/>
          <w:sz w:val="24"/>
          <w:szCs w:val="24"/>
        </w:rPr>
        <w:t>1</w:t>
      </w:r>
      <w:r w:rsidR="007124DC">
        <w:rPr>
          <w:rFonts w:cs="Times New Roman" w:hAnsi="Times New Roman" w:ascii="Times New Roman"/>
          <w:sz w:val="24"/>
          <w:szCs w:val="24"/>
        </w:rPr>
        <w:t>9</w:t>
      </w:r>
      <w:r w:rsidR="007145AD" w:rsidRPr="00B21E60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B21E60">
        <w:rPr>
          <w:rFonts w:cs="Times New Roman" w:hAnsi="Times New Roman" w:ascii="Times New Roman"/>
          <w:sz w:val="24"/>
          <w:szCs w:val="24"/>
        </w:rPr>
        <w:tab/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B21E6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B21E60">
        <w:rPr>
          <w:rFonts w:cs="Times New Roman" w:hAnsi="Times New Roman" w:ascii="Times New Roman"/>
          <w:sz w:val="24"/>
          <w:szCs w:val="24"/>
        </w:rPr>
        <w:t xml:space="preserve"> </w:t>
      </w:r>
      <w:r w:rsidR="00EE3C8B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1028" w:rsidRPr="00B21E60">
        <w:rPr>
          <w:rFonts w:cs="Times New Roman" w:hAnsi="Times New Roman" w:ascii="Times New Roman"/>
          <w:sz w:val="24"/>
          <w:szCs w:val="24"/>
        </w:rPr>
        <w:t>Liljana Ugrin</w:t>
      </w:r>
      <w:r w:rsidRPr="00B21E6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24DC" w:rsidP="00C31028" w:rsidR="007124D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B21E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E6451B" w:rsidR="001C77A5" w:rsidRPr="00B21E60">
      <w:pPr>
        <w:jc w:val="both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I.</w:t>
      </w:r>
      <w:r w:rsidRPr="00B21E60">
        <w:rPr>
          <w:rFonts w:cs="Times New Roman" w:hAnsi="Times New Roman" w:ascii="Times New Roman"/>
          <w:sz w:val="24"/>
          <w:szCs w:val="24"/>
        </w:rPr>
        <w:tab/>
      </w:r>
      <w:r w:rsidR="007145AD" w:rsidRPr="00B21E60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1. 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2.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-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-</w:t>
      </w:r>
      <w:r w:rsidRPr="00B21E60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-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-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-</w:t>
      </w:r>
      <w:r w:rsidRPr="00B21E60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3.</w:t>
      </w:r>
      <w:r w:rsidRPr="00B21E60">
        <w:rPr>
          <w:rFonts w:cs="Times New Roman" w:hAnsi="Times New Roman" w:ascii="Times New Roman"/>
          <w:sz w:val="24"/>
          <w:szCs w:val="24"/>
        </w:rPr>
        <w:tab/>
        <w:t>Rješenje dostaviti sudskom registru ovog suda nakon pravomoćnosti rješenja</w:t>
      </w:r>
    </w:p>
    <w:p w:rsidRDefault="00D05D8C" w:rsidP="007145AD" w:rsidR="00D05D8C" w:rsidRPr="00B21E60">
      <w:pPr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BF3F71" w:rsidRPr="00B21E60">
        <w:rPr>
          <w:rFonts w:cs="Times New Roman" w:hAnsi="Times New Roman" w:ascii="Times New Roman"/>
          <w:sz w:val="24"/>
          <w:szCs w:val="24"/>
        </w:rPr>
        <w:t>20</w:t>
      </w:r>
      <w:r w:rsidRPr="00B21E60">
        <w:rPr>
          <w:rFonts w:cs="Times New Roman" w:hAnsi="Times New Roman" w:ascii="Times New Roman"/>
          <w:sz w:val="24"/>
          <w:szCs w:val="24"/>
        </w:rPr>
        <w:t>. ožujka 2016.</w:t>
      </w:r>
    </w:p>
    <w:p w:rsidRDefault="00F87671" w:rsidP="007145AD" w:rsidR="007145AD" w:rsidRPr="00B21E60">
      <w:pPr>
        <w:rPr>
          <w:rFonts w:cs="Times New Roman" w:hAnsi="Times New Roman" w:ascii="Times New Roman"/>
          <w:sz w:val="24"/>
          <w:szCs w:val="24"/>
        </w:rPr>
      </w:pPr>
      <w:r w:rsidRPr="00B21E60">
        <w:rPr>
          <w:rFonts w:cs="Times New Roman" w:hAnsi="Times New Roman" w:ascii="Times New Roman"/>
          <w:sz w:val="24"/>
          <w:szCs w:val="24"/>
        </w:rPr>
        <w:t>U rijeci, 1</w:t>
      </w:r>
      <w:r w:rsidR="007124DC">
        <w:rPr>
          <w:rFonts w:cs="Times New Roman" w:hAnsi="Times New Roman" w:ascii="Times New Roman"/>
          <w:sz w:val="24"/>
          <w:szCs w:val="24"/>
        </w:rPr>
        <w:t>9</w:t>
      </w:r>
      <w:r w:rsidRPr="00B21E60">
        <w:rPr>
          <w:rFonts w:cs="Times New Roman" w:hAnsi="Times New Roman" w:ascii="Times New Roman"/>
          <w:sz w:val="24"/>
          <w:szCs w:val="24"/>
        </w:rPr>
        <w:t>. veljače 2016.</w:t>
      </w:r>
    </w:p>
    <w:p w:rsidRDefault="007145AD" w:rsidP="007145AD" w:rsidR="007145AD" w:rsidRPr="00B21E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21E6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B21E60">
      <w:pPr>
        <w:rPr>
          <w:rFonts w:cs="Times New Roman" w:hAnsi="Times New Roman" w:ascii="Times New Roman"/>
          <w:sz w:val="24"/>
          <w:szCs w:val="24"/>
        </w:rPr>
      </w:pPr>
    </w:p>
    <w:sectPr w:rsidSect="00EE3C8B" w:rsidR="000A5CAD" w:rsidRPr="00B21E6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1B9C" w:rsidP="001C77A5" w:rsidR="00FE1B9C">
      <w:pPr>
        <w:spacing w:lineRule="auto" w:line="240" w:after="0"/>
      </w:pPr>
      <w:r>
        <w:separator/>
      </w:r>
    </w:p>
  </w:endnote>
  <w:endnote w:id="0" w:type="continuationSeparator">
    <w:p w:rsidRDefault="00FE1B9C" w:rsidP="001C77A5" w:rsidR="00FE1B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201221970"/>
      <w:docPartObj>
        <w:docPartGallery w:val="Page Numbers (Bottom of Page)"/>
        <w:docPartUnique/>
      </w:docPartObj>
    </w:sdtPr>
    <w:sdtEndPr/>
    <w:sdtContent>
      <w:p w:rsidRDefault="00B21E60" w:rsidR="00B21E60" w:rsidRPr="00EE3C8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E3C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E3C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E3C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516A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E3C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21E60" w:rsidR="00B21E6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1B9C" w:rsidP="001C77A5" w:rsidR="00FE1B9C">
      <w:pPr>
        <w:spacing w:lineRule="auto" w:line="240" w:after="0"/>
      </w:pPr>
      <w:r>
        <w:separator/>
      </w:r>
    </w:p>
  </w:footnote>
  <w:footnote w:id="0" w:type="continuationSeparator">
    <w:p w:rsidRDefault="00FE1B9C" w:rsidP="001C77A5" w:rsidR="00FE1B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F3F71">
      <w:rPr>
        <w:rFonts w:cs="Times New Roman" w:hAnsi="Times New Roman" w:ascii="Times New Roman"/>
        <w:sz w:val="24"/>
        <w:szCs w:val="24"/>
      </w:rPr>
      <w:t>2</w:t>
    </w:r>
    <w:r w:rsidR="001C370B">
      <w:rPr>
        <w:rFonts w:cs="Times New Roman" w:hAnsi="Times New Roman" w:ascii="Times New Roman"/>
        <w:sz w:val="24"/>
        <w:szCs w:val="24"/>
      </w:rPr>
      <w:t>3</w:t>
    </w:r>
    <w:r w:rsidR="000823D9">
      <w:rPr>
        <w:rFonts w:cs="Times New Roman" w:hAnsi="Times New Roman" w:ascii="Times New Roman"/>
        <w:sz w:val="24"/>
        <w:szCs w:val="24"/>
      </w:rPr>
      <w:t>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1C370B">
      <w:rPr>
        <w:rFonts w:cs="Times New Roman" w:hAnsi="Times New Roman" w:ascii="Times New Roman"/>
        <w:sz w:val="24"/>
        <w:szCs w:val="24"/>
      </w:rPr>
      <w:t>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24636"/>
    <w:rsid w:val="00053730"/>
    <w:rsid w:val="0006172F"/>
    <w:rsid w:val="000823D9"/>
    <w:rsid w:val="0008744F"/>
    <w:rsid w:val="00096704"/>
    <w:rsid w:val="000A5CAD"/>
    <w:rsid w:val="000C6A1B"/>
    <w:rsid w:val="001A644E"/>
    <w:rsid w:val="001C080C"/>
    <w:rsid w:val="001C370B"/>
    <w:rsid w:val="001C77A5"/>
    <w:rsid w:val="001D1E9A"/>
    <w:rsid w:val="001E6A9F"/>
    <w:rsid w:val="0020447C"/>
    <w:rsid w:val="002328B7"/>
    <w:rsid w:val="002509F9"/>
    <w:rsid w:val="002778AC"/>
    <w:rsid w:val="002D348D"/>
    <w:rsid w:val="002D5318"/>
    <w:rsid w:val="002F302C"/>
    <w:rsid w:val="003721A2"/>
    <w:rsid w:val="00395187"/>
    <w:rsid w:val="003B5246"/>
    <w:rsid w:val="003B6A84"/>
    <w:rsid w:val="00455810"/>
    <w:rsid w:val="004624D4"/>
    <w:rsid w:val="004A5CF9"/>
    <w:rsid w:val="004B6DF4"/>
    <w:rsid w:val="005B47BC"/>
    <w:rsid w:val="005C683A"/>
    <w:rsid w:val="005E1BAB"/>
    <w:rsid w:val="005F5F40"/>
    <w:rsid w:val="00605DF4"/>
    <w:rsid w:val="00636FCE"/>
    <w:rsid w:val="00654DF8"/>
    <w:rsid w:val="006E4363"/>
    <w:rsid w:val="007124DC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A20D4"/>
    <w:rsid w:val="008A5144"/>
    <w:rsid w:val="008D0EEF"/>
    <w:rsid w:val="00905227"/>
    <w:rsid w:val="00920AD4"/>
    <w:rsid w:val="009449B3"/>
    <w:rsid w:val="00966775"/>
    <w:rsid w:val="009B6FE0"/>
    <w:rsid w:val="00A009B9"/>
    <w:rsid w:val="00A11721"/>
    <w:rsid w:val="00AC0CEF"/>
    <w:rsid w:val="00AC3A28"/>
    <w:rsid w:val="00B14284"/>
    <w:rsid w:val="00B21E60"/>
    <w:rsid w:val="00B31EAA"/>
    <w:rsid w:val="00B33DBC"/>
    <w:rsid w:val="00B5214B"/>
    <w:rsid w:val="00B67741"/>
    <w:rsid w:val="00BA2032"/>
    <w:rsid w:val="00BF3F71"/>
    <w:rsid w:val="00C06E6D"/>
    <w:rsid w:val="00C1248B"/>
    <w:rsid w:val="00C21785"/>
    <w:rsid w:val="00C31028"/>
    <w:rsid w:val="00C31842"/>
    <w:rsid w:val="00C516AC"/>
    <w:rsid w:val="00C8585D"/>
    <w:rsid w:val="00CB4FA7"/>
    <w:rsid w:val="00D05D8C"/>
    <w:rsid w:val="00D23AA8"/>
    <w:rsid w:val="00D425B2"/>
    <w:rsid w:val="00DE7F28"/>
    <w:rsid w:val="00E15BD0"/>
    <w:rsid w:val="00E35679"/>
    <w:rsid w:val="00E5317A"/>
    <w:rsid w:val="00E6451B"/>
    <w:rsid w:val="00EE3C8B"/>
    <w:rsid w:val="00F719CD"/>
    <w:rsid w:val="00F87671"/>
    <w:rsid w:val="00F900F2"/>
    <w:rsid w:val="00F9286A"/>
    <w:rsid w:val="00FB4AFB"/>
    <w:rsid w:val="00FD0A17"/>
    <w:rsid w:val="00FE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6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16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6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6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6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16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16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6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6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6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IVP AUTO j.d.o.o.  Rijeka</izvorni_sadrzaj>
    <derivirana_varijabla naziv="DomainObject.Predmet.ProtustrankaFormated_1">  IVP AUTO j.d.o.o.  Rijeka</derivirana_varijabla>
  </DomainObject.Predmet.ProtustrankaFormated>
  <DomainObject.Predmet.ProtustrankaFormatedOIB>
    <izvorni_sadrzaj>  IVP AUTO j.d.o.o.  Rijeka, OIB 25269867909</izvorni_sadrzaj>
    <derivirana_varijabla naziv="DomainObject.Predmet.ProtustrankaFormatedOIB_1">  IVP AUTO j.d.o.o.  Rijeka, OIB 25269867909</derivirana_varijabla>
  </DomainObject.Predmet.ProtustrankaFormatedOIB>
  <DomainObject.Predmet.ProtustrankaFormatedWithAdress>
    <izvorni_sadrzaj> IVP AUTO j.d.o.o.  Rijeka, Hahlić 19, 51000 Rijeka</izvorni_sadrzaj>
    <derivirana_varijabla naziv="DomainObject.Predmet.ProtustrankaFormatedWithAdress_1"> IVP AUTO j.d.o.o.  Rijeka, Hahlić 19, 51000 Rijeka</derivirana_varijabla>
  </DomainObject.Predmet.ProtustrankaFormatedWithAdress>
  <DomainObject.Predmet.ProtustrankaFormatedWithAdressOIB>
    <izvorni_sadrzaj> IVP AUTO j.d.o.o.  Rijeka, OIB 25269867909, Hahlić 19, 51000 Rijeka</izvorni_sadrzaj>
    <derivirana_varijabla naziv="DomainObject.Predmet.ProtustrankaFormatedWithAdressOIB_1"> IVP AUTO j.d.o.o.  Rijeka, OIB 25269867909, Hahlić 19, 51000 Rijeka</derivirana_varijabla>
  </DomainObject.Predmet.ProtustrankaFormatedWithAdressOIB>
  <DomainObject.Predmet.ProtustrankaWithAdress>
    <izvorni_sadrzaj>IVP AUTO j.d.o.o.  Rijeka Hahlić 19, 51000 Rijeka</izvorni_sadrzaj>
    <derivirana_varijabla naziv="DomainObject.Predmet.ProtustrankaWithAdress_1">IVP AUTO j.d.o.o.  Rijeka Hahlić 19, 51000 Rijeka</derivirana_varijabla>
  </DomainObject.Predmet.ProtustrankaWithAdress>
  <DomainObject.Predmet.ProtustrankaWithAdressOIB>
    <izvorni_sadrzaj>IVP AUTO j.d.o.o.  Rijeka, OIB 25269867909, Hahlić 19, 51000 Rijeka</izvorni_sadrzaj>
    <derivirana_varijabla naziv="DomainObject.Predmet.ProtustrankaWithAdressOIB_1">IVP AUTO j.d.o.o.  Rijeka, OIB 25269867909, Hahlić 19, 51000 Rijeka</derivirana_varijabla>
  </DomainObject.Predmet.ProtustrankaWithAdressOIB>
  <DomainObject.Predmet.ProtustrankaNazivFormated>
    <izvorni_sadrzaj>IVP AUTO j.d.o.o.  Rijeka</izvorni_sadrzaj>
    <derivirana_varijabla naziv="DomainObject.Predmet.ProtustrankaNazivFormated_1">IVP AUTO j.d.o.o.  Rijeka</derivirana_varijabla>
  </DomainObject.Predmet.ProtustrankaNazivFormated>
  <DomainObject.Predmet.ProtustrankaNazivFormatedOIB>
    <izvorni_sadrzaj>IVP AUTO j.d.o.o.  Rijeka, OIB 25269867909</izvorni_sadrzaj>
    <derivirana_varijabla naziv="DomainObject.Predmet.ProtustrankaNazivFormatedOIB_1">IVP AUTO j.d.o.o.  Rijeka, OIB 25269867909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IVP AUTO j.d.o.o.  Rijeka</item>
    </izvorni_sadrzaj>
    <derivirana_varijabla naziv="DomainObject.Predmet.ProtuStrankaListFormated_1">
      <item>IVP AUTO j.d.o.o.  Rijeka</item>
    </derivirana_varijabla>
  </DomainObject.Predmet.ProtuStrankaListFormated>
  <DomainObject.Predmet.ProtuStrankaListFormatedOIB>
    <izvorni_sadrzaj>
      <item>IVP AUTO j.d.o.o.  Rijeka, OIB 25269867909</item>
    </izvorni_sadrzaj>
    <derivirana_varijabla naziv="DomainObject.Predmet.ProtuStrankaListFormatedOIB_1">
      <item>IVP AUTO j.d.o.o.  Rijeka, OIB 25269867909</item>
    </derivirana_varijabla>
  </DomainObject.Predmet.ProtuStrankaListFormatedOIB>
  <DomainObject.Predmet.ProtuStrankaListFormatedWithAdress>
    <izvorni_sadrzaj>
      <item>IVP AUTO j.d.o.o.  Rijeka, Hahlić 19, 51000 Rijeka</item>
    </izvorni_sadrzaj>
    <derivirana_varijabla naziv="DomainObject.Predmet.ProtuStrankaListFormatedWithAdress_1">
      <item>IVP AUTO j.d.o.o.  Rijeka, Hahlić 19, 51000 Rijeka</item>
    </derivirana_varijabla>
  </DomainObject.Predmet.ProtuStrankaListFormatedWithAdress>
  <DomainObject.Predmet.ProtuStrankaListFormatedWithAdressOIB>
    <izvorni_sadrzaj>
      <item>IVP AUTO j.d.o.o.  Rijeka, OIB 25269867909, Hahlić 19, 51000 Rijeka</item>
    </izvorni_sadrzaj>
    <derivirana_varijabla naziv="DomainObject.Predmet.ProtuStrankaListFormatedWithAdressOIB_1">
      <item>IVP AUTO j.d.o.o.  Rijeka, OIB 25269867909, Hahlić 19, 51000 Rijeka</item>
    </derivirana_varijabla>
  </DomainObject.Predmet.ProtuStrankaListFormatedWithAdressOIB>
  <DomainObject.Predmet.ProtuStrankaListNazivFormated>
    <izvorni_sadrzaj>
      <item>IVP AUTO j.d.o.o.  Rijeka</item>
    </izvorni_sadrzaj>
    <derivirana_varijabla naziv="DomainObject.Predmet.ProtuStrankaListNazivFormated_1">
      <item>IVP AUTO j.d.o.o.  Rijeka</item>
    </derivirana_varijabla>
  </DomainObject.Predmet.ProtuStrankaListNazivFormated>
  <DomainObject.Predmet.ProtuStrankaListNazivFormatedOIB>
    <izvorni_sadrzaj>
      <item>IVP AUTO j.d.o.o.  Rijeka, OIB 25269867909</item>
    </izvorni_sadrzaj>
    <derivirana_varijabla naziv="DomainObject.Predmet.ProtuStrankaListNazivFormatedOIB_1">
      <item>IVP AUTO j.d.o.o.  Rijeka, OIB 25269867909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IVP AUTO j.d.o.o.  Rijeka</izvorni_sadrzaj>
    <derivirana_varijabla naziv="DomainObject.Predmet.ProtustrankaIDrugi_1">IVP AUTO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IVP AUTO j.d.o.o.  Rijeka, OIB 25269867909, Hahlić 19, 51000 Rijeka</izvorni_sadrzaj>
    <derivirana_varijabla naziv="DomainObject.Predmet.ProtustrankaIDrugiAdressOIB_1">IVP AUTO j.d.o.o.  Rijeka, OIB 25269867909, Hahlić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IVP AUTO j.d.o.o.  Rijeka</item>
    </izvorni_sadrzaj>
    <derivirana_varijabla naziv="DomainObject.Predmet.SudioniciListNaziv_1">
      <item>FINA  Rijeka</item>
      <item>IVP AUTO j.d.o.o.  Rijeka</item>
    </derivirana_varijabla>
  </DomainObject.Predmet.SudioniciListNaziv>
  <DomainObject.Predmet.SudioniciListAdressOIB>
    <izvorni_sadrzaj>
      <item>FINA  Rijeka, OIB 85821130368, Frana Kurelca 8,51000 Rijeka</item>
      <item>IVP AUTO j.d.o.o.  Rijeka, OIB 25269867909, Hahlić 19,51000 Rijeka</item>
    </izvorni_sadrzaj>
    <derivirana_varijabla naziv="DomainObject.Predmet.SudioniciListAdressOIB_1">
      <item>FINA  Rijeka, OIB 85821130368, Frana Kurelca 8,51000 Rijeka</item>
      <item>IVP AUTO j.d.o.o.  Rijeka, OIB 25269867909, Hahlić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25269867909</item>
    </izvorni_sadrzaj>
    <derivirana_varijabla naziv="DomainObject.Predmet.SudioniciListNazivOIB_1">
      <item>, OIB 85821130368</item>
      <item>, OIB 25269867909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3978</properties:Characters>
  <properties:Lines>111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2016-02-18T10:36:00Z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2016-02-19T13:47:00Z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