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9e838" w14:paraId="279e838" w:rsidRDefault="00096648" w:rsidP="00B542FA" w:rsidR="00096648">
      <w:pPr>
        <w:jc w:val="both"/>
        <w15:collapsed w:val="false"/>
      </w:pPr>
      <w:bookmarkStart w:name="_GoBack" w:id="0"/>
      <w:bookmarkEnd w:id="0"/>
    </w:p>
    <w:p w:rsidRDefault="00096648" w:rsidP="00B542FA" w:rsidR="00096648">
      <w:pPr>
        <w:jc w:val="both"/>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96648" w:rsidP="00CA1D5E" w:rsidR="00096648"/>
    <w:p w:rsidRDefault="00096648" w:rsidP="00CA1D5E" w:rsidR="00CA1D5E" w:rsidRPr="00096648">
      <w:r>
        <w:t xml:space="preserve"> </w:t>
      </w:r>
      <w:r w:rsidR="00CA1D5E" w:rsidRPr="00CA1D5E">
        <w:t>REPUBLIKA HRVATSKA</w:t>
      </w:r>
    </w:p>
    <w:p w:rsidRDefault="00CA1D5E" w:rsidP="00CA1D5E" w:rsidR="00CA1D5E" w:rsidRPr="00CA1D5E">
      <w:r w:rsidRPr="00CA1D5E">
        <w:t>Trgovački sud u Zagrebu</w:t>
      </w:r>
    </w:p>
    <w:p w:rsidRDefault="00CA1D5E" w:rsidP="00CA1D5E" w:rsidR="00CA1D5E" w:rsidRPr="00CA1D5E">
      <w:r w:rsidRPr="00CA1D5E">
        <w:t xml:space="preserve">Zagreb, Amruševa 2/II                                                                   </w:t>
      </w:r>
      <w:r w:rsidR="00C943AD">
        <w:tab/>
      </w:r>
      <w:r w:rsidR="00765D07">
        <w:t xml:space="preserve">               </w:t>
      </w:r>
      <w:r w:rsidR="00494FF2">
        <w:t>67. St-651</w:t>
      </w:r>
      <w:r w:rsidR="004F5171">
        <w:t>/15</w:t>
      </w:r>
      <w:r w:rsidR="00096648">
        <w:t>-109</w:t>
      </w:r>
    </w:p>
    <w:p w:rsidRDefault="00CA1D5E" w:rsidP="00CA1D5E" w:rsidR="00CA1D5E" w:rsidRPr="00CA1D5E">
      <w:pP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4F5171" w:rsidP="004F5171" w:rsidR="00CA1D5E" w:rsidRPr="00CA1D5E">
      <w:pPr>
        <w:ind w:firstLine="708"/>
        <w:jc w:val="both"/>
      </w:pPr>
      <w:r w:rsidRPr="004F5171">
        <w:t xml:space="preserve">Trgovački sud u Zagrebu, po sucu Gordanu Zubaku, u stečajnom postupku nad dužnikom </w:t>
      </w:r>
      <w:r w:rsidR="00494FF2" w:rsidRPr="00494FF2">
        <w:rPr>
          <w:bCs/>
          <w:lang w:val="pt-BR"/>
        </w:rPr>
        <w:t>ESTARE CULTO – MODNA ODJEĆA d.o.o. u stečaju, Zagreb, Savska cesta 106, OIB: 91151135167</w:t>
      </w:r>
      <w:r w:rsidR="00494FF2">
        <w:t>, 8. prosinca</w:t>
      </w:r>
      <w:r w:rsidR="003636FC">
        <w:t xml:space="preserve"> 2017</w:t>
      </w:r>
      <w:r w:rsidR="00CA1D5E" w:rsidRPr="00CA1D5E">
        <w:t>.,</w:t>
      </w:r>
    </w:p>
    <w:p w:rsidRDefault="004D2070" w:rsidP="00537BDB" w:rsidR="004D2070" w:rsidRPr="00AD0CE8"/>
    <w:p w:rsidRDefault="00494FF2" w:rsidP="004D2070" w:rsidR="00537BDB" w:rsidRPr="00AD0CE8">
      <w:pPr>
        <w:jc w:val="center"/>
      </w:pPr>
      <w:r>
        <w:t>z a k</w:t>
      </w:r>
      <w:r w:rsidR="00537BDB" w:rsidRPr="00AD0CE8">
        <w:t xml:space="preserve"> l j u č i o  j e</w:t>
      </w:r>
    </w:p>
    <w:p w:rsidRDefault="00537BDB" w:rsidP="00537BDB" w:rsidR="00537BDB" w:rsidRPr="00AD0CE8"/>
    <w:p w:rsidRDefault="00537BDB" w:rsidP="004319AE" w:rsidR="00537BDB" w:rsidRPr="00AD0CE8">
      <w:pPr>
        <w:ind w:firstLine="708"/>
        <w:jc w:val="both"/>
      </w:pPr>
      <w:r w:rsidRPr="00AD0CE8">
        <w:t>I</w:t>
      </w:r>
      <w:r w:rsidR="00523270" w:rsidRPr="00AD0CE8">
        <w:t>.</w:t>
      </w:r>
      <w:r w:rsidRPr="00AD0CE8">
        <w:t xml:space="preserve"> Određuje se ročište za diobu kupovnine</w:t>
      </w:r>
      <w:r w:rsidR="004319AE">
        <w:t xml:space="preserve"> ostvarene prodajom</w:t>
      </w:r>
      <w:r w:rsidR="004D2070" w:rsidRPr="00AD0CE8">
        <w:t xml:space="preserve"> </w:t>
      </w:r>
      <w:r w:rsidR="004319AE">
        <w:t>nekretnine</w:t>
      </w:r>
      <w:r w:rsidR="004F5171">
        <w:t xml:space="preserve"> upisane</w:t>
      </w:r>
      <w:r w:rsidR="004319AE">
        <w:t xml:space="preserve"> </w:t>
      </w:r>
      <w:r w:rsidR="004F5171" w:rsidRPr="004F5171">
        <w:t xml:space="preserve">u </w:t>
      </w:r>
      <w:r w:rsidR="00494FF2" w:rsidRPr="00494FF2">
        <w:t>zemljišnim knjigama Općinskog suda u Zlataru, zemljišnoknjižni odjel Zabok, i to u zk. ul. br. 2480, k.o. Veliko Trgovišće, k.č. br. 95, u naravi zgrade, skladišta, dvorište i neplodno, ukupne površine 8794m2</w:t>
      </w:r>
      <w:r w:rsidR="004F5171">
        <w:t>,</w:t>
      </w:r>
      <w:r w:rsidR="004319AE">
        <w:t xml:space="preserve"> </w:t>
      </w:r>
      <w:r w:rsidR="00CF13AA">
        <w:t>za dan:</w:t>
      </w:r>
    </w:p>
    <w:p w:rsidRDefault="004319AE" w:rsidP="00523270" w:rsidR="004319AE">
      <w:pPr>
        <w:jc w:val="center"/>
      </w:pPr>
    </w:p>
    <w:p w:rsidRDefault="00494FF2" w:rsidP="00523270" w:rsidR="00537BDB" w:rsidRPr="003636FC">
      <w:pPr>
        <w:jc w:val="center"/>
      </w:pPr>
      <w:r>
        <w:t>15</w:t>
      </w:r>
      <w:r w:rsidR="004319AE">
        <w:t>. prosinca</w:t>
      </w:r>
      <w:r w:rsidR="003636FC" w:rsidRPr="003636FC">
        <w:t xml:space="preserve"> 2017</w:t>
      </w:r>
      <w:r>
        <w:t>. u 10</w:t>
      </w:r>
      <w:r w:rsidR="004F5171">
        <w:t>,30</w:t>
      </w:r>
      <w:r w:rsidR="003636FC" w:rsidRPr="003636FC">
        <w:t xml:space="preserve"> sati, soba 84</w:t>
      </w:r>
      <w:r w:rsidR="00523270" w:rsidRPr="003636FC">
        <w:t>/II-ulična zgrada</w:t>
      </w:r>
      <w:r w:rsidR="00537BDB" w:rsidRPr="003636FC">
        <w:t>.</w:t>
      </w:r>
    </w:p>
    <w:p w:rsidRDefault="00537BDB" w:rsidP="004D2070" w:rsidR="00537BDB" w:rsidRPr="00AD0CE8">
      <w:pPr>
        <w:jc w:val="both"/>
      </w:pPr>
    </w:p>
    <w:p w:rsidRDefault="00523270" w:rsidP="00523270" w:rsidR="00537BDB" w:rsidRPr="00AD0CE8">
      <w:pPr>
        <w:ind w:firstLine="708"/>
        <w:jc w:val="both"/>
      </w:pPr>
      <w:r w:rsidRPr="00AD0CE8">
        <w:t>II.</w:t>
      </w:r>
      <w:r w:rsidR="00537BDB" w:rsidRPr="00AD0CE8">
        <w:t>Na ročište se pozivaju:</w:t>
      </w:r>
    </w:p>
    <w:p w:rsidRDefault="00523270" w:rsidP="00523270" w:rsidR="00523270" w:rsidRPr="00AD0CE8">
      <w:pPr>
        <w:ind w:firstLine="708"/>
        <w:jc w:val="both"/>
      </w:pPr>
    </w:p>
    <w:p w:rsidRDefault="00AD0CE8" w:rsidP="00523270" w:rsidR="00523270">
      <w:pPr>
        <w:ind w:firstLine="708"/>
        <w:jc w:val="both"/>
      </w:pPr>
      <w:r w:rsidRPr="00AD0CE8">
        <w:t>- Stečajni upravitelj</w:t>
      </w:r>
      <w:r w:rsidR="00523270" w:rsidRPr="00AD0CE8">
        <w:t xml:space="preserve"> </w:t>
      </w:r>
    </w:p>
    <w:p w:rsidRDefault="00494FF2" w:rsidP="00523270" w:rsidR="00494FF2">
      <w:pPr>
        <w:ind w:firstLine="708"/>
        <w:jc w:val="both"/>
      </w:pPr>
      <w:r>
        <w:t>- Republika Hrvatska, Ministarstvo financija, Porezna uprava,</w:t>
      </w:r>
    </w:p>
    <w:p w:rsidRDefault="00494FF2" w:rsidP="00523270" w:rsidR="00494FF2" w:rsidRPr="00AD0CE8">
      <w:pPr>
        <w:ind w:firstLine="708"/>
        <w:jc w:val="both"/>
      </w:pPr>
      <w:r>
        <w:t>- Hrvatska banka za obnovu i razvitak</w:t>
      </w:r>
    </w:p>
    <w:p w:rsidRDefault="00523270" w:rsidP="00213446" w:rsidR="009A47CF" w:rsidRPr="00AD0CE8">
      <w:pPr>
        <w:ind w:firstLine="708"/>
        <w:jc w:val="both"/>
      </w:pPr>
      <w:r w:rsidRPr="00AD0CE8">
        <w:t xml:space="preserve">- </w:t>
      </w:r>
      <w:r w:rsidR="004F5171">
        <w:t>Centar banka d.d. u stečaju</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IV. Osnov,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537BDB" w:rsidR="00537BDB">
      <w:pPr>
        <w:numPr>
          <w:ilvl w:val="0"/>
          <w:numId w:val="1"/>
        </w:numPr>
        <w:jc w:val="both"/>
      </w:pPr>
      <w:r w:rsidRPr="00AD0CE8">
        <w:lastRenderedPageBreak/>
        <w:t>nakon održanog ročišta za diobu ne može se osporavati tražbina, njena visina i red namirenja.</w:t>
      </w:r>
    </w:p>
    <w:p w:rsidRDefault="009A47CF" w:rsidP="00A82F93" w:rsidR="009A47CF" w:rsidRPr="00AD0CE8">
      <w:pPr>
        <w:ind w:left="1068"/>
        <w:jc w:val="both"/>
      </w:pPr>
    </w:p>
    <w:p w:rsidRDefault="009F0845" w:rsidP="009A47CF" w:rsidR="00537BDB" w:rsidRPr="00AD0CE8">
      <w:pPr>
        <w:jc w:val="center"/>
      </w:pPr>
      <w:r w:rsidRPr="00AD0CE8">
        <w:t xml:space="preserve">U Zagrebu </w:t>
      </w:r>
      <w:r w:rsidR="00494FF2">
        <w:t>8. prosinca</w:t>
      </w:r>
      <w:r w:rsidR="003636FC">
        <w:t xml:space="preserve"> 2017</w:t>
      </w:r>
      <w:r w:rsidR="00537BDB" w:rsidRPr="00AD0CE8">
        <w:t>.</w:t>
      </w:r>
    </w:p>
    <w:p w:rsidRDefault="00537BDB" w:rsidP="00E978F0" w:rsidR="00537BDB" w:rsidRPr="00AD0CE8">
      <w:pPr>
        <w:jc w:val="right"/>
      </w:pPr>
      <w:r w:rsidRPr="00AD0CE8">
        <w:t xml:space="preserve">                            SUDAC:</w:t>
      </w:r>
    </w:p>
    <w:p w:rsidRDefault="00537BDB" w:rsidP="009A47CF" w:rsidR="00537BDB" w:rsidRPr="00AD0CE8">
      <w:pPr>
        <w:jc w:val="right"/>
      </w:pPr>
      <w:r w:rsidRPr="00AD0CE8">
        <w:t xml:space="preserve">                                         </w:t>
      </w:r>
      <w:r w:rsidR="00E978F0" w:rsidRPr="00AD0CE8">
        <w:t>Gordan Zubak</w:t>
      </w:r>
      <w:r w:rsidR="00A05F0A">
        <w:t>,v.r.</w:t>
      </w:r>
    </w:p>
    <w:p w:rsidRDefault="009A47CF" w:rsidP="00537BDB" w:rsidR="009A47CF"/>
    <w:p w:rsidRDefault="00537BDB" w:rsidP="00537BDB" w:rsidR="00537BDB" w:rsidRPr="00AD0CE8">
      <w:r w:rsidRPr="00AD0CE8">
        <w:t>UPUTA O PRAVNOM LIJEKU:</w:t>
      </w:r>
    </w:p>
    <w:p w:rsidRDefault="00537BDB" w:rsidP="00537BDB" w:rsidR="00537BDB" w:rsidRPr="00AD0CE8">
      <w:r w:rsidRPr="00AD0CE8">
        <w:t>Protiv ovog zaključka nije dopuštena žalba (čl.11.st.9. SZ).</w:t>
      </w:r>
    </w:p>
    <w:p w:rsidRDefault="00096648" w:rsidP="00537BDB" w:rsidR="00096648"/>
    <w:p w:rsidRDefault="00096648" w:rsidP="00537BDB" w:rsidR="00096648"/>
    <w:p w:rsidRDefault="00096648" w:rsidP="00537BDB" w:rsidR="00096648"/>
    <w:p w:rsidRDefault="00A05F0A" w:rsidP="00BA7734" w:rsidR="00A05F0A" w:rsidRPr="00BA7734">
      <w:pPr>
        <w:tabs>
          <w:tab w:pos="5134" w:val="left"/>
        </w:tabs>
        <w:jc w:val="right"/>
      </w:pPr>
      <w:r w:rsidRPr="00BA7734">
        <w:t xml:space="preserve">Za točnost </w:t>
      </w:r>
      <w:r>
        <w:t>otpravka – ovlašteni službenik:</w:t>
      </w:r>
      <w:r w:rsidRPr="00BA7734">
        <w:t xml:space="preserve"> </w:t>
      </w:r>
    </w:p>
    <w:p w:rsidRDefault="00A05F0A" w:rsidP="00BA7734" w:rsidR="00A05F0A" w:rsidRPr="00BA7734">
      <w:pPr>
        <w:tabs>
          <w:tab w:pos="5134" w:val="left"/>
        </w:tabs>
        <w:jc w:val="center"/>
      </w:pPr>
      <w:r>
        <w:tab/>
      </w:r>
      <w:r w:rsidRPr="00BA7734">
        <w:t>Katica Franjić</w:t>
      </w:r>
    </w:p>
    <w:p w:rsidRDefault="00537BDB" w:rsidP="00A05F0A" w:rsidR="00537BDB" w:rsidRPr="00AD0CE8">
      <w:pPr>
        <w:ind w:left="720"/>
      </w:pPr>
    </w:p>
    <w:sectPr w:rsidSect="00096648" w:rsidR="00537BDB" w:rsidRPr="00AD0CE8">
      <w:pgSz w:h="16838" w:w="11906"/>
      <w:pgMar w:gutter="0" w:footer="708" w:header="708" w:left="1417" w:bottom="1702" w:right="1417" w:top="156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096648"/>
    <w:rsid w:val="001D7E2A"/>
    <w:rsid w:val="00213446"/>
    <w:rsid w:val="0035037C"/>
    <w:rsid w:val="003636FC"/>
    <w:rsid w:val="003B7728"/>
    <w:rsid w:val="004319AE"/>
    <w:rsid w:val="0048754B"/>
    <w:rsid w:val="00494FF2"/>
    <w:rsid w:val="004D2070"/>
    <w:rsid w:val="004F5171"/>
    <w:rsid w:val="00523270"/>
    <w:rsid w:val="00537BDB"/>
    <w:rsid w:val="00765D07"/>
    <w:rsid w:val="0087046A"/>
    <w:rsid w:val="009A47CF"/>
    <w:rsid w:val="009F0845"/>
    <w:rsid w:val="00A05F0A"/>
    <w:rsid w:val="00A82F93"/>
    <w:rsid w:val="00AD0CE8"/>
    <w:rsid w:val="00C858F4"/>
    <w:rsid w:val="00C943AD"/>
    <w:rsid w:val="00CA1D5E"/>
    <w:rsid w:val="00CF13AA"/>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096648"/>
    <w:rPr>
      <w:rFonts w:cs="Tahoma" w:hAnsi="Tahoma" w:ascii="Tahoma"/>
      <w:sz w:val="16"/>
      <w:szCs w:val="16"/>
    </w:rPr>
  </w:style>
  <w:style w:customStyle="true" w:styleId="TekstbaloniaChar" w:type="character">
    <w:name w:val="Tekst balončića Char"/>
    <w:basedOn w:val="Zadanifontodlomka"/>
    <w:link w:val="Tekstbalonia"/>
    <w:rsid w:val="00096648"/>
    <w:rPr>
      <w:rFonts w:cs="Tahoma" w:hAnsi="Tahoma" w:ascii="Tahoma"/>
      <w:sz w:val="16"/>
      <w:szCs w:val="16"/>
    </w:rPr>
  </w:style>
  <w:style w:styleId="Tekstrezerviranogmjesta" w:type="character">
    <w:name w:val="Placeholder Text"/>
    <w:basedOn w:val="Zadanifontodlomka"/>
    <w:uiPriority w:val="99"/>
    <w:semiHidden/>
    <w:rsid w:val="00A05F0A"/>
    <w:rPr>
      <w:color w:val="808080"/>
      <w:bdr w:space="0" w:sz="0" w:color="auto" w:val="none"/>
      <w:shd w:fill="auto" w:color="auto" w:val="clear"/>
    </w:rPr>
  </w:style>
  <w:style w:customStyle="true" w:styleId="eSPISCCParagraphDefaultFont" w:type="character">
    <w:name w:val="eSPIS_CC_Paragraph Default Font"/>
    <w:basedOn w:val="Zadanifontodlomka"/>
    <w:rsid w:val="00A05F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5F0A"/>
    <w:rPr>
      <w:bdr w:space="0" w:sz="0" w:color="auto" w:val="none"/>
      <w:shd w:fill="FFFFCC" w:color="auto" w:val="clear"/>
      <w:lang w:val="hr-HR"/>
    </w:rPr>
  </w:style>
  <w:style w:customStyle="true" w:styleId="PozadinaSvijetloCrvena" w:type="character">
    <w:name w:val="Pozadina_SvijetloCrvena"/>
    <w:basedOn w:val="eSPISCCParagraphDefaultFont"/>
    <w:rsid w:val="00A05F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5F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096648"/>
    <w:rPr>
      <w:rFonts w:ascii="Tahoma" w:cs="Tahoma" w:hAnsi="Tahoma"/>
      <w:sz w:val="16"/>
      <w:szCs w:val="16"/>
    </w:rPr>
  </w:style>
  <w:style w:customStyle="1" w:styleId="TekstbaloniaChar" w:type="character">
    <w:name w:val="Tekst balončića Char"/>
    <w:basedOn w:val="Zadanifontodlomka"/>
    <w:link w:val="Tekstbalonia"/>
    <w:rsid w:val="00096648"/>
    <w:rPr>
      <w:rFonts w:ascii="Tahoma" w:cs="Tahoma" w:hAnsi="Tahoma"/>
      <w:sz w:val="16"/>
      <w:szCs w:val="16"/>
    </w:rPr>
  </w:style>
  <w:style w:styleId="Tekstrezerviranogmjesta" w:type="character">
    <w:name w:val="Placeholder Text"/>
    <w:basedOn w:val="Zadanifontodlomka"/>
    <w:uiPriority w:val="99"/>
    <w:semiHidden/>
    <w:rsid w:val="00A05F0A"/>
    <w:rPr>
      <w:color w:val="808080"/>
      <w:bdr w:color="auto" w:space="0" w:sz="0" w:val="none"/>
      <w:shd w:color="auto" w:fill="auto" w:val="clear"/>
    </w:rPr>
  </w:style>
  <w:style w:customStyle="1" w:styleId="eSPISCCParagraphDefaultFont" w:type="character">
    <w:name w:val="eSPIS_CC_Paragraph Default Font"/>
    <w:basedOn w:val="Zadanifontodlomka"/>
    <w:rsid w:val="00A05F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5F0A"/>
    <w:rPr>
      <w:bdr w:color="auto" w:space="0" w:sz="0" w:val="none"/>
      <w:shd w:color="auto" w:fill="FFFFCC" w:val="clear"/>
      <w:lang w:val="hr-HR"/>
    </w:rPr>
  </w:style>
  <w:style w:customStyle="1" w:styleId="PozadinaSvijetloCrvena" w:type="character">
    <w:name w:val="Pozadina_SvijetloCrvena"/>
    <w:basedOn w:val="eSPISCCParagraphDefaultFont"/>
    <w:rsid w:val="00A05F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5F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St-651/2015</izvorni_sadrzaj>
    <derivirana_varijabla naziv="DomainObject.Predmet.OznakaBroj_1">St-651/2015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ESTARE CULTO - MODNA ODJEĆA d.o.o. zastupanog po punomoćniku VANČO ANDREEV</izvorni_sadrzaj>
    <derivirana_varijabla naziv="DomainObject.Predmet.ProtustrankaFormated_1">  ESTARE CULTO - MODNA ODJEĆA d.o.o. zastupanog po punomoćniku VANČO ANDREEV</derivirana_varijabla>
  </DomainObject.Predmet.ProtustrankaFormated>
  <DomainObject.Predmet.ProtustrankaFormatedOIB>
    <izvorni_sadrzaj>  ESTARE CULTO - MODNA ODJEĆA d.o.o., OIB 91151135167 zastupanog po punomoćniku VANČO ANDREEV</izvorni_sadrzaj>
    <derivirana_varijabla naziv="DomainObject.Predmet.ProtustrankaFormatedOIB_1">  ESTARE CULTO - MODNA ODJEĆA d.o.o., OIB 91151135167 zastupanog po punomoćniku VANČO ANDREEV</derivirana_varijabla>
  </DomainObject.Predmet.ProtustrankaFormatedOIB>
  <DomainObject.Predmet.ProtustrankaFormatedWithAdress>
    <izvorni_sadrzaj> ESTARE CULTO - MODNA ODJEĆA d.o.o., Savska 106, 10000 Zagreb zastupanog po punomoćniku VANČO ANDREEV</izvorni_sadrzaj>
    <derivirana_varijabla naziv="DomainObject.Predmet.ProtustrankaFormatedWithAdress_1"> ESTARE CULTO - MODNA ODJEĆA d.o.o., Savska 106, 10000 Zagreb zastupanog po punomoćniku VANČO ANDREEV</derivirana_varijabla>
  </DomainObject.Predmet.ProtustrankaFormatedWithAdress>
  <DomainObject.Predmet.ProtustrankaFormatedWithAdressOIB>
    <izvorni_sadrzaj> ESTARE CULTO - MODNA ODJEĆA d.o.o., OIB 91151135167, Savska 106, 10000 Zagreb zastupanog po punomoćniku VANČO ANDREEV</izvorni_sadrzaj>
    <derivirana_varijabla naziv="DomainObject.Predmet.ProtustrankaFormatedWithAdressOIB_1"> ESTARE CULTO - MODNA ODJEĆA d.o.o., OIB 91151135167, Savska 106, 10000 Zagreb zastupanog po punomoćniku VANČO ANDREEV</derivirana_varijabla>
  </DomainObject.Predmet.ProtustrankaFormatedWithAdressOIB>
  <DomainObject.Predmet.ProtustrankaWithAdress>
    <izvorni_sadrzaj>ESTARE CULTO - MODNA ODJEĆA d.o.o. Savska 106, 10000 Zagreb</izvorni_sadrzaj>
    <derivirana_varijabla naziv="DomainObject.Predmet.ProtustrankaWithAdress_1">ESTARE CULTO - MODNA ODJEĆA d.o.o. Savska 106, 10000 Zagreb</derivirana_varijabla>
  </DomainObject.Predmet.ProtustrankaWithAdress>
  <DomainObject.Predmet.ProtustrankaWithAdressOIB>
    <izvorni_sadrzaj>ESTARE CULTO - MODNA ODJEĆA d.o.o., OIB 91151135167, Savska 106, 10000 Zagreb</izvorni_sadrzaj>
    <derivirana_varijabla naziv="DomainObject.Predmet.ProtustrankaWithAdressOIB_1">ESTARE CULTO - MODNA ODJEĆA d.o.o., OIB 91151135167, Savska 106, 10000 Zagreb</derivirana_varijabla>
  </DomainObject.Predmet.ProtustrankaWithAdressOIB>
  <DomainObject.Predmet.ProtustrankaNazivFormated>
    <izvorni_sadrzaj>ESTARE CULTO - MODNA ODJEĆA d.o.o.</izvorni_sadrzaj>
    <derivirana_varijabla naziv="DomainObject.Predmet.ProtustrankaNazivFormated_1">ESTARE CULTO - MODNA ODJEĆA d.o.o.</derivirana_varijabla>
  </DomainObject.Predmet.ProtustrankaNazivFormated>
  <DomainObject.Predmet.ProtustrankaNazivFormatedOIB>
    <izvorni_sadrzaj>ESTARE CULTO - MODNA ODJEĆA d.o.o., OIB 91151135167</izvorni_sadrzaj>
    <derivirana_varijabla naziv="DomainObject.Predmet.ProtustrankaNazivFormatedOIB_1">ESTARE CULTO - MODNA ODJEĆA d.o.o., OIB 91151135167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ESTARE CULTO - MODNA ODJEĆA d.o.o.</izvorni_sadrzaj>
    <derivirana_varijabla naziv="DomainObject.Predmet.StrankaFormated_1">  ESTARE CULTO - MODNA ODJEĆA d.o.o.</derivirana_varijabla>
  </DomainObject.Predmet.StrankaFormated>
  <DomainObject.Predmet.StrankaFormatedOIB>
    <izvorni_sadrzaj>  ESTARE CULTO - MODNA ODJEĆA d.o.o., OIB 91151135167</izvorni_sadrzaj>
    <derivirana_varijabla naziv="DomainObject.Predmet.StrankaFormatedOIB_1">  ESTARE CULTO - MODNA ODJEĆA d.o.o., OIB 91151135167</derivirana_varijabla>
  </DomainObject.Predmet.StrankaFormatedOIB>
  <DomainObject.Predmet.StrankaFormatedWithAdress>
    <izvorni_sadrzaj> ESTARE CULTO - MODNA ODJEĆA d.o.o., Savska 106, 10000 Zagreb</izvorni_sadrzaj>
    <derivirana_varijabla naziv="DomainObject.Predmet.StrankaFormatedWithAdress_1"> ESTARE CULTO - MODNA ODJEĆA d.o.o., Savska 106, 10000 Zagreb</derivirana_varijabla>
  </DomainObject.Predmet.StrankaFormatedWithAdress>
  <DomainObject.Predmet.StrankaFormatedWithAdressOIB>
    <izvorni_sadrzaj> ESTARE CULTO - MODNA ODJEĆA d.o.o., OIB 91151135167, Savska 106, 10000 Zagreb</izvorni_sadrzaj>
    <derivirana_varijabla naziv="DomainObject.Predmet.StrankaFormatedWithAdressOIB_1"> ESTARE CULTO - MODNA ODJEĆA d.o.o., OIB 91151135167, Savska 106, 10000 Zagreb</derivirana_varijabla>
  </DomainObject.Predmet.StrankaFormatedWithAdressOIB>
  <DomainObject.Predmet.StrankaWithAdress>
    <izvorni_sadrzaj>ESTARE CULTO - MODNA ODJEĆA d.o.o. Savska 106,10000 Zagreb</izvorni_sadrzaj>
    <derivirana_varijabla naziv="DomainObject.Predmet.StrankaWithAdress_1">ESTARE CULTO - MODNA ODJEĆA d.o.o. Savska 106,10000 Zagreb</derivirana_varijabla>
  </DomainObject.Predmet.StrankaWithAdress>
  <DomainObject.Predmet.StrankaWithAdressOIB>
    <izvorni_sadrzaj>ESTARE CULTO - MODNA ODJEĆA d.o.o., OIB 91151135167, Savska 106,10000 Zagreb</izvorni_sadrzaj>
    <derivirana_varijabla naziv="DomainObject.Predmet.StrankaWithAdressOIB_1">ESTARE CULTO - MODNA ODJEĆA d.o.o., OIB 91151135167, Savska 106,10000 Zagreb</derivirana_varijabla>
  </DomainObject.Predmet.StrankaWithAdressOIB>
  <DomainObject.Predmet.StrankaNazivFormated>
    <izvorni_sadrzaj>ESTARE CULTO - MODNA ODJEĆA d.o.o.</izvorni_sadrzaj>
    <derivirana_varijabla naziv="DomainObject.Predmet.StrankaNazivFormated_1">ESTARE CULTO - MODNA ODJEĆA d.o.o.</derivirana_varijabla>
  </DomainObject.Predmet.StrankaNazivFormated>
  <DomainObject.Predmet.StrankaNazivFormatedOIB>
    <izvorni_sadrzaj>ESTARE CULTO - MODNA ODJEĆA d.o.o., OIB 91151135167</izvorni_sadrzaj>
    <derivirana_varijabla naziv="DomainObject.Predmet.StrankaNazivFormatedOIB_1">ESTARE CULTO - MODNA ODJEĆA d.o.o., OIB 91151135167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ESTARE CULTO - MODNA ODJEĆA d.o.o.</item>
    </izvorni_sadrzaj>
    <derivirana_varijabla naziv="DomainObject.Predmet.StrankaListFormated_1">
      <item>ESTARE CULTO - MODNA ODJEĆA d.o.o.</item>
    </derivirana_varijabla>
  </DomainObject.Predmet.StrankaListFormated>
  <DomainObject.Predmet.StrankaListFormatedOIB>
    <izvorni_sadrzaj>
      <item>ESTARE CULTO - MODNA ODJEĆA d.o.o., OIB 91151135167</item>
    </izvorni_sadrzaj>
    <derivirana_varijabla naziv="DomainObject.Predmet.StrankaListFormatedOIB_1">
      <item>ESTARE CULTO - MODNA ODJEĆA d.o.o., OIB 91151135167</item>
    </derivirana_varijabla>
  </DomainObject.Predmet.StrankaListFormatedOIB>
  <DomainObject.Predmet.StrankaListFormatedWithAdress>
    <izvorni_sadrzaj>
      <item>ESTARE CULTO - MODNA ODJEĆA d.o.o., Savska 106, 10000 Zagreb</item>
    </izvorni_sadrzaj>
    <derivirana_varijabla naziv="DomainObject.Predmet.StrankaListFormatedWithAdress_1">
      <item>ESTARE CULTO - MODNA ODJEĆA d.o.o., Savska 106, 10000 Zagreb</item>
    </derivirana_varijabla>
  </DomainObject.Predmet.StrankaListFormatedWithAdress>
  <DomainObject.Predmet.StrankaListFormatedWithAdressOIB>
    <izvorni_sadrzaj>
      <item>ESTARE CULTO - MODNA ODJEĆA d.o.o., OIB 91151135167, Savska 106, 10000 Zagreb</item>
    </izvorni_sadrzaj>
    <derivirana_varijabla naziv="DomainObject.Predmet.StrankaListFormatedWithAdressOIB_1">
      <item>ESTARE CULTO - MODNA ODJEĆA d.o.o., OIB 91151135167, Savska 106, 10000 Zagreb</item>
    </derivirana_varijabla>
  </DomainObject.Predmet.StrankaListFormatedWithAdressOIB>
  <DomainObject.Predmet.StrankaListNazivFormated>
    <izvorni_sadrzaj>
      <item>ESTARE CULTO - MODNA ODJEĆA d.o.o.</item>
    </izvorni_sadrzaj>
    <derivirana_varijabla naziv="DomainObject.Predmet.StrankaListNazivFormated_1">
      <item>ESTARE CULTO - MODNA ODJEĆA d.o.o.</item>
    </derivirana_varijabla>
  </DomainObject.Predmet.StrankaListNazivFormated>
  <DomainObject.Predmet.StrankaListNazivFormatedOIB>
    <izvorni_sadrzaj>
      <item>ESTARE CULTO - MODNA ODJEĆA d.o.o., OIB 91151135167</item>
    </izvorni_sadrzaj>
    <derivirana_varijabla naziv="DomainObject.Predmet.StrankaListNazivFormatedOIB_1">
      <item>ESTARE CULTO - MODNA ODJEĆA d.o.o., OIB 91151135167</item>
    </derivirana_varijabla>
  </DomainObject.Predmet.StrankaListNazivFormatedOIB>
  <DomainObject.Predmet.ProtuStrankaListFormated>
    <izvorni_sadrzaj>
      <item>ESTARE CULTO - MODNA ODJEĆA d.o.o. zastupanog po punomoćniku VANČO ANDREEV</item>
    </izvorni_sadrzaj>
    <derivirana_varijabla naziv="DomainObject.Predmet.ProtuStrankaListFormated_1">
      <item>ESTARE CULTO - MODNA ODJEĆA d.o.o. zastupanog po punomoćniku VANČO ANDREEV</item>
    </derivirana_varijabla>
  </DomainObject.Predmet.ProtuStrankaListFormated>
  <DomainObject.Predmet.ProtuStrankaListFormatedOIB>
    <izvorni_sadrzaj>
      <item>ESTARE CULTO - MODNA ODJEĆA d.o.o., OIB 91151135167 zastupanog po punomoćniku VANČO ANDREEV</item>
    </izvorni_sadrzaj>
    <derivirana_varijabla naziv="DomainObject.Predmet.ProtuStrankaListFormatedOIB_1">
      <item>ESTARE CULTO - MODNA ODJEĆA d.o.o., OIB 91151135167 zastupanog po punomoćniku VANČO ANDREEV</item>
    </derivirana_varijabla>
  </DomainObject.Predmet.ProtuStrankaListFormatedOIB>
  <DomainObject.Predmet.ProtuStrankaListFormatedWithAdress>
    <izvorni_sadrzaj>
      <item>ESTARE CULTO - MODNA ODJEĆA d.o.o., Savska 106, 10000 Zagreb zastupanog po punomoćniku VANČO ANDREEV</item>
    </izvorni_sadrzaj>
    <derivirana_varijabla naziv="DomainObject.Predmet.ProtuStrankaListFormatedWithAdress_1">
      <item>ESTARE CULTO - MODNA ODJEĆA d.o.o., Savska 106, 10000 Zagreb zastupanog po punomoćniku VANČO ANDREEV</item>
    </derivirana_varijabla>
  </DomainObject.Predmet.ProtuStrankaListFormatedWithAdress>
  <DomainObject.Predmet.ProtuStrankaListFormatedWithAdressOIB>
    <izvorni_sadrzaj>
      <item>ESTARE CULTO - MODNA ODJEĆA d.o.o., OIB 91151135167, Savska 106, 10000 Zagreb zastupanog po punomoćniku VANČO ANDREEV</item>
    </izvorni_sadrzaj>
    <derivirana_varijabla naziv="DomainObject.Predmet.ProtuStrankaListFormatedWithAdressOIB_1">
      <item>ESTARE CULTO - MODNA ODJEĆA d.o.o., OIB 91151135167, Savska 106, 10000 Zagreb zastupanog po punomoćniku VANČO ANDREEV</item>
    </derivirana_varijabla>
  </DomainObject.Predmet.ProtuStrankaListFormatedWithAdressOIB>
  <DomainObject.Predmet.ProtuStrankaListNazivFormated>
    <izvorni_sadrzaj>
      <item>ESTARE CULTO - MODNA ODJEĆA d.o.o.</item>
    </izvorni_sadrzaj>
    <derivirana_varijabla naziv="DomainObject.Predmet.ProtuStrankaListNazivFormated_1">
      <item>ESTARE CULTO - MODNA ODJEĆA d.o.o.</item>
    </derivirana_varijabla>
  </DomainObject.Predmet.ProtuStrankaListNazivFormated>
  <DomainObject.Predmet.ProtuStrankaListNazivFormatedOIB>
    <izvorni_sadrzaj>
      <item>ESTARE CULTO - MODNA ODJEĆA d.o.o., OIB 91151135167</item>
    </izvorni_sadrzaj>
    <derivirana_varijabla naziv="DomainObject.Predmet.ProtuStrankaListNazivFormatedOIB_1">
      <item>ESTARE CULTO - MODNA ODJEĆA d.o.o., OIB 91151135167</item>
    </derivirana_varijabla>
  </DomainObject.Predmet.ProtuStrankaListNazivFormatedOIB>
  <DomainObject.Predmet.OstaliListFormated>
    <izvorni_sadrzaj>
      <item>VANČO ANDREEV punomoćnik sudionika u postupku ESTARE CULTO - MODNA ODJEĆA d.o.o.</item>
      <item>Jure Marušić</item>
      <item>Marina Sršić</item>
      <item>HRVATSKA BANKA ZA OBNOVU I RAZVITAK</item>
      <item>HRVATSKA AGENCIJA ZA MALO GOSPODARSTVO, INOVACIJE I INVESTICIJE</item>
      <item>Republika Hrvatska, Ministarstvo financija, Porezna uprava</item>
      <item>ŽDO Zagreb</item>
    </izvorni_sadrzaj>
    <derivirana_varijabla naziv="DomainObject.Predmet.OstaliListFormated_1">
      <item>VANČO ANDREEV punomoćnik sudionika u postupku ESTARE CULTO - MODNA ODJEĆA d.o.o.</item>
      <item>Jure Marušić</item>
      <item>Marina Sršić</item>
      <item>HRVATSKA BANKA ZA OBNOVU I RAZVITAK</item>
      <item>HRVATSKA AGENCIJA ZA MALO GOSPODARSTVO, INOVACIJE I INVESTICIJE</item>
      <item>Republika Hrvatska, Ministarstvo financija, Porezna uprava</item>
      <item>ŽDO Zagreb</item>
    </derivirana_varijabla>
  </DomainObject.Predmet.OstaliListFormated>
  <DomainObject.Predmet.OstaliListFormatedOIB>
    <izvorni_sadrzaj>
      <item>VANČO ANDREEV, OIB 10562390408 punomoćnik sudionika u postupku ESTARE CULTO - MODNA ODJEĆA d.o.o.</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izvorni_sadrzaj>
    <derivirana_varijabla naziv="DomainObject.Predmet.OstaliListFormatedOIB_1">
      <item>VANČO ANDREEV, OIB 10562390408 punomoćnik sudionika u postupku ESTARE CULTO - MODNA ODJEĆA d.o.o.</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derivirana_varijabla>
  </DomainObject.Predmet.OstaliListFormatedOIB>
  <DomainObject.Predmet.OstaliListFormatedWithAdress>
    <izvorni_sadrzaj>
      <item>VANČO ANDREEV, Kupljenska 19, 10290 Zaprešić punomoćnik sudionika u postupku ESTARE CULTO - MODNA ODJEĆA d.o.o.</item>
      <item>Jure Marušić, Bleiweisova 21, 10000 Zagreb</item>
      <item>Marina Sršić, Trg žrtava fašizma 2/3, 10000 Zagreb</item>
      <item>HRVATSKA BANKA ZA OBNOVU I RAZVITAK, Strossmayerov Trg 9, 10000 Zagreb</item>
      <item>HRVATSKA AGENCIJA ZA MALO GOSPODARSTVO, INOVACIJE I INVESTICIJE, Ksaver 208, 10000 Zagreb</item>
      <item>Republika Hrvatska, Ministarstvo financija, Porezna uprava</item>
      <item>ŽDO Zagreb</item>
    </izvorni_sadrzaj>
    <derivirana_varijabla naziv="DomainObject.Predmet.OstaliListFormatedWithAdress_1">
      <item>VANČO ANDREEV, Kupljenska 19, 10290 Zaprešić punomoćnik sudionika u postupku ESTARE CULTO - MODNA ODJEĆA d.o.o.</item>
      <item>Jure Marušić, Bleiweisova 21, 10000 Zagreb</item>
      <item>Marina Sršić, Trg žrtava fašizma 2/3, 10000 Zagreb</item>
      <item>HRVATSKA BANKA ZA OBNOVU I RAZVITAK, Strossmayerov Trg 9, 10000 Zagreb</item>
      <item>HRVATSKA AGENCIJA ZA MALO GOSPODARSTVO, INOVACIJE I INVESTICIJE, Ksaver 208, 10000 Zagreb</item>
      <item>Republika Hrvatska, Ministarstvo financija, Porezna uprava</item>
      <item>ŽDO Zagreb</item>
    </derivirana_varijabla>
  </DomainObject.Predmet.OstaliListFormatedWithAdress>
  <DomainObject.Predmet.OstaliListFormatedWithAdressOIB>
    <izvorni_sadrzaj>
      <item>VANČO ANDREEV, OIB 10562390408, Kupljenska 19, 10290 Zaprešić punomoćnik sudionika u postupku ESTARE CULTO - MODNA ODJEĆA d.o.o.</item>
      <item>Jure Marušić, OIB 52703189678, Bleiweisova 21, 10000 Zagreb</item>
      <item>Marina Sršić, Trg žrtava fašizma 2/3, 10000 Zagreb</item>
      <item>HRVATSKA BANKA ZA OBNOVU I RAZVITAK, OIB 26702280390, Strossmayerov Trg 9, 10000 Zagreb</item>
      <item>HRVATSKA AGENCIJA ZA MALO GOSPODARSTVO, INOVACIJE I INVESTICIJE, OIB 25609559342, Ksaver 208, 10000 Zagreb</item>
      <item>Republika Hrvatska, Ministarstvo financija, Porezna uprava</item>
      <item>ŽDO Zagreb</item>
    </izvorni_sadrzaj>
    <derivirana_varijabla naziv="DomainObject.Predmet.OstaliListFormatedWithAdressOIB_1">
      <item>VANČO ANDREEV, OIB 10562390408, Kupljenska 19, 10290 Zaprešić punomoćnik sudionika u postupku ESTARE CULTO - MODNA ODJEĆA d.o.o.</item>
      <item>Jure Marušić, OIB 52703189678, Bleiweisova 21, 10000 Zagreb</item>
      <item>Marina Sršić, Trg žrtava fašizma 2/3, 10000 Zagreb</item>
      <item>HRVATSKA BANKA ZA OBNOVU I RAZVITAK, OIB 26702280390, Strossmayerov Trg 9, 10000 Zagreb</item>
      <item>HRVATSKA AGENCIJA ZA MALO GOSPODARSTVO, INOVACIJE I INVESTICIJE, OIB 25609559342, Ksaver 208, 10000 Zagreb</item>
      <item>Republika Hrvatska, Ministarstvo financija, Porezna uprava</item>
      <item>ŽDO Zagreb</item>
    </derivirana_varijabla>
  </DomainObject.Predmet.OstaliListFormatedWithAdressOIB>
  <DomainObject.Predmet.OstaliListNazivFormated>
    <izvorni_sadrzaj>
      <item>VANČO ANDREEV</item>
      <item>Jure Marušić</item>
      <item>Marina Sršić</item>
      <item>HRVATSKA BANKA ZA OBNOVU I RAZVITAK</item>
      <item>HRVATSKA AGENCIJA ZA MALO GOSPODARSTVO, INOVACIJE I INVESTICIJE</item>
      <item>Republika Hrvatska, Ministarstvo financija, Porezna uprava</item>
      <item>ŽDO Zagreb</item>
    </izvorni_sadrzaj>
    <derivirana_varijabla naziv="DomainObject.Predmet.OstaliListNazivFormated_1">
      <item>VANČO ANDREEV</item>
      <item>Jure Marušić</item>
      <item>Marina Sršić</item>
      <item>HRVATSKA BANKA ZA OBNOVU I RAZVITAK</item>
      <item>HRVATSKA AGENCIJA ZA MALO GOSPODARSTVO, INOVACIJE I INVESTICIJE</item>
      <item>Republika Hrvatska, Ministarstvo financija, Porezna uprava</item>
      <item>ŽDO Zagreb</item>
    </derivirana_varijabla>
  </DomainObject.Predmet.OstaliListNazivFormated>
  <DomainObject.Predmet.OstaliListNazivFormatedOIB>
    <izvorni_sadrzaj>
      <item>VANČO ANDREEV, OIB 10562390408</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izvorni_sadrzaj>
    <derivirana_varijabla naziv="DomainObject.Predmet.OstaliListNazivFormatedOIB_1">
      <item>VANČO ANDREEV, OIB 10562390408</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ESTARE CULTO - MODNA ODJEĆA d.o.o.</izvorni_sadrzaj>
    <derivirana_varijabla naziv="DomainObject.Predmet.StrankaIDrugi_1">ESTARE CULTO - MODNA ODJEĆA d.o.o.</derivirana_varijabla>
  </DomainObject.Predmet.StrankaIDrugi>
  <DomainObject.Predmet.ProtustrankaIDrugi>
    <izvorni_sadrzaj>ESTARE CULTO - MODNA ODJEĆA d.o.o.</izvorni_sadrzaj>
    <derivirana_varijabla naziv="DomainObject.Predmet.ProtustrankaIDrugi_1">ESTARE CULTO - MODNA ODJEĆA d.o.o.</derivirana_varijabla>
  </DomainObject.Predmet.ProtustrankaIDrugi>
  <DomainObject.Predmet.StrankaIDrugiAdressOIB>
    <izvorni_sadrzaj>ESTARE CULTO - MODNA ODJEĆA d.o.o., OIB 91151135167, Savska 106, 10000 Zagreb</izvorni_sadrzaj>
    <derivirana_varijabla naziv="DomainObject.Predmet.StrankaIDrugiAdressOIB_1">ESTARE CULTO - MODNA ODJEĆA d.o.o., OIB 91151135167, Savska 106, 10000 Zagreb</derivirana_varijabla>
  </DomainObject.Predmet.StrankaIDrugiAdressOIB>
  <DomainObject.Predmet.ProtustrankaIDrugiAdressOIB>
    <izvorni_sadrzaj>ESTARE CULTO - MODNA ODJEĆA d.o.o., OIB 91151135167, Savska 106, 10000 Zagreb</izvorni_sadrzaj>
    <derivirana_varijabla naziv="DomainObject.Predmet.ProtustrankaIDrugiAdressOIB_1">ESTARE CULTO - MODNA ODJEĆA d.o.o., OIB 91151135167, Savska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ESTARE CULTO - MODNA ODJEĆA d.o.o.</item>
      <item>ESTARE CULTO - MODNA ODJEĆA d.o.o.</item>
      <item>VANČO ANDREEV</item>
      <item>Jure Marušić</item>
      <item>Marina Sršić</item>
      <item>HRVATSKA BANKA ZA OBNOVU I RAZVITAK</item>
      <item>HRVATSKA AGENCIJA ZA MALO GOSPODARSTVO, INOVACIJE I INVESTICIJE</item>
      <item>Republika Hrvatska, Ministarstvo financija, Porezna uprava</item>
      <item>ŽDO Zagreb</item>
    </izvorni_sadrzaj>
    <derivirana_varijabla naziv="DomainObject.Predmet.SudioniciListNaziv_1">
      <item>ESTARE CULTO - MODNA ODJEĆA d.o.o.</item>
      <item>ESTARE CULTO - MODNA ODJEĆA d.o.o.</item>
      <item>VANČO ANDREEV</item>
      <item>Jure Marušić</item>
      <item>Marina Sršić</item>
      <item>HRVATSKA BANKA ZA OBNOVU I RAZVITAK</item>
      <item>HRVATSKA AGENCIJA ZA MALO GOSPODARSTVO, INOVACIJE I INVESTICIJE</item>
      <item>Republika Hrvatska, Ministarstvo financija, Porezna uprava</item>
      <item>ŽDO Zagreb</item>
    </derivirana_varijabla>
  </DomainObject.Predmet.SudioniciListNaziv>
  <DomainObject.Predmet.SudioniciListAdressOIB>
    <izvorni_sadrzaj>
      <item>ESTARE CULTO - MODNA ODJEĆA d.o.o., OIB 91151135167, Savska 106,10000 Zagreb</item>
      <item>ESTARE CULTO - MODNA ODJEĆA d.o.o., OIB 91151135167, Savska 106,10000 Zagreb</item>
      <item>VANČO ANDREEV, OIB 10562390408, Kupljenska 19,10290 Zaprešić</item>
      <item>Jure Marušić, OIB 52703189678, Bleiweisova 21,10000 Zagreb</item>
      <item>Marina Sršić, Trg žrtava fašizma 2/3,10000 Zagreb</item>
      <item>HRVATSKA BANKA ZA OBNOVU I RAZVITAK, OIB 26702280390, Strossmayerov Trg 9,10000 Zagreb</item>
      <item>HRVATSKA AGENCIJA ZA MALO GOSPODARSTVO, INOVACIJE I INVESTICIJE, OIB 25609559342, Ksaver 208,10000 Zagreb</item>
      <item>Republika Hrvatska, Ministarstvo financija, Porezna uprava</item>
      <item>ŽDO Zagreb</item>
    </izvorni_sadrzaj>
    <derivirana_varijabla naziv="DomainObject.Predmet.SudioniciListAdressOIB_1">
      <item>ESTARE CULTO - MODNA ODJEĆA d.o.o., OIB 91151135167, Savska 106,10000 Zagreb</item>
      <item>ESTARE CULTO - MODNA ODJEĆA d.o.o., OIB 91151135167, Savska 106,10000 Zagreb</item>
      <item>VANČO ANDREEV, OIB 10562390408, Kupljenska 19,10290 Zaprešić</item>
      <item>Jure Marušić, OIB 52703189678, Bleiweisova 21,10000 Zagreb</item>
      <item>Marina Sršić, Trg žrtava fašizma 2/3,10000 Zagreb</item>
      <item>HRVATSKA BANKA ZA OBNOVU I RAZVITAK, OIB 26702280390, Strossmayerov Trg 9,10000 Zagreb</item>
      <item>HRVATSKA AGENCIJA ZA MALO GOSPODARSTVO, INOVACIJE I INVESTICIJE, OIB 25609559342, Ksaver 208,10000 Zagreb</item>
      <item>Republika Hrvatska, Ministarstvo financija, Porezna uprava</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91151135167</item>
      <item>, OIB 91151135167</item>
      <item>, OIB 10562390408</item>
      <item>, OIB 52703189678</item>
      <item>, OIB null</item>
      <item>, OIB 26702280390</item>
      <item>, OIB 25609559342</item>
      <item>, OIB null</item>
      <item>, OIB null</item>
    </izvorni_sadrzaj>
    <derivirana_varijabla naziv="DomainObject.Predmet.SudioniciListNazivOIB_1">
      <item>, OIB 91151135167</item>
      <item>, OIB 91151135167</item>
      <item>, OIB 10562390408</item>
      <item>, OIB 52703189678</item>
      <item>, OIB null</item>
      <item>, OIB 26702280390</item>
      <item>, OIB 25609559342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602CDE-981F-41F1-8322-20266B9964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307</properties:Words>
  <properties:Characters>1625</properties:Characters>
  <properties:Lines>58</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2017-12-08T08:18:00Z</dcterms:created>
  <dc:creator>gzubak</dc:creator>
  <cp:lastModifiedBy>Katica Franjić</cp:lastModifiedBy>
  <cp:lastPrinted>2017-12-08T08:33:00Z</cp:lastPrinted>
  <dcterms:modified xmlns:xsi="http://www.w3.org/2001/XMLSchema-instance" xsi:type="dcterms:W3CDTF">2017-12-08T12:29:00Z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