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edb2" w14:paraId="f7cedb2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7564B9">
        <w:rPr>
          <w:sz w:val="24"/>
        </w:rPr>
        <w:t>2</w:t>
      </w:r>
      <w:r w:rsidR="003C4DA9">
        <w:rPr>
          <w:sz w:val="24"/>
        </w:rPr>
        <w:t>924</w:t>
      </w:r>
      <w:r w:rsidR="007564B9">
        <w:rPr>
          <w:sz w:val="24"/>
        </w:rPr>
        <w:t>/16-1</w:t>
      </w:r>
      <w:r w:rsidR="003C4DA9">
        <w:rPr>
          <w:sz w:val="24"/>
        </w:rPr>
        <w:t>6</w:t>
      </w:r>
    </w:p>
    <w:p w:rsidRDefault="007564B9" w:rsidP="00C81056" w:rsidR="007564B9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</w:t>
      </w:r>
      <w:r w:rsidR="003C4DA9">
        <w:rPr>
          <w:sz w:val="24"/>
          <w:szCs w:val="24"/>
        </w:rPr>
        <w:t>KUĆA DOMAĆEG BILJA j.d.o.o. za usluge i trgovinu, OIB 14432536362, Zagreb, Ilica 109</w:t>
      </w:r>
      <w:r w:rsidR="00CB018F" w:rsidRPr="00A70551">
        <w:rPr>
          <w:sz w:val="24"/>
          <w:szCs w:val="24"/>
          <w:lang w:val="pt-BR"/>
        </w:rPr>
        <w:t>, 2</w:t>
      </w:r>
      <w:r w:rsidR="00CC62AE">
        <w:rPr>
          <w:sz w:val="24"/>
          <w:szCs w:val="24"/>
          <w:lang w:val="pt-BR"/>
        </w:rPr>
        <w:t>5</w:t>
      </w:r>
      <w:r w:rsidR="00CB018F" w:rsidRPr="00A70551">
        <w:rPr>
          <w:sz w:val="24"/>
          <w:szCs w:val="24"/>
          <w:lang w:val="pt-BR"/>
        </w:rPr>
        <w:t>. studenog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3C4DA9">
        <w:rPr>
          <w:sz w:val="24"/>
          <w:szCs w:val="24"/>
        </w:rPr>
        <w:t>Marini Poljanić, OIB 34047880455, Zagreb, Ilica 13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7564B9">
        <w:rPr>
          <w:color w:val="000000"/>
          <w:sz w:val="24"/>
          <w:szCs w:val="24"/>
        </w:rPr>
        <w:t>2</w:t>
      </w:r>
      <w:r w:rsidR="003C4DA9">
        <w:rPr>
          <w:color w:val="000000"/>
          <w:sz w:val="24"/>
          <w:szCs w:val="24"/>
        </w:rPr>
        <w:t>924</w:t>
      </w:r>
      <w:r w:rsidR="00C81056" w:rsidRPr="00CB018F">
        <w:rPr>
          <w:color w:val="000000"/>
          <w:sz w:val="24"/>
          <w:szCs w:val="24"/>
        </w:rPr>
        <w:t>-1</w:t>
      </w:r>
      <w:r w:rsidR="007564B9">
        <w:rPr>
          <w:color w:val="000000"/>
          <w:sz w:val="24"/>
          <w:szCs w:val="24"/>
        </w:rPr>
        <w:t>6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3C4DA9">
        <w:rPr>
          <w:sz w:val="24"/>
          <w:szCs w:val="24"/>
        </w:rPr>
        <w:t>34047880455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7564B9">
        <w:rPr>
          <w:szCs w:val="24"/>
        </w:rPr>
        <w:t>2</w:t>
      </w:r>
      <w:r w:rsidR="003C4DA9">
        <w:rPr>
          <w:szCs w:val="24"/>
        </w:rPr>
        <w:t>924</w:t>
      </w:r>
      <w:r w:rsidR="007564B9">
        <w:rPr>
          <w:szCs w:val="24"/>
        </w:rPr>
        <w:t>-16.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plaćanje </w:t>
      </w:r>
      <w:r w:rsidRPr="00CB018F">
        <w:rPr>
          <w:szCs w:val="24"/>
        </w:rPr>
        <w:lastRenderedPageBreak/>
        <w:t xml:space="preserve">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7564B9">
        <w:rPr>
          <w:color w:val="000000"/>
          <w:sz w:val="24"/>
        </w:rPr>
        <w:t>2. rujna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CC62AE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CC62AE" w:rsidP="00CC62AE" w:rsidR="00CC62AE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>nagrade privremenom stečajnom upravitelju, 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</w:t>
      </w:r>
      <w:r w:rsidRPr="00F04457">
        <w:rPr>
          <w:sz w:val="24"/>
          <w:lang w:val="pl-PL"/>
        </w:rPr>
        <w:lastRenderedPageBreak/>
        <w:t xml:space="preserve">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CC62AE">
        <w:rPr>
          <w:sz w:val="24"/>
          <w:lang w:val="pl-PL"/>
        </w:rPr>
        <w:t>"Narodne novine" broj</w:t>
      </w:r>
      <w:r w:rsidRPr="00F5721F">
        <w:rPr>
          <w:sz w:val="24"/>
          <w:lang w:val="pl-PL"/>
        </w:rPr>
        <w:t xml:space="preserve"> 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CB018F">
        <w:rPr>
          <w:color w:val="000000"/>
          <w:sz w:val="24"/>
        </w:rPr>
        <w:t>2</w:t>
      </w:r>
      <w:r w:rsidR="00CC62AE">
        <w:rPr>
          <w:color w:val="000000"/>
          <w:sz w:val="24"/>
        </w:rPr>
        <w:t>5</w:t>
      </w:r>
      <w:r w:rsidR="00CB018F">
        <w:rPr>
          <w:color w:val="000000"/>
          <w:sz w:val="24"/>
        </w:rPr>
        <w:t>.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8D088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D088A" w:rsidP="002B3342" w:rsidR="008D088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8D088A" w:rsidP="002B3342" w:rsidR="008D088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8D088A" w:rsidP="002B3342" w:rsidR="008D088A">
      <w:pPr>
        <w:pStyle w:val="Bezproreda"/>
      </w:pPr>
    </w:p>
    <w:p w:rsidRDefault="0048725E" w:rsidP="00C81056" w:rsidR="0048725E">
      <w:pPr>
        <w:jc w:val="both"/>
        <w:rPr>
          <w:color w:val="000000"/>
          <w:sz w:val="24"/>
          <w:szCs w:val="24"/>
        </w:rPr>
      </w:pPr>
    </w:p>
    <w:sectPr w:rsidSect="00CB018F" w:rsidR="0048725E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8D088A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8D088A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7564B9">
      <w:rPr>
        <w:color w:val="000000"/>
      </w:rPr>
      <w:t>2</w:t>
    </w:r>
    <w:r w:rsidR="003C4DA9">
      <w:rPr>
        <w:color w:val="000000"/>
      </w:rPr>
      <w:t>924/</w:t>
    </w:r>
    <w:r w:rsidR="007564B9">
      <w:rPr>
        <w:color w:val="000000"/>
      </w:rPr>
      <w:t>16-1</w:t>
    </w:r>
    <w:r w:rsidR="003C4DA9">
      <w:rPr>
        <w:color w:val="000000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83D51"/>
    <w:rsid w:val="00147E60"/>
    <w:rsid w:val="002543B8"/>
    <w:rsid w:val="00271098"/>
    <w:rsid w:val="003C4DA9"/>
    <w:rsid w:val="00456274"/>
    <w:rsid w:val="0048725E"/>
    <w:rsid w:val="004E763E"/>
    <w:rsid w:val="0068618A"/>
    <w:rsid w:val="007564B9"/>
    <w:rsid w:val="00830D0B"/>
    <w:rsid w:val="008B1B4F"/>
    <w:rsid w:val="008B3EE8"/>
    <w:rsid w:val="008D088A"/>
    <w:rsid w:val="008F0B1B"/>
    <w:rsid w:val="00992DD5"/>
    <w:rsid w:val="009E0120"/>
    <w:rsid w:val="00BD14FC"/>
    <w:rsid w:val="00C81056"/>
    <w:rsid w:val="00CB018F"/>
    <w:rsid w:val="00CC62AE"/>
    <w:rsid w:val="00CE740B"/>
    <w:rsid w:val="00E240BC"/>
    <w:rsid w:val="00F5721F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88A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88A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88A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88A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D08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88A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88A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88A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88A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D08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dodatni predujam</izvorni_sadrzaj>
    <derivirana_varijabla naziv="DomainObject.Primjedba_1">dodatni predujam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DOMAĆEG BILJA jednostavno društvo s ograničenom odgovornošću za usluge i trgovinu zastupanog po punomoćniku Marina Poljanić</izvorni_sadrzaj>
    <derivirana_varijabla naziv="DomainObject.Predmet.ProtustrankaFormated_1">  KUĆA DOMAĆEG BILJA jednostavno društvo s ograničenom odgovornošću za usluge i trgovinu zastupanog po punomoćniku Marina Poljanić</derivirana_varijabla>
  </DomainObject.Predmet.ProtustrankaFormated>
  <DomainObject.Predmet.ProtustrankaFormatedOIB>
    <izvorni_sadrzaj>  KUĆA DOMAĆEG BILJA jednostavno društvo s ograničenom odgovornošću za usluge i trgovinu, OIB 14432536362 zastupanog po punomoćniku Marina Poljanić</izvorni_sadrzaj>
    <derivirana_varijabla naziv="DomainObject.Predmet.ProtustrankaFormatedOIB_1">  KUĆA DOMAĆEG BILJA jednostavno društvo s ograničenom odgovornošću za usluge i trgovinu, OIB 14432536362 zastupanog po punomoćniku Marina Poljanić</derivirana_varijabla>
  </DomainObject.Predmet.ProtustrankaFormatedOIB>
  <DomainObject.Predmet.ProtustrankaFormatedWithAdress>
    <izvorni_sadrzaj> KUĆA DOMAĆEG BILJA jednostavno društvo s ograničenom odgovornošću za usluge i trgovinu, Ilica 109, 10000 Zagreb zastupanog po punomoćniku Marina Poljanić</izvorni_sadrzaj>
    <derivirana_varijabla naziv="DomainObject.Predmet.ProtustrankaFormatedWithAdress_1"> KUĆA DOMAĆEG BILJA jednostavno društvo s ograničenom odgovornošću za usluge i trgovinu, Ilica 109, 10000 Zagreb zastupanog po punomoćniku Marina Poljanić</derivirana_varijabla>
  </DomainObject.Predmet.ProtustrankaFormatedWithAdress>
  <DomainObject.Predmet.ProtustrankaFormatedWithAdressOIB>
    <izvorni_sadrzaj> KUĆA DOMAĆEG BILJA jednostavno društvo s ograničenom odgovornošću za usluge i trgovinu, OIB 14432536362, Ilica 109, 10000 Zagreb zastupanog po punomoćniku Marina Poljanić</izvorni_sadrzaj>
    <derivirana_varijabla naziv="DomainObject.Predmet.ProtustrankaFormatedWithAdressOIB_1"> KUĆA DOMAĆEG BILJA jednostavno društvo s ograničenom odgovornošću za usluge i trgovinu, OIB 14432536362, Ilica 109, 10000 Zagreb zastupanog po punomoćniku Marina Poljanić</derivirana_varijabla>
  </DomainObject.Predmet.ProtustrankaFormatedWithAdressOIB>
  <DomainObject.Predmet.ProtustrankaWithAdress>
    <izvorni_sadrzaj>KUĆA DOMAĆEG BILJA jednostavno društvo s ograničenom odgovornošću za usluge i trgovinu Ilica 109, 10000 Zagreb</izvorni_sadrzaj>
    <derivirana_varijabla naziv="DomainObject.Predmet.ProtustrankaWithAdress_1">KUĆA DOMAĆEG BILJA jednostavno društvo s ograničenom odgovornošću za usluge i trgovinu Ilica 109, 10000 Zagreb</derivirana_varijabla>
  </DomainObject.Predmet.ProtustrankaWithAdress>
  <DomainObject.Predmet.ProtustrankaWithAdressOIB>
    <izvorni_sadrzaj>KUĆA DOMAĆEG BILJA jednostavno društvo s ograničenom odgovornošću za usluge i trgovinu, OIB 14432536362, Ilica 109, 10000 Zagreb</izvorni_sadrzaj>
    <derivirana_varijabla naziv="DomainObject.Predmet.ProtustrankaWithAdressOIB_1">KUĆA DOMAĆEG BILJA jednostavno društvo s ograničenom odgovornošću za usluge i trgovinu, OIB 14432536362, Ilica 109, 10000 Zagreb</derivirana_varijabla>
  </DomainObject.Predmet.ProtustrankaWithAdressOIB>
  <DomainObject.Predmet.ProtustrankaNazivFormated>
    <izvorni_sadrzaj>KUĆA DOMAĆEG BILJA jednostavno društvo s ograničenom odgovornošću za usluge i trgovinu</izvorni_sadrzaj>
    <derivirana_varijabla naziv="DomainObject.Predmet.ProtustrankaNazivFormated_1">KUĆA DOMAĆEG BILJA jednostavno društvo s ograničenom odgovornošću za usluge i trgovinu</derivirana_varijabla>
  </DomainObject.Predmet.ProtustrankaNazivFormated>
  <DomainObject.Predmet.ProtustrankaNazivFormatedOIB>
    <izvorni_sadrzaj>KUĆA DOMAĆEG BILJA jednostavno društvo s ograničenom odgovornošću za usluge i trgovinu, OIB 14432536362</izvorni_sadrzaj>
    <derivirana_varijabla naziv="DomainObject.Predmet.ProtustrankaNazivFormatedOIB_1">KUĆA DOMAĆEG BILJA jednostavno društvo s ograničenom odgovornošću za usluge i trgovinu, OIB 14432536362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DOMAĆEG BILJA jednostavno društvo s ograničenom odgovornošću za usluge i trgovinu zastupanog po punomoćniku Marina Poljanić</item>
    </izvorni_sadrzaj>
    <derivirana_varijabla naziv="DomainObject.Predmet.ProtuStrankaListFormated_1">
      <item>KUĆA DOMAĆEG BILJA jednostavno društvo s ograničenom odgovornošću za usluge i trgovinu zastupanog po punomoćniku Marina Poljanić</item>
    </derivirana_varijabla>
  </DomainObject.Predmet.ProtuStrankaListFormated>
  <DomainObject.Predmet.ProtuStrankaListFormatedOIB>
    <izvorni_sadrzaj>
      <item>KUĆA DOMAĆEG BILJA jednostavno društvo s ograničenom odgovornošću za usluge i trgovinu, OIB 14432536362 zastupanog po punomoćniku Marina Poljanić</item>
    </izvorni_sadrzaj>
    <derivirana_varijabla naziv="DomainObject.Predmet.ProtuStrankaListFormatedOIB_1">
      <item>KUĆA DOMAĆEG BILJA jednostavno društvo s ograničenom odgovornošću za usluge i trgovinu, OIB 14432536362 zastupanog po punomoćniku Marina Poljanić</item>
    </derivirana_varijabla>
  </DomainObject.Predmet.ProtuStrankaListFormatedOIB>
  <DomainObject.Predmet.ProtuStrankaListFormatedWithAdress>
    <izvorni_sadrzaj>
      <item>KUĆA DOMAĆEG BILJA jednostavno društvo s ograničenom odgovornošću za usluge i trgovinu, Ilica 109, 10000 Zagreb zastupanog po punomoćniku Marina Poljanić</item>
    </izvorni_sadrzaj>
    <derivirana_varijabla naziv="DomainObject.Predmet.ProtuStrankaListFormatedWithAdress_1">
      <item>KUĆA DOMAĆEG BILJA jednostavno društvo s ograničenom odgovornošću za usluge i trgovinu, Ilica 109, 10000 Zagreb zastupanog po punomoćniku Marina Poljanić</item>
    </derivirana_varijabla>
  </DomainObject.Predmet.ProtuStrankaListFormatedWithAdress>
  <DomainObject.Predmet.ProtuStrankaListFormatedWithAdressOIB>
    <izvorni_sadrzaj>
      <item>KUĆA DOMAĆEG BILJA jednostavno društvo s ograničenom odgovornošću za usluge i trgovinu, OIB 14432536362, Ilica 109, 10000 Zagreb zastupanog po punomoćniku Marina Poljanić</item>
    </izvorni_sadrzaj>
    <derivirana_varijabla naziv="DomainObject.Predmet.ProtuStrankaListFormatedWithAdressOIB_1">
      <item>KUĆA DOMAĆEG BILJA jednostavno društvo s ograničenom odgovornošću za usluge i trgovinu, OIB 14432536362, Ilica 109, 10000 Zagreb zastupanog po punomoćniku Marina Poljanić</item>
    </derivirana_varijabla>
  </DomainObject.Predmet.ProtuStrankaListFormatedWithAdressOIB>
  <DomainObject.Predmet.ProtuStrankaListNazivFormated>
    <izvorni_sadrzaj>
      <item>KUĆA DOMAĆEG BILJA jednostavno društvo s ograničenom odgovornošću za usluge i trgovinu</item>
    </izvorni_sadrzaj>
    <derivirana_varijabla naziv="DomainObject.Predmet.ProtuStrankaListNazivFormated_1">
      <item>KUĆA DOMAĆEG BILJA jednostavno društvo s ograničenom odgovornošću za usluge i trgovinu</item>
    </derivirana_varijabla>
  </DomainObject.Predmet.ProtuStrankaListNazivFormated>
  <DomainObject.Predmet.ProtuStrankaListNazivFormatedOIB>
    <izvorni_sadrzaj>
      <item>KUĆA DOMAĆEG BILJA jednostavno društvo s ograničenom odgovornošću za usluge i trgovinu, OIB 14432536362</item>
    </izvorni_sadrzaj>
    <derivirana_varijabla naziv="DomainObject.Predmet.ProtuStrankaListNazivFormatedOIB_1">
      <item>KUĆA DOMAĆEG BILJA jednostavno društvo s ograničenom odgovornošću za usluge i trgovinu, OIB 14432536362</item>
    </derivirana_varijabla>
  </DomainObject.Predmet.ProtuStrankaListNazivFormatedOIB>
  <DomainObject.Predmet.OstaliListFormated>
    <izvorni_sadrzaj>
      <item>Marina Poljanić punomoćnik sudionika u postupku KUĆA DOMAĆEG BILJA jednostavno društvo s ograničenom odgovornošću za usluge i trgovinu</item>
      <item>HRVATSKA POŠTANSKA BANKA, dioničko društvo</item>
    </izvorni_sadrzaj>
    <derivirana_varijabla naziv="DomainObject.Predmet.OstaliListFormated_1">
      <item>Marina Poljanić punomoćnik sudionika u postupku KUĆA DOMAĆEG BILJA jednostavno društvo s ograničenom odgovornošću za usluge i trgovinu</item>
      <item>HRVATSKA POŠTANSKA BANKA, dioničko društvo</item>
    </derivirana_varijabla>
  </DomainObject.Predmet.OstaliListFormated>
  <DomainObject.Predmet.OstaliListFormatedOIB>
    <izvorni_sadrzaj>
      <item>Marina Poljanić, OIB 34047880455 punomoćnik sudionika u postupku KUĆA DOMAĆEG BILJA jednostavno društvo s ograničenom odgovornošću za usluge i trgovinu</item>
      <item>HRVATSKA POŠTANSKA BANKA, dioničko društvo, OIB 87939104217</item>
    </izvorni_sadrzaj>
    <derivirana_varijabla naziv="DomainObject.Predmet.OstaliListFormatedOIB_1">
      <item>Marina Poljanić, OIB 34047880455 punomoćnik sudionika u postupku KUĆA DOMAĆEG BILJA jednostavno društvo s ograničenom odgovornošću za usluge i trgovinu</item>
      <item>HRVATSKA POŠTANSKA BANKA, dioničko društvo, OIB 87939104217</item>
    </derivirana_varijabla>
  </DomainObject.Predmet.OstaliListFormatedOIB>
  <DomainObject.Predmet.OstaliListFormatedWithAdress>
    <izvorni_sadrzaj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izvorni_sadrzaj>
    <derivirana_varijabla naziv="DomainObject.Predmet.OstaliListFormatedWithAdress_1"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izvorni_sadrzaj>
    <derivirana_varijabla naziv="DomainObject.Predmet.OstaliListFormatedWithAdressOIB_1"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Marina Poljanić</item>
      <item>HRVATSKA POŠTANSKA BANKA, dioničko društvo</item>
    </izvorni_sadrzaj>
    <derivirana_varijabla naziv="DomainObject.Predmet.OstaliListNazivFormated_1">
      <item>Marina Poljanić</item>
      <item>HRVATSKA POŠTANSKA BANKA, dioničko društvo</item>
    </derivirana_varijabla>
  </DomainObject.Predmet.OstaliListNazivFormated>
  <DomainObject.Predmet.OstaliListNazivFormatedOIB>
    <izvorni_sadrzaj>
      <item>Marina Poljanić, OIB 34047880455</item>
      <item>HRVATSKA POŠTANSKA BANKA, dioničko društvo, OIB 87939104217</item>
    </izvorni_sadrzaj>
    <derivirana_varijabla naziv="DomainObject.Predmet.OstaliListNazivFormatedOIB_1">
      <item>Marina Poljanić, OIB 34047880455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DOMAĆEG BILJA jednostavno društvo s ograničenom odgovornošću za usluge i trgovinu</izvorni_sadrzaj>
    <derivirana_varijabla naziv="DomainObject.Predmet.ProtustrankaIDrugi_1">KUĆA DOMAĆEG BILJA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DOMAĆEG BILJA jednostavno društvo s ograničenom odgovornošću za usluge i trgovinu, OIB 14432536362, Ilica 109, 10000 Zagreb</izvorni_sadrzaj>
    <derivirana_varijabla naziv="DomainObject.Predmet.ProtustrankaIDrugiAdressOIB_1">KUĆA DOMAĆEG BILJA jednostavno društvo s ograničenom odgovornošću za usluge i trgovinu, OIB 14432536362,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DOMAĆEG BILJA jednostavno društvo s ograničenom odgovornošću za usluge i trgovinu</item>
      <item>Marina Poljanić</item>
      <item>HRVATSKA POŠTANSKA BANKA, dioničko društvo</item>
    </izvorni_sadrzaj>
    <derivirana_varijabla naziv="DomainObject.Predmet.SudioniciListNaziv_1">
      <item>FINA Regionalni centar Zagreb</item>
      <item>KUĆA DOMAĆEG BILJA jednostavno društvo s ograničenom odgovornošću za usluge i trgovinu</item>
      <item>Marina Poljanić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14432536362</item>
      <item>, OIB 34047880455</item>
      <item>, OIB 87939104217</item>
    </izvorni_sadrzaj>
    <derivirana_varijabla naziv="DomainObject.Predmet.SudioniciListNazivOIB_1">
      <item>, OIB 85821130368</item>
      <item>, OIB 14432536362</item>
      <item>, OIB 34047880455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1082</properties:Words>
  <properties:Characters>6136</properties:Characters>
  <properties:Lines>125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2016-11-25T12:37:00Z</cp:lastPrinted>
  <dcterms:modified xmlns:xsi="http://www.w3.org/2001/XMLSchema-instance" xsi:type="dcterms:W3CDTF">2016-11-25T12:37:00Z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