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e62f" w14:paraId="c72e62f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C327DB">
      <w:r>
        <w:t xml:space="preserve">35000 Slavonski Brod          </w:t>
      </w:r>
      <w:r w:rsidR="00BB2B2B">
        <w:t xml:space="preserve">                                                        Broj: </w:t>
      </w:r>
      <w:r w:rsidR="00E65016">
        <w:t>1/</w:t>
      </w:r>
      <w:r w:rsidR="00BB2B2B">
        <w:t>St-</w:t>
      </w:r>
      <w:r w:rsidR="00F16705">
        <w:t>1987/2016-8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  <w:r w:rsidR="00E65016">
        <w:rPr>
          <w:b/>
        </w:rPr>
        <w:t xml:space="preserve"> ZAGREB</w:t>
      </w:r>
    </w:p>
    <w:p w:rsidRDefault="00E65016" w:rsidP="00F770AA" w:rsidR="00E65016">
      <w:pPr>
        <w:jc w:val="center"/>
        <w:rPr>
          <w:b/>
        </w:rPr>
      </w:pPr>
      <w:r>
        <w:rPr>
          <w:b/>
        </w:rPr>
        <w:t>Odsjek za obradu osnova za plaćanje</w:t>
      </w:r>
    </w:p>
    <w:p w:rsidRDefault="00E65016" w:rsidP="00F770AA" w:rsidR="00E65016">
      <w:pPr>
        <w:jc w:val="center"/>
        <w:rPr>
          <w:b/>
        </w:rPr>
      </w:pPr>
      <w:r>
        <w:rPr>
          <w:b/>
        </w:rPr>
        <w:t>Trg svibanjskih žrtava 1995. br.1</w:t>
      </w:r>
    </w:p>
    <w:p w:rsidRDefault="00DB4236" w:rsidP="00F770AA" w:rsidR="00DB4236">
      <w:pPr>
        <w:jc w:val="center"/>
        <w:rPr>
          <w:b/>
        </w:rPr>
      </w:pPr>
    </w:p>
    <w:p w:rsidRDefault="0084166E" w:rsidP="00F770AA" w:rsidR="0084166E">
      <w:pPr>
        <w:jc w:val="center"/>
        <w:rPr>
          <w:b/>
        </w:rPr>
      </w:pPr>
    </w:p>
    <w:p w:rsidRDefault="0084166E" w:rsidP="00547F6D" w:rsidR="00547F6D">
      <w:pPr>
        <w:rPr>
          <w:b/>
        </w:rPr>
      </w:pPr>
      <w:r>
        <w:rPr>
          <w:b/>
        </w:rPr>
        <w:t>Na vaš broj:</w:t>
      </w:r>
      <w:r w:rsidR="00547F6D">
        <w:rPr>
          <w:b/>
        </w:rPr>
        <w:t>Klasa:</w:t>
      </w:r>
      <w:r w:rsidR="00E65016">
        <w:rPr>
          <w:b/>
        </w:rPr>
        <w:t>110-07/17-01/33</w:t>
      </w:r>
    </w:p>
    <w:p w:rsidRDefault="0084166E" w:rsidP="00547F6D" w:rsidR="00547F6D">
      <w:pPr>
        <w:rPr>
          <w:b/>
        </w:rPr>
      </w:pPr>
      <w:r>
        <w:rPr>
          <w:b/>
        </w:rPr>
        <w:t xml:space="preserve">                     </w:t>
      </w:r>
      <w:r w:rsidR="00547F6D">
        <w:rPr>
          <w:b/>
        </w:rPr>
        <w:t>Urbroj:</w:t>
      </w:r>
      <w:r w:rsidR="00DB4236">
        <w:rPr>
          <w:b/>
        </w:rPr>
        <w:t>08-</w:t>
      </w:r>
      <w:r w:rsidR="00E65016">
        <w:rPr>
          <w:b/>
        </w:rPr>
        <w:t>206-17-</w:t>
      </w:r>
      <w:r w:rsidR="00542C22">
        <w:rPr>
          <w:b/>
        </w:rPr>
        <w:t>MAMI</w:t>
      </w:r>
    </w:p>
    <w:p w:rsidRDefault="00542C22" w:rsidP="00547F6D" w:rsidR="00542C22">
      <w:pPr>
        <w:rPr>
          <w:b/>
        </w:rPr>
      </w:pPr>
    </w:p>
    <w:p w:rsidRDefault="00542C22" w:rsidP="00547F6D" w:rsidR="00542C22">
      <w:pPr>
        <w:rPr>
          <w:b/>
        </w:rPr>
      </w:pPr>
      <w:r>
        <w:rPr>
          <w:b/>
        </w:rPr>
        <w:tab/>
        <w:t xml:space="preserve">Predmet: stečajni dužnik ALTERNATIVA VIVA d.o.o., Zagreb, </w:t>
      </w:r>
    </w:p>
    <w:p w:rsidRDefault="00542C22" w:rsidP="00542C22" w:rsidR="00542C22">
      <w:pPr>
        <w:ind w:left="2124"/>
        <w:rPr>
          <w:b/>
        </w:rPr>
      </w:pPr>
      <w:r>
        <w:rPr>
          <w:b/>
        </w:rPr>
        <w:t>Marjanovićev  prilaz 13</w:t>
      </w:r>
    </w:p>
    <w:p w:rsidRDefault="00547F6D" w:rsidP="00542C22" w:rsidR="00F770AA" w:rsidRPr="00F770AA">
      <w:pPr>
        <w:rPr>
          <w:b/>
        </w:rPr>
      </w:pPr>
      <w:r>
        <w:rPr>
          <w:b/>
        </w:rPr>
        <w:tab/>
      </w:r>
    </w:p>
    <w:p w:rsidRDefault="00F770AA" w:rsidP="00F770AA" w:rsidR="00F770AA" w:rsidRPr="00F770AA">
      <w:pPr>
        <w:jc w:val="center"/>
        <w:rPr>
          <w:b/>
        </w:rPr>
      </w:pPr>
    </w:p>
    <w:p w:rsidRDefault="0081234E" w:rsidR="00DB4236" w:rsidRPr="00F23383">
      <w:r w:rsidRPr="00F23383">
        <w:tab/>
      </w:r>
      <w:r w:rsidR="00547F6D" w:rsidRPr="00F23383">
        <w:t xml:space="preserve">U svezi Vašeg dopisa od </w:t>
      </w:r>
      <w:r w:rsidR="00E65016">
        <w:t>06</w:t>
      </w:r>
      <w:r w:rsidR="00F23383" w:rsidRPr="00F23383">
        <w:t>.</w:t>
      </w:r>
      <w:r w:rsidR="00542C22">
        <w:t xml:space="preserve"> listopada </w:t>
      </w:r>
      <w:r w:rsidR="00547F6D" w:rsidRPr="00F23383">
        <w:t>2017.</w:t>
      </w:r>
      <w:r w:rsidR="00C44C24" w:rsidRPr="00F23383">
        <w:t xml:space="preserve">, </w:t>
      </w:r>
      <w:r w:rsidR="00DB4236" w:rsidRPr="00F23383">
        <w:t xml:space="preserve">izvješćujemo Vas da </w:t>
      </w:r>
      <w:r w:rsidR="00FD3C5A">
        <w:t>je</w:t>
      </w:r>
      <w:r w:rsidR="00DB4236" w:rsidRPr="00F23383">
        <w:t xml:space="preserve"> iznos od </w:t>
      </w:r>
      <w:r w:rsidR="00542C22" w:rsidRPr="00542C22">
        <w:rPr>
          <w:b/>
        </w:rPr>
        <w:t>2.362,57</w:t>
      </w:r>
      <w:r w:rsidR="00DB4236" w:rsidRPr="00542C22">
        <w:rPr>
          <w:b/>
        </w:rPr>
        <w:t xml:space="preserve"> kn</w:t>
      </w:r>
      <w:r w:rsidR="00542C22">
        <w:t>,</w:t>
      </w:r>
      <w:r w:rsidR="00DB4236" w:rsidRPr="00F23383">
        <w:t xml:space="preserve"> </w:t>
      </w:r>
      <w:r w:rsidR="00F23383" w:rsidRPr="00F23383">
        <w:t xml:space="preserve">koji je zaplijenjen s računa dužnika </w:t>
      </w:r>
      <w:r w:rsidR="00542C22" w:rsidRPr="00542C22">
        <w:rPr>
          <w:b/>
        </w:rPr>
        <w:t>ALTERNATIVA VIVA d.o.o., OIB 56266890567, Zagreb, Marjanovićev prilaz 13</w:t>
      </w:r>
      <w:r w:rsidR="00F23383" w:rsidRPr="00542C22">
        <w:rPr>
          <w:b/>
        </w:rPr>
        <w:t>,</w:t>
      </w:r>
      <w:r w:rsidR="00F23383" w:rsidRPr="00F23383">
        <w:t xml:space="preserve"> potrebno uplatiti </w:t>
      </w:r>
      <w:r w:rsidR="00DB4236" w:rsidRPr="00F23383">
        <w:t>na depozitni račun Trgovačkog suda u Osijeku IBAN HR31 2390001-1300000200 poziv na broj odobrenja HR 05 221-</w:t>
      </w:r>
      <w:r w:rsidR="00542C22">
        <w:t>1987</w:t>
      </w:r>
      <w:r w:rsidR="00DB4236" w:rsidRPr="00F23383">
        <w:t>-2016.</w:t>
      </w:r>
    </w:p>
    <w:p w:rsidRDefault="00F770AA" w:rsidR="00F770AA" w:rsidRPr="00F23383"/>
    <w:p w:rsidRDefault="00A7106D" w:rsidP="00F770AA" w:rsidR="00F770AA" w:rsidRPr="00F23383">
      <w:pPr>
        <w:jc w:val="center"/>
      </w:pPr>
      <w:r w:rsidRPr="00F23383">
        <w:t xml:space="preserve">U Slav.Brodu, </w:t>
      </w:r>
      <w:r w:rsidR="00542C22">
        <w:t>21</w:t>
      </w:r>
      <w:r w:rsidR="00F23383" w:rsidRPr="00F23383">
        <w:t>.studenog</w:t>
      </w:r>
      <w:r w:rsidRPr="00F23383">
        <w:t xml:space="preserve"> 2017</w:t>
      </w:r>
      <w:r w:rsidR="00F770AA" w:rsidRPr="00F23383">
        <w:t>.g.</w:t>
      </w: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center"/>
      </w:pPr>
    </w:p>
    <w:p w:rsidRDefault="00F770AA" w:rsidP="00F770AA" w:rsidR="00F770AA" w:rsidRPr="00F23383">
      <w:pPr>
        <w:jc w:val="right"/>
      </w:pPr>
    </w:p>
    <w:p w:rsidRDefault="00542C22" w:rsidP="00F770AA" w:rsidR="00F770AA" w:rsidRPr="00F23383">
      <w:pPr>
        <w:jc w:val="right"/>
      </w:pPr>
      <w:r>
        <w:t>STEČAJNA</w:t>
      </w:r>
      <w:r w:rsidR="00F770AA" w:rsidRPr="00F23383">
        <w:t xml:space="preserve"> SU</w:t>
      </w:r>
      <w:r>
        <w:t>TKINJA</w:t>
      </w:r>
      <w:r w:rsidR="00F770AA" w:rsidRPr="00F23383">
        <w:t>:</w:t>
      </w:r>
    </w:p>
    <w:p w:rsidRDefault="00F770AA" w:rsidP="00F770AA" w:rsidR="00F770AA" w:rsidRPr="00F23383">
      <w:pPr>
        <w:jc w:val="right"/>
      </w:pPr>
      <w:r w:rsidRPr="00F23383">
        <w:t>Vesna Vukelić</w:t>
      </w:r>
    </w:p>
    <w:p w:rsidRDefault="00A7106D" w:rsidP="00A7106D" w:rsidR="00A7106D" w:rsidRPr="00F23383"/>
    <w:p w:rsidRDefault="00A7106D" w:rsidP="00A7106D" w:rsidR="00A7106D" w:rsidRPr="00F23383">
      <w:r w:rsidRPr="00F23383">
        <w:t>Dostaviti</w:t>
      </w:r>
      <w:r w:rsidR="00603307" w:rsidRPr="00F23383">
        <w:t xml:space="preserve"> putem </w:t>
      </w:r>
      <w:r w:rsidR="0084166E" w:rsidRPr="00F23383">
        <w:t>mrežne stanice e-Oglasna ploča suda</w:t>
      </w:r>
      <w:r w:rsidRPr="00F23383">
        <w:t>:</w:t>
      </w:r>
    </w:p>
    <w:p w:rsidRDefault="00A7106D" w:rsidP="00A7106D" w:rsidR="00A7106D" w:rsidRPr="00F23383">
      <w:r w:rsidRPr="00F23383">
        <w:t xml:space="preserve">1. </w:t>
      </w:r>
      <w:r w:rsidR="00603307" w:rsidRPr="00F23383">
        <w:t xml:space="preserve">FINA RC </w:t>
      </w:r>
      <w:r w:rsidR="00E65016">
        <w:t>Zagreb</w:t>
      </w:r>
    </w:p>
    <w:p w:rsidRDefault="003B395D" w:rsidP="003B395D" w:rsidR="003B395D" w:rsidRPr="00F23383">
      <w:pPr>
        <w:ind w:firstLine="720" w:left="4320"/>
        <w:jc w:val="both"/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D15D5"/>
    <w:rsid w:val="00231B23"/>
    <w:rsid w:val="00276726"/>
    <w:rsid w:val="00293948"/>
    <w:rsid w:val="003A2A0C"/>
    <w:rsid w:val="003B367C"/>
    <w:rsid w:val="003B395D"/>
    <w:rsid w:val="00445355"/>
    <w:rsid w:val="00460A14"/>
    <w:rsid w:val="00473352"/>
    <w:rsid w:val="00530CB4"/>
    <w:rsid w:val="00542C22"/>
    <w:rsid w:val="00547F6D"/>
    <w:rsid w:val="0055632B"/>
    <w:rsid w:val="005C4426"/>
    <w:rsid w:val="00603307"/>
    <w:rsid w:val="00697DB5"/>
    <w:rsid w:val="00743FAA"/>
    <w:rsid w:val="00775892"/>
    <w:rsid w:val="00777DF7"/>
    <w:rsid w:val="007973C0"/>
    <w:rsid w:val="007B7329"/>
    <w:rsid w:val="007D3499"/>
    <w:rsid w:val="0080437D"/>
    <w:rsid w:val="0081234E"/>
    <w:rsid w:val="0084166E"/>
    <w:rsid w:val="00897B6C"/>
    <w:rsid w:val="009904DC"/>
    <w:rsid w:val="009B00D6"/>
    <w:rsid w:val="009E2C9B"/>
    <w:rsid w:val="00A02EF6"/>
    <w:rsid w:val="00A377E5"/>
    <w:rsid w:val="00A7106D"/>
    <w:rsid w:val="00A81588"/>
    <w:rsid w:val="00AC6832"/>
    <w:rsid w:val="00AF1EAB"/>
    <w:rsid w:val="00B4134E"/>
    <w:rsid w:val="00BB2B2B"/>
    <w:rsid w:val="00C10F72"/>
    <w:rsid w:val="00C327DB"/>
    <w:rsid w:val="00C44C24"/>
    <w:rsid w:val="00CC79AA"/>
    <w:rsid w:val="00D50398"/>
    <w:rsid w:val="00D52C4C"/>
    <w:rsid w:val="00DB3B69"/>
    <w:rsid w:val="00DB4236"/>
    <w:rsid w:val="00E13506"/>
    <w:rsid w:val="00E35886"/>
    <w:rsid w:val="00E50249"/>
    <w:rsid w:val="00E530EA"/>
    <w:rsid w:val="00E65016"/>
    <w:rsid w:val="00E81E5A"/>
    <w:rsid w:val="00E85BC0"/>
    <w:rsid w:val="00E92C45"/>
    <w:rsid w:val="00EA2744"/>
    <w:rsid w:val="00EC6B7B"/>
    <w:rsid w:val="00EF0423"/>
    <w:rsid w:val="00EF70DE"/>
    <w:rsid w:val="00F03B6F"/>
    <w:rsid w:val="00F16705"/>
    <w:rsid w:val="00F23383"/>
    <w:rsid w:val="00F770AA"/>
    <w:rsid w:val="00FD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293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9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9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9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9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293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9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9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9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9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1987</izvorni_sadrzaj>
    <derivirana_varijabla naziv="DomainObject.Predmet.Broj_1">1987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siječnja 2017.</izvorni_sadrzaj>
    <derivirana_varijabla naziv="DomainObject.Predmet.DatumArhiviranja_1">4. siječnja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listopada 2016.</izvorni_sadrzaj>
    <derivirana_varijabla naziv="DomainObject.Predmet.DatumRjesavanja_1">10. listopada 2016.</derivirana_varijabla>
  </DomainObject.Predmet.DatumRjesavanja>
  <DomainObject.Predmet.DatumRokaCuvanja>
    <izvorni_sadrzaj>25. listopada 2026.</izvorni_sadrzaj>
    <derivirana_varijabla naziv="DomainObject.Predmet.DatumRokaCuvanja_1">25. listopada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siječnja 2017.</izvorni_sadrzaj>
    <derivirana_varijabla naziv="DomainObject.Predmet.DatumZatvaranja_1">4. siječnja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hr.ibm.icms.common.model.sluzbeneosobe.UstrojstvenaJedinica@4d164d16[id=1000000655, dbStatus=null, naziv=Sudska arhiva TSOS SS SB, oznaka=null, sudac=null]</izvorni_sadrzaj>
    <derivirana_varijabla naziv="DomainObject.Predmet.MjestoCuvanja_1">hr.ibm.icms.common.model.sluzbeneosobe.UstrojstvenaJedinica@4d164d16[id=1000000655,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St-1987/2016</izvorni_sadrzaj>
    <derivirana_varijabla naziv="DomainObject.Predmet.OznakaBroj_1">St-1987/2016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spis kod suca od 6.10.</izvorni_sadrzaj>
    <derivirana_varijabla naziv="DomainObject.Predmet.PrimjedbaSuca_1">spis kod suca od 6.10.</derivirana_varijabla>
  </DomainObject.Predmet.PrimjedbaSuca>
  <DomainObject.Predmet.ProtustrankaFormated>
    <izvorni_sadrzaj>  ALTERNATIVA VIVA d.o.o.</izvorni_sadrzaj>
    <derivirana_varijabla naziv="DomainObject.Predmet.ProtustrankaFormated_1">  ALTERNATIVA VIVA d.o.o.</derivirana_varijabla>
  </DomainObject.Predmet.ProtustrankaFormated>
  <DomainObject.Predmet.ProtustrankaFormatedOIB>
    <izvorni_sadrzaj>  ALTERNATIVA VIVA d.o.o., OIB 56266890567</izvorni_sadrzaj>
    <derivirana_varijabla naziv="DomainObject.Predmet.ProtustrankaFormatedOIB_1">  ALTERNATIVA VIVA d.o.o., OIB 56266890567</derivirana_varijabla>
  </DomainObject.Predmet.ProtustrankaFormatedOIB>
  <DomainObject.Predmet.ProtustrankaFormatedWithAdress>
    <izvorni_sadrzaj> ALTERNATIVA VIVA d.o.o., Marjanovićev prilaz 13, 10000 Zagreb</izvorni_sadrzaj>
    <derivirana_varijabla naziv="DomainObject.Predmet.ProtustrankaFormatedWithAdress_1"> ALTERNATIVA VIVA d.o.o., Marjanovićev prilaz 13, 10000 Zagreb</derivirana_varijabla>
  </DomainObject.Predmet.ProtustrankaFormatedWithAdress>
  <DomainObject.Predmet.ProtustrankaFormatedWithAdressOIB>
    <izvorni_sadrzaj> ALTERNATIVA VIVA d.o.o., OIB 56266890567, Marjanovićev prilaz 13, 10000 Zagreb</izvorni_sadrzaj>
    <derivirana_varijabla naziv="DomainObject.Predmet.ProtustrankaFormatedWithAdressOIB_1"> ALTERNATIVA VIVA d.o.o., OIB 56266890567, Marjanovićev prilaz 13, 10000 Zagreb</derivirana_varijabla>
  </DomainObject.Predmet.ProtustrankaFormatedWithAdressOIB>
  <DomainObject.Predmet.ProtustrankaWithAdress>
    <izvorni_sadrzaj>ALTERNATIVA VIVA d.o.o. Marjanovićev prilaz 13, 10000 Zagreb</izvorni_sadrzaj>
    <derivirana_varijabla naziv="DomainObject.Predmet.ProtustrankaWithAdress_1">ALTERNATIVA VIVA d.o.o. Marjanovićev prilaz 13, 10000 Zagreb</derivirana_varijabla>
  </DomainObject.Predmet.ProtustrankaWithAdress>
  <DomainObject.Predmet.ProtustrankaWithAdressOIB>
    <izvorni_sadrzaj>ALTERNATIVA VIVA d.o.o., OIB 56266890567, Marjanovićev prilaz 13, 10000 Zagreb</izvorni_sadrzaj>
    <derivirana_varijabla naziv="DomainObject.Predmet.ProtustrankaWithAdressOIB_1">ALTERNATIVA VIVA d.o.o., OIB 56266890567, Marjanovićev prilaz 13, 10000 Zagreb</derivirana_varijabla>
  </DomainObject.Predmet.ProtustrankaWithAdressOIB>
  <DomainObject.Predmet.ProtustrankaNazivFormated>
    <izvorni_sadrzaj>ALTERNATIVA VIVA d.o.o.</izvorni_sadrzaj>
    <derivirana_varijabla naziv="DomainObject.Predmet.ProtustrankaNazivFormated_1">ALTERNATIVA VIVA d.o.o.</derivirana_varijabla>
  </DomainObject.Predmet.ProtustrankaNazivFormated>
  <DomainObject.Predmet.ProtustrankaNazivFormatedOIB>
    <izvorni_sadrzaj>ALTERNATIVA VIVA d.o.o., OIB 56266890567</izvorni_sadrzaj>
    <derivirana_varijabla naziv="DomainObject.Predmet.ProtustrankaNazivFormatedOIB_1">ALTERNATIVA VIVA d.o.o., OIB 56266890567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7035.77</izvorni_sadrzaj>
    <derivirana_varijabla naziv="DomainObject.Predmet.TrenutnaVrijednost_1">7035.77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ALTERNATIVA VIVA d.o.o.</item>
    </izvorni_sadrzaj>
    <derivirana_varijabla naziv="DomainObject.Predmet.ProtuStrankaListFormated_1">
      <item>ALTERNATIVA VIVA d.o.o.</item>
    </derivirana_varijabla>
  </DomainObject.Predmet.ProtuStrankaListFormated>
  <DomainObject.Predmet.ProtuStrankaListFormatedOIB>
    <izvorni_sadrzaj>
      <item>ALTERNATIVA VIVA d.o.o., OIB 56266890567</item>
    </izvorni_sadrzaj>
    <derivirana_varijabla naziv="DomainObject.Predmet.ProtuStrankaListFormatedOIB_1">
      <item>ALTERNATIVA VIVA d.o.o., OIB 56266890567</item>
    </derivirana_varijabla>
  </DomainObject.Predmet.ProtuStrankaListFormatedOIB>
  <DomainObject.Predmet.ProtuStrankaListFormatedWithAdress>
    <izvorni_sadrzaj>
      <item>ALTERNATIVA VIVA d.o.o., Marjanovićev prilaz 13, 10000 Zagreb</item>
    </izvorni_sadrzaj>
    <derivirana_varijabla naziv="DomainObject.Predmet.ProtuStrankaListFormatedWithAdress_1">
      <item>ALTERNATIVA VIVA d.o.o., Marjanovićev prilaz 13, 10000 Zagreb</item>
    </derivirana_varijabla>
  </DomainObject.Predmet.ProtuStrankaListFormatedWithAdress>
  <DomainObject.Predmet.ProtuStrankaListFormatedWithAdressOIB>
    <izvorni_sadrzaj>
      <item>ALTERNATIVA VIVA d.o.o., OIB 56266890567, Marjanovićev prilaz 13, 10000 Zagreb</item>
    </izvorni_sadrzaj>
    <derivirana_varijabla naziv="DomainObject.Predmet.ProtuStrankaListFormatedWithAdressOIB_1">
      <item>ALTERNATIVA VIVA d.o.o., OIB 56266890567, Marjanovićev prilaz 13, 10000 Zagreb</item>
    </derivirana_varijabla>
  </DomainObject.Predmet.ProtuStrankaListFormatedWithAdressOIB>
  <DomainObject.Predmet.ProtuStrankaListNazivFormated>
    <izvorni_sadrzaj>
      <item>ALTERNATIVA VIVA d.o.o.</item>
    </izvorni_sadrzaj>
    <derivirana_varijabla naziv="DomainObject.Predmet.ProtuStrankaListNazivFormated_1">
      <item>ALTERNATIVA VIVA d.o.o.</item>
    </derivirana_varijabla>
  </DomainObject.Predmet.ProtuStrankaListNazivFormated>
  <DomainObject.Predmet.ProtuStrankaListNazivFormatedOIB>
    <izvorni_sadrzaj>
      <item>ALTERNATIVA VIVA d.o.o., OIB 56266890567</item>
    </izvorni_sadrzaj>
    <derivirana_varijabla naziv="DomainObject.Predmet.ProtuStrankaListNazivFormatedOIB_1">
      <item>ALTERNATIVA VIVA d.o.o., OIB 56266890567</item>
    </derivirana_varijabla>
  </DomainObject.Predmet.ProtuStrankaListNazivFormatedOIB>
  <DomainObject.Predmet.OstaliListFormated>
    <izvorni_sadrzaj>
      <item>TATJANA NOVAČIĆ</item>
    </izvorni_sadrzaj>
    <derivirana_varijabla naziv="DomainObject.Predmet.OstaliListFormated_1">
      <item>TATJANA NOVAČIĆ</item>
    </derivirana_varijabla>
  </DomainObject.Predmet.OstaliListFormated>
  <DomainObject.Predmet.OstaliListFormatedOIB>
    <izvorni_sadrzaj>
      <item>TATJANA NOVAČIĆ, OIB 28610258887</item>
    </izvorni_sadrzaj>
    <derivirana_varijabla naziv="DomainObject.Predmet.OstaliListFormatedOIB_1">
      <item>TATJANA NOVAČIĆ, OIB 28610258887</item>
    </derivirana_varijabla>
  </DomainObject.Predmet.OstaliListFormatedOIB>
  <DomainObject.Predmet.OstaliListFormatedWithAdress>
    <izvorni_sadrzaj>
      <item>TATJANA NOVAČIĆ, PLIMICA 20A, 22211 Vodice</item>
    </izvorni_sadrzaj>
    <derivirana_varijabla naziv="DomainObject.Predmet.OstaliListFormatedWithAdress_1">
      <item>TATJANA NOVAČIĆ, PLIMICA 20A, 22211 Vodice</item>
    </derivirana_varijabla>
  </DomainObject.Predmet.OstaliListFormatedWithAdress>
  <DomainObject.Predmet.OstaliListFormatedWithAdressOIB>
    <izvorni_sadrzaj>
      <item>TATJANA NOVAČIĆ, OIB 28610258887, PLIMICA 20A, 22211 Vodice</item>
    </izvorni_sadrzaj>
    <derivirana_varijabla naziv="DomainObject.Predmet.OstaliListFormatedWithAdressOIB_1">
      <item>TATJANA NOVAČIĆ, OIB 28610258887, PLIMICA 20A, 22211 Vodice</item>
    </derivirana_varijabla>
  </DomainObject.Predmet.OstaliListFormatedWithAdressOIB>
  <DomainObject.Predmet.OstaliListNazivFormated>
    <izvorni_sadrzaj>
      <item>TATJANA NOVAČIĆ</item>
    </izvorni_sadrzaj>
    <derivirana_varijabla naziv="DomainObject.Predmet.OstaliListNazivFormated_1">
      <item>TATJANA NOVAČIĆ</item>
    </derivirana_varijabla>
  </DomainObject.Predmet.OstaliListNazivFormated>
  <DomainObject.Predmet.OstaliListNazivFormatedOIB>
    <izvorni_sadrzaj>
      <item>TATJANA NOVAČIĆ, OIB 28610258887</item>
    </izvorni_sadrzaj>
    <derivirana_varijabla naziv="DomainObject.Predmet.OstaliListNazivFormatedOIB_1">
      <item>TATJANA NOVAČIĆ, OIB 28610258887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ALTERNATIVA VIVA d.o.o.</izvorni_sadrzaj>
    <derivirana_varijabla naziv="DomainObject.Predmet.ProtustrankaIDrugi_1">ALTERNATIVA VIVA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ALTERNATIVA VIVA d.o.o., OIB 56266890567, Marjanovićev prilaz 13, 10000 Zagreb</izvorni_sadrzaj>
    <derivirana_varijabla naziv="DomainObject.Predmet.ProtustrankaIDrugiAdressOIB_1">ALTERNATIVA VIVA d.o.o., OIB 56266890567, Marjanovićev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2016.</izvorni_sadrzaj>
    <derivirana_varijabla naziv="DomainObject.Predmet.OdlukaRjesenje.DatumDonosenjaOdluke_1">7. listopada 2016.</derivirana_varijabla>
  </DomainObject.Predmet.OdlukaRjesenje.DatumDonosenjaOdluke>
  <DomainObject.Predmet.OdlukaRjesenje.DatumPravomocnosti>
    <izvorni_sadrzaj>25. listopada 2016.</izvorni_sadrzaj>
    <derivirana_varijabla naziv="DomainObject.Predmet.OdlukaRjesenje.DatumPravomocnosti_1">25. listopada 2016.</derivirana_varijabla>
  </DomainObject.Predmet.OdlukaRjesenje.DatumPravomocnosti>
  <DomainObject.Predmet.OdlukaRjesenje.Oznaka>
    <izvorni_sadrzaj>St-1987/2016-4</izvorni_sadrzaj>
    <derivirana_varijabla naziv="DomainObject.Predmet.OdlukaRjesenje.Oznaka_1">St-1987/2016-4</derivirana_varijabla>
  </DomainObject.Predmet.OdlukaRjesenje.Oznaka>
  <DomainObject.Predmet.SudioniciListNaziv>
    <izvorni_sadrzaj>
      <item>ALTERNATIVA VIVA d.o.o.</item>
      <item>FINA Regionalni centar Zagreb</item>
      <item>TATJANA NOVAČIĆ</item>
    </izvorni_sadrzaj>
    <derivirana_varijabla naziv="DomainObject.Predmet.SudioniciListNaziv_1">
      <item>ALTERNATIVA VIVA d.o.o.</item>
      <item>FINA Regionalni centar Zagreb</item>
      <item>TATJANA NOVAČIĆ</item>
    </derivirana_varijabla>
  </DomainObject.Predmet.SudioniciListNaziv>
  <DomainObject.Predmet.SudioniciListAdressOIB>
    <izvorni_sadrzaj>
      <item>ALTERNATIVA VIVA d.o.o., OIB 56266890567, Marjanovićev prilaz 13,10000 Zagreb</item>
      <item>FINA Regionalni centar Zagreb, OIB 85821130368, Trg svibanjskih žrtava 1995. 1,10000 Zagreb</item>
      <item>TATJANA NOVAČIĆ, OIB 28610258887, PLIMICA 20A,22211 Vodice</item>
    </izvorni_sadrzaj>
    <derivirana_varijabla naziv="DomainObject.Predmet.SudioniciListAdressOIB_1">
      <item>ALTERNATIVA VIVA d.o.o., OIB 56266890567, Marjanovićev prilaz 13,10000 Zagreb</item>
      <item>FINA Regionalni centar Zagreb, OIB 85821130368, Trg svibanjskih žrtava 1995. 1,10000 Zagreb</item>
      <item>TATJANA NOVAČIĆ, OIB 28610258887, PLIMICA 20A,22211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56266890567</item>
      <item>, OIB 85821130368</item>
      <item>, OIB 28610258887</item>
    </izvorni_sadrzaj>
    <derivirana_varijabla naziv="DomainObject.Predmet.SudioniciListNazivOIB_1">
      <item>, OIB 56266890567</item>
      <item>, OIB 85821130368</item>
      <item>, OIB 28610258887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116</properties:Words>
  <properties:Characters>730</properties:Characters>
  <properties:Lines>42</properties:Lines>
  <properties:Paragraphs>18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2017-09-07T11:41:00Z</dcterms:created>
  <dc:creator>Korisnik</dc:creator>
  <cp:lastModifiedBy>wsadmin</cp:lastModifiedBy>
  <cp:lastPrinted>2017-11-21T07:20:00Z</cp:lastPrinted>
  <dcterms:modified xmlns:xsi="http://www.w3.org/2001/XMLSchema-instance" xsi:type="dcterms:W3CDTF">2017-11-21T12:51:00Z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