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b15ee" w14:paraId="2eb15ee" w:rsidRDefault="009476E8" w:rsidP="009476E8" w:rsidR="009476E8" w:rsidRPr="008D53CB">
      <w:pPr>
        <w15:collapsed w:val="false"/>
      </w:pPr>
      <w:bookmarkStart w:name="_GoBack" w:id="0"/>
      <w:bookmarkEnd w:id="0"/>
      <w:r w:rsidRPr="008D53CB">
        <w:rPr>
          <w:bCs/>
        </w:rPr>
        <w:t xml:space="preserve">    </w:t>
      </w:r>
      <w:r w:rsidRPr="008D53CB">
        <w:rPr>
          <w:sz w:val="22"/>
        </w:rPr>
        <w:t xml:space="preserve">                </w:t>
      </w:r>
      <w:r w:rsidRPr="008D53CB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6E8" w:rsidP="009476E8" w:rsidR="009476E8" w:rsidRPr="008D53CB">
      <w:pPr>
        <w:jc w:val="both"/>
      </w:pPr>
      <w:r w:rsidRPr="008D53CB">
        <w:t xml:space="preserve">  REPUBLIKA HRVATSKA</w:t>
      </w:r>
    </w:p>
    <w:p w:rsidRDefault="009476E8" w:rsidP="009476E8" w:rsidR="009476E8" w:rsidRPr="008D53CB">
      <w:pPr>
        <w:jc w:val="both"/>
      </w:pPr>
      <w:r w:rsidRPr="008D53CB">
        <w:t xml:space="preserve">TRGOVAČKI SUD  U </w:t>
      </w:r>
      <w:proofErr w:type="spellStart"/>
      <w:r w:rsidRPr="008D53CB">
        <w:t>PAZINU</w:t>
      </w:r>
      <w:proofErr w:type="spellEnd"/>
    </w:p>
    <w:p w:rsidRDefault="009476E8" w:rsidP="009476E8" w:rsidR="009476E8" w:rsidRPr="008D53CB">
      <w:pPr>
        <w:jc w:val="both"/>
      </w:pPr>
      <w:r w:rsidRPr="008D53CB">
        <w:t xml:space="preserve">           Pazin, </w:t>
      </w:r>
      <w:proofErr w:type="spellStart"/>
      <w:r w:rsidRPr="008D53CB">
        <w:t>Dršćevka</w:t>
      </w:r>
      <w:proofErr w:type="spellEnd"/>
      <w:r w:rsidRPr="008D53CB">
        <w:t xml:space="preserve"> 1                                              </w:t>
      </w:r>
    </w:p>
    <w:p w:rsidRDefault="009476E8" w:rsidP="009476E8" w:rsidR="009476E8" w:rsidRPr="008D53CB">
      <w:pPr>
        <w:rPr>
          <w:sz w:val="22"/>
        </w:rPr>
      </w:pPr>
    </w:p>
    <w:p w:rsidRDefault="009476E8" w:rsidP="009476E8" w:rsidR="009476E8" w:rsidRPr="008D53CB">
      <w:pPr>
        <w:jc w:val="center"/>
      </w:pPr>
      <w:r w:rsidRPr="008D53CB">
        <w:t>R E P U B L I K A  H R V A T S K A</w:t>
      </w:r>
    </w:p>
    <w:p w:rsidRDefault="009476E8" w:rsidP="009476E8" w:rsidR="009476E8" w:rsidRPr="008D53CB">
      <w:r w:rsidRPr="008D53CB">
        <w:t xml:space="preserve">              </w:t>
      </w:r>
      <w:r w:rsidRPr="008D53CB">
        <w:tab/>
      </w:r>
      <w:r w:rsidRPr="008D53CB">
        <w:tab/>
        <w:t xml:space="preserve"> </w:t>
      </w:r>
      <w:r w:rsidRPr="008D53CB">
        <w:tab/>
      </w:r>
      <w:r w:rsidRPr="008D53CB">
        <w:tab/>
        <w:t xml:space="preserve">                           </w:t>
      </w:r>
    </w:p>
    <w:p w:rsidRDefault="009476E8" w:rsidP="009476E8" w:rsidR="009476E8" w:rsidRPr="008D53CB">
      <w:pPr>
        <w:jc w:val="center"/>
        <w:rPr>
          <w:bCs/>
        </w:rPr>
      </w:pPr>
      <w:r w:rsidRPr="008D53CB">
        <w:rPr>
          <w:bCs/>
        </w:rPr>
        <w:t>R J E Š E N J E</w:t>
      </w:r>
    </w:p>
    <w:p w:rsidRDefault="009476E8" w:rsidP="009476E8" w:rsidR="009476E8" w:rsidRPr="008D53CB">
      <w:pPr>
        <w:jc w:val="both"/>
      </w:pPr>
    </w:p>
    <w:p w:rsidRDefault="009476E8" w:rsidP="009476E8" w:rsidR="009476E8" w:rsidRPr="00F5385F">
      <w:pPr>
        <w:jc w:val="both"/>
      </w:pPr>
      <w:r w:rsidRPr="008D53CB">
        <w:tab/>
        <w:t xml:space="preserve">Trgovački sud u Pazinu, po stečajnom sucu Damiru Rabaru, u stečajnom postupku nad dužnikom </w:t>
      </w:r>
      <w:r w:rsidR="00F5385F" w:rsidRPr="00F5385F">
        <w:t xml:space="preserve">Stečajna masa iza </w:t>
      </w:r>
      <w:proofErr w:type="spellStart"/>
      <w:r w:rsidR="00F5385F" w:rsidRPr="00F5385F">
        <w:t>PARČINA</w:t>
      </w:r>
      <w:proofErr w:type="spellEnd"/>
      <w:r w:rsidR="00F5385F" w:rsidRPr="00F5385F">
        <w:t xml:space="preserve"> d.o.o. u stečaju</w:t>
      </w:r>
      <w:r w:rsidR="00F5385F">
        <w:t xml:space="preserve">, Kastav, </w:t>
      </w:r>
      <w:proofErr w:type="spellStart"/>
      <w:r w:rsidR="00F5385F">
        <w:t>Ćikovići</w:t>
      </w:r>
      <w:proofErr w:type="spellEnd"/>
      <w:r w:rsidR="00F5385F">
        <w:t xml:space="preserve"> </w:t>
      </w:r>
      <w:proofErr w:type="spellStart"/>
      <w:r w:rsidR="00F5385F">
        <w:t>26</w:t>
      </w:r>
      <w:proofErr w:type="spellEnd"/>
      <w:r w:rsidR="00F5385F">
        <w:t>/</w:t>
      </w:r>
      <w:proofErr w:type="spellStart"/>
      <w:r w:rsidR="00F5385F" w:rsidRPr="00F5385F">
        <w:t>11</w:t>
      </w:r>
      <w:proofErr w:type="spellEnd"/>
      <w:r w:rsidR="00126A85" w:rsidRPr="00F5385F">
        <w:t>,</w:t>
      </w:r>
      <w:r w:rsidR="00F5385F" w:rsidRPr="00F5385F">
        <w:t xml:space="preserve"> </w:t>
      </w:r>
      <w:proofErr w:type="spellStart"/>
      <w:r w:rsidR="00D060DB" w:rsidRPr="00F5385F">
        <w:t>OIB</w:t>
      </w:r>
      <w:proofErr w:type="spellEnd"/>
      <w:r w:rsidR="00D060DB" w:rsidRPr="00F5385F">
        <w:t xml:space="preserve">: </w:t>
      </w:r>
      <w:proofErr w:type="spellStart"/>
      <w:r w:rsidR="00F5385F" w:rsidRPr="00F5385F">
        <w:t>87669540037</w:t>
      </w:r>
      <w:proofErr w:type="spellEnd"/>
      <w:r w:rsidR="00F5385F" w:rsidRPr="00F5385F">
        <w:t xml:space="preserve">, </w:t>
      </w:r>
      <w:proofErr w:type="spellStart"/>
      <w:r w:rsidR="00D060DB" w:rsidRPr="00F5385F">
        <w:t>2</w:t>
      </w:r>
      <w:r w:rsidR="00DC1E83" w:rsidRPr="00F5385F">
        <w:t>5</w:t>
      </w:r>
      <w:proofErr w:type="spellEnd"/>
      <w:r w:rsidRPr="00F5385F">
        <w:t xml:space="preserve">. </w:t>
      </w:r>
      <w:r w:rsidR="00126A85" w:rsidRPr="00F5385F">
        <w:t xml:space="preserve">svibnja </w:t>
      </w:r>
      <w:proofErr w:type="spellStart"/>
      <w:r w:rsidRPr="00F5385F">
        <w:t>2018</w:t>
      </w:r>
      <w:proofErr w:type="spellEnd"/>
      <w:r w:rsidRPr="00F5385F">
        <w:t>.,</w:t>
      </w:r>
    </w:p>
    <w:p w:rsidRDefault="009476E8" w:rsidP="009476E8" w:rsidR="009476E8" w:rsidRPr="008D53CB">
      <w:pPr>
        <w:jc w:val="both"/>
        <w:rPr>
          <w:color w:val="FF0000"/>
        </w:rPr>
      </w:pPr>
    </w:p>
    <w:p w:rsidRDefault="009476E8" w:rsidP="009476E8" w:rsidR="009476E8" w:rsidRPr="00DC1E83">
      <w:pPr>
        <w:jc w:val="center"/>
        <w:rPr>
          <w:bCs/>
        </w:rPr>
      </w:pPr>
      <w:r w:rsidRPr="00DC1E83">
        <w:rPr>
          <w:bCs/>
        </w:rPr>
        <w:t>r i j e š i o   j e</w:t>
      </w:r>
    </w:p>
    <w:p w:rsidRDefault="009476E8" w:rsidP="009476E8" w:rsidR="009476E8" w:rsidRPr="008D53CB">
      <w:pPr>
        <w:jc w:val="both"/>
        <w:rPr>
          <w:bCs/>
          <w:color w:val="FF0000"/>
        </w:rPr>
      </w:pPr>
    </w:p>
    <w:p w:rsidRDefault="009476E8" w:rsidP="009476E8" w:rsidR="009476E8" w:rsidRPr="00991FCB">
      <w:pPr>
        <w:ind w:firstLine="720"/>
        <w:jc w:val="both"/>
      </w:pPr>
      <w:r w:rsidRPr="00991FCB">
        <w:rPr>
          <w:bCs/>
        </w:rPr>
        <w:t xml:space="preserve">I. Odobrava se obračun stvarnih troškova stečajnoj upraviteljici </w:t>
      </w:r>
      <w:r w:rsidR="00D060DB" w:rsidRPr="00991FCB">
        <w:t xml:space="preserve">Ljubici </w:t>
      </w:r>
      <w:proofErr w:type="spellStart"/>
      <w:r w:rsidR="00D060DB" w:rsidRPr="00991FCB">
        <w:t>Juranović</w:t>
      </w:r>
      <w:proofErr w:type="spellEnd"/>
      <w:r w:rsidR="00D060DB" w:rsidRPr="00991FCB">
        <w:t xml:space="preserve"> </w:t>
      </w:r>
      <w:proofErr w:type="spellStart"/>
      <w:r w:rsidR="00D060DB" w:rsidRPr="00991FCB">
        <w:t>Skočić</w:t>
      </w:r>
      <w:proofErr w:type="spellEnd"/>
      <w:r w:rsidR="00D060DB" w:rsidRPr="00991FCB">
        <w:t xml:space="preserve">, iz </w:t>
      </w:r>
      <w:proofErr w:type="spellStart"/>
      <w:r w:rsidR="00D060DB" w:rsidRPr="00991FCB">
        <w:t>Kastva</w:t>
      </w:r>
      <w:proofErr w:type="spellEnd"/>
      <w:r w:rsidR="00D060DB" w:rsidRPr="00991FCB">
        <w:t xml:space="preserve">, </w:t>
      </w:r>
      <w:proofErr w:type="spellStart"/>
      <w:r w:rsidR="00D060DB" w:rsidRPr="00991FCB">
        <w:t>Čikovići</w:t>
      </w:r>
      <w:proofErr w:type="spellEnd"/>
      <w:r w:rsidR="00D060DB" w:rsidRPr="00991FCB">
        <w:t xml:space="preserve"> </w:t>
      </w:r>
      <w:proofErr w:type="spellStart"/>
      <w:r w:rsidR="00D060DB" w:rsidRPr="00991FCB">
        <w:t>26</w:t>
      </w:r>
      <w:proofErr w:type="spellEnd"/>
      <w:r w:rsidR="00D060DB" w:rsidRPr="00991FCB">
        <w:t>/</w:t>
      </w:r>
      <w:proofErr w:type="spellStart"/>
      <w:r w:rsidR="00D060DB" w:rsidRPr="00991FCB">
        <w:t>11</w:t>
      </w:r>
      <w:proofErr w:type="spellEnd"/>
      <w:r w:rsidR="00D060DB" w:rsidRPr="00991FCB">
        <w:t xml:space="preserve">, </w:t>
      </w:r>
      <w:proofErr w:type="spellStart"/>
      <w:r w:rsidR="00D060DB" w:rsidRPr="00991FCB">
        <w:t>OIB</w:t>
      </w:r>
      <w:proofErr w:type="spellEnd"/>
      <w:r w:rsidR="00D060DB" w:rsidRPr="00991FCB">
        <w:t xml:space="preserve">: </w:t>
      </w:r>
      <w:proofErr w:type="spellStart"/>
      <w:r w:rsidR="00D060DB" w:rsidRPr="00991FCB">
        <w:t>88499470397</w:t>
      </w:r>
      <w:proofErr w:type="spellEnd"/>
      <w:r w:rsidRPr="00991FCB">
        <w:rPr>
          <w:bCs/>
        </w:rPr>
        <w:t xml:space="preserve">, u ukupnom iznosu od </w:t>
      </w:r>
      <w:proofErr w:type="spellStart"/>
      <w:r w:rsidR="00D060DB" w:rsidRPr="00991FCB">
        <w:rPr>
          <w:bCs/>
        </w:rPr>
        <w:t>760</w:t>
      </w:r>
      <w:proofErr w:type="spellEnd"/>
      <w:r w:rsidR="00126A85" w:rsidRPr="00991FCB">
        <w:rPr>
          <w:bCs/>
        </w:rPr>
        <w:t>,</w:t>
      </w:r>
      <w:proofErr w:type="spellStart"/>
      <w:r w:rsidRPr="00991FCB">
        <w:rPr>
          <w:bCs/>
        </w:rPr>
        <w:t>00</w:t>
      </w:r>
      <w:proofErr w:type="spellEnd"/>
      <w:r w:rsidRPr="00991FCB">
        <w:rPr>
          <w:bCs/>
        </w:rPr>
        <w:t xml:space="preserve"> kn neto, sukladno Obračunu od </w:t>
      </w:r>
      <w:proofErr w:type="spellStart"/>
      <w:r w:rsidR="00D060DB" w:rsidRPr="00991FCB">
        <w:rPr>
          <w:bCs/>
        </w:rPr>
        <w:t>29</w:t>
      </w:r>
      <w:proofErr w:type="spellEnd"/>
      <w:r w:rsidRPr="00991FCB">
        <w:rPr>
          <w:bCs/>
        </w:rPr>
        <w:t xml:space="preserve">. </w:t>
      </w:r>
      <w:r w:rsidR="00D060DB" w:rsidRPr="00991FCB">
        <w:rPr>
          <w:bCs/>
        </w:rPr>
        <w:t xml:space="preserve">prosinca </w:t>
      </w:r>
      <w:proofErr w:type="spellStart"/>
      <w:r w:rsidRPr="00991FCB">
        <w:rPr>
          <w:bCs/>
        </w:rPr>
        <w:t>201</w:t>
      </w:r>
      <w:r w:rsidR="00D060DB" w:rsidRPr="00991FCB">
        <w:rPr>
          <w:bCs/>
        </w:rPr>
        <w:t>7</w:t>
      </w:r>
      <w:proofErr w:type="spellEnd"/>
      <w:r w:rsidRPr="00991FCB">
        <w:rPr>
          <w:bCs/>
        </w:rPr>
        <w:t xml:space="preserve">., </w:t>
      </w:r>
      <w:r w:rsidRPr="00991FCB">
        <w:t xml:space="preserve">nastalih u obavljanju dužnosti stečajnog upravitelja nad dužnikom </w:t>
      </w:r>
      <w:r w:rsidR="00F5385F" w:rsidRPr="00F5385F">
        <w:t xml:space="preserve">Stečajna masa iza </w:t>
      </w:r>
      <w:proofErr w:type="spellStart"/>
      <w:r w:rsidR="00F5385F" w:rsidRPr="00F5385F">
        <w:t>PARČINA</w:t>
      </w:r>
      <w:proofErr w:type="spellEnd"/>
      <w:r w:rsidR="00F5385F" w:rsidRPr="00F5385F">
        <w:t xml:space="preserve"> d.o.o. u stečaju</w:t>
      </w:r>
      <w:r w:rsidR="00F5385F">
        <w:t xml:space="preserve">, Kastav, </w:t>
      </w:r>
      <w:proofErr w:type="spellStart"/>
      <w:r w:rsidR="00F5385F">
        <w:t>Ćikovići</w:t>
      </w:r>
      <w:proofErr w:type="spellEnd"/>
      <w:r w:rsidR="00F5385F">
        <w:t xml:space="preserve"> </w:t>
      </w:r>
      <w:proofErr w:type="spellStart"/>
      <w:r w:rsidR="00F5385F">
        <w:t>26</w:t>
      </w:r>
      <w:proofErr w:type="spellEnd"/>
      <w:r w:rsidR="00F5385F">
        <w:t>/</w:t>
      </w:r>
      <w:proofErr w:type="spellStart"/>
      <w:r w:rsidR="00F5385F" w:rsidRPr="00F5385F">
        <w:t>11</w:t>
      </w:r>
      <w:proofErr w:type="spellEnd"/>
      <w:r w:rsidR="00F5385F" w:rsidRPr="00F5385F">
        <w:t xml:space="preserve">, </w:t>
      </w:r>
      <w:proofErr w:type="spellStart"/>
      <w:r w:rsidR="00F5385F" w:rsidRPr="00F5385F">
        <w:t>OIB</w:t>
      </w:r>
      <w:proofErr w:type="spellEnd"/>
      <w:r w:rsidR="00F5385F" w:rsidRPr="00F5385F">
        <w:t xml:space="preserve">: </w:t>
      </w:r>
      <w:proofErr w:type="spellStart"/>
      <w:r w:rsidR="00F5385F" w:rsidRPr="00F5385F">
        <w:t>87669540037</w:t>
      </w:r>
      <w:proofErr w:type="spellEnd"/>
      <w:r w:rsidR="00F5385F">
        <w:t>.</w:t>
      </w:r>
    </w:p>
    <w:p w:rsidRDefault="009476E8" w:rsidP="009476E8" w:rsidR="009476E8" w:rsidRPr="00991FCB">
      <w:pPr>
        <w:jc w:val="both"/>
      </w:pPr>
      <w:r w:rsidRPr="00991FCB">
        <w:tab/>
      </w:r>
    </w:p>
    <w:p w:rsidRDefault="009476E8" w:rsidP="009476E8" w:rsidR="009476E8" w:rsidRPr="00991FCB">
      <w:pPr>
        <w:jc w:val="center"/>
      </w:pPr>
      <w:r w:rsidRPr="00991FCB">
        <w:t>Obrazloženje</w:t>
      </w:r>
    </w:p>
    <w:p w:rsidRDefault="009476E8" w:rsidP="009476E8" w:rsidR="009476E8" w:rsidRPr="00991FCB">
      <w:pPr>
        <w:jc w:val="both"/>
      </w:pPr>
    </w:p>
    <w:p w:rsidRDefault="009476E8" w:rsidP="009476E8" w:rsidR="009476E8" w:rsidRPr="00991FCB">
      <w:pPr>
        <w:jc w:val="both"/>
      </w:pPr>
      <w:r w:rsidRPr="00991FCB">
        <w:tab/>
        <w:t>S</w:t>
      </w:r>
      <w:r w:rsidRPr="00991FCB">
        <w:rPr>
          <w:bCs/>
        </w:rPr>
        <w:t xml:space="preserve">tečajna upraviteljica </w:t>
      </w:r>
      <w:r w:rsidR="00D060DB" w:rsidRPr="00991FCB">
        <w:t xml:space="preserve">Ljubica </w:t>
      </w:r>
      <w:proofErr w:type="spellStart"/>
      <w:r w:rsidR="00D060DB" w:rsidRPr="00991FCB">
        <w:t>Juranović</w:t>
      </w:r>
      <w:proofErr w:type="spellEnd"/>
      <w:r w:rsidR="00D060DB" w:rsidRPr="00991FCB">
        <w:t xml:space="preserve"> </w:t>
      </w:r>
      <w:proofErr w:type="spellStart"/>
      <w:r w:rsidR="00D060DB" w:rsidRPr="00991FCB">
        <w:t>Skočić</w:t>
      </w:r>
      <w:proofErr w:type="spellEnd"/>
      <w:r w:rsidR="00D060DB" w:rsidRPr="00991FCB">
        <w:t xml:space="preserve"> </w:t>
      </w:r>
      <w:r w:rsidRPr="00991FCB">
        <w:t xml:space="preserve">dostavila je obračun stvarnih troškova od </w:t>
      </w:r>
      <w:proofErr w:type="spellStart"/>
      <w:r w:rsidR="000D55F2" w:rsidRPr="00991FCB">
        <w:rPr>
          <w:bCs/>
        </w:rPr>
        <w:t>29</w:t>
      </w:r>
      <w:proofErr w:type="spellEnd"/>
      <w:r w:rsidR="000D55F2" w:rsidRPr="00991FCB">
        <w:rPr>
          <w:bCs/>
        </w:rPr>
        <w:t xml:space="preserve">. prosinca </w:t>
      </w:r>
      <w:proofErr w:type="spellStart"/>
      <w:r w:rsidR="000D55F2" w:rsidRPr="00991FCB">
        <w:rPr>
          <w:bCs/>
        </w:rPr>
        <w:t>2017</w:t>
      </w:r>
      <w:proofErr w:type="spellEnd"/>
      <w:r w:rsidR="000D55F2" w:rsidRPr="00991FCB">
        <w:rPr>
          <w:bCs/>
        </w:rPr>
        <w:t>.</w:t>
      </w:r>
      <w:r w:rsidR="00126A85" w:rsidRPr="00991FCB">
        <w:rPr>
          <w:bCs/>
        </w:rPr>
        <w:t>,</w:t>
      </w:r>
      <w:r w:rsidRPr="00991FCB">
        <w:rPr>
          <w:bCs/>
        </w:rPr>
        <w:t xml:space="preserve"> u iznosu od </w:t>
      </w:r>
      <w:proofErr w:type="spellStart"/>
      <w:r w:rsidR="000D55F2" w:rsidRPr="00991FCB">
        <w:rPr>
          <w:bCs/>
        </w:rPr>
        <w:t>760</w:t>
      </w:r>
      <w:proofErr w:type="spellEnd"/>
      <w:r w:rsidR="005F36AB" w:rsidRPr="00991FCB">
        <w:rPr>
          <w:bCs/>
        </w:rPr>
        <w:t>,</w:t>
      </w:r>
      <w:proofErr w:type="spellStart"/>
      <w:r w:rsidR="005F36AB" w:rsidRPr="00991FCB">
        <w:rPr>
          <w:bCs/>
        </w:rPr>
        <w:t>00</w:t>
      </w:r>
      <w:proofErr w:type="spellEnd"/>
      <w:r w:rsidR="005F36AB" w:rsidRPr="00991FCB">
        <w:rPr>
          <w:bCs/>
        </w:rPr>
        <w:t xml:space="preserve"> </w:t>
      </w:r>
      <w:r w:rsidRPr="00991FCB">
        <w:rPr>
          <w:bCs/>
        </w:rPr>
        <w:t xml:space="preserve">kn (neto), </w:t>
      </w:r>
      <w:r w:rsidRPr="00991FCB">
        <w:t>nastalih u obavljanju dužnosti stečajnog upravitelja. Iz obračuna proizlazi da je riječ o troškovima putovanja i troškovima telefona. Obračunu su priloženi obračuni troškova putovanja.</w:t>
      </w:r>
    </w:p>
    <w:p w:rsidRDefault="009476E8" w:rsidP="009476E8" w:rsidR="009476E8" w:rsidRPr="00991FCB">
      <w:pPr>
        <w:jc w:val="both"/>
      </w:pPr>
    </w:p>
    <w:p w:rsidRDefault="009476E8" w:rsidP="009476E8" w:rsidR="009476E8" w:rsidRPr="00991FCB">
      <w:pPr>
        <w:jc w:val="both"/>
      </w:pPr>
      <w:r w:rsidRPr="00991FCB">
        <w:tab/>
        <w:t xml:space="preserve">Na temelju navedenih pisanih, obrazloženih i dokumentiranih obračuna stečajnog upravitelja a sukladno odredbi čl. </w:t>
      </w:r>
      <w:proofErr w:type="spellStart"/>
      <w:r w:rsidRPr="00991FCB">
        <w:t>94</w:t>
      </w:r>
      <w:proofErr w:type="spellEnd"/>
      <w:r w:rsidRPr="00991FCB">
        <w:t xml:space="preserve">. st. 1. i st. 3. Stečajnog zakona donesena je odluka kao u izreci. </w:t>
      </w:r>
    </w:p>
    <w:p w:rsidRDefault="009476E8" w:rsidP="009476E8" w:rsidR="009476E8" w:rsidRPr="00991FCB">
      <w:pPr>
        <w:jc w:val="both"/>
      </w:pPr>
    </w:p>
    <w:p w:rsidRDefault="009476E8" w:rsidP="009476E8" w:rsidR="009476E8" w:rsidRPr="00991FCB">
      <w:pPr>
        <w:jc w:val="center"/>
      </w:pPr>
      <w:r w:rsidRPr="00991FCB">
        <w:t xml:space="preserve">U Pazinu, </w:t>
      </w:r>
      <w:proofErr w:type="spellStart"/>
      <w:r w:rsidR="00DC1E83">
        <w:t>25</w:t>
      </w:r>
      <w:proofErr w:type="spellEnd"/>
      <w:r w:rsidRPr="00991FCB">
        <w:t xml:space="preserve">. </w:t>
      </w:r>
      <w:r w:rsidR="005F36AB" w:rsidRPr="00991FCB">
        <w:t xml:space="preserve">svibnja </w:t>
      </w:r>
      <w:proofErr w:type="spellStart"/>
      <w:r w:rsidR="00DC1E83">
        <w:t>2018</w:t>
      </w:r>
      <w:proofErr w:type="spellEnd"/>
      <w:r w:rsidR="00DC1E83">
        <w:t>.</w:t>
      </w:r>
    </w:p>
    <w:p w:rsidRDefault="009476E8" w:rsidP="009476E8" w:rsidR="009476E8" w:rsidRPr="00991FCB">
      <w:pPr>
        <w:jc w:val="center"/>
      </w:pPr>
      <w:r w:rsidRPr="00991FCB">
        <w:t xml:space="preserve"> </w:t>
      </w:r>
    </w:p>
    <w:p w:rsidRDefault="009476E8" w:rsidP="009476E8" w:rsidR="009476E8" w:rsidRPr="00991FCB">
      <w:pPr>
        <w:jc w:val="center"/>
      </w:pPr>
    </w:p>
    <w:p w:rsidRDefault="009476E8" w:rsidP="009476E8" w:rsidR="009476E8" w:rsidRPr="00991FCB">
      <w:pPr>
        <w:jc w:val="both"/>
      </w:pPr>
      <w:r w:rsidRPr="00991FCB">
        <w:tab/>
      </w:r>
      <w:r w:rsidRPr="00991FCB">
        <w:tab/>
      </w:r>
      <w:r w:rsidRPr="00991FCB">
        <w:tab/>
      </w:r>
      <w:r w:rsidRPr="00991FCB">
        <w:tab/>
      </w:r>
      <w:r w:rsidRPr="00991FCB">
        <w:tab/>
      </w:r>
      <w:r w:rsidRPr="00991FCB">
        <w:tab/>
      </w:r>
      <w:r w:rsidRPr="00991FCB">
        <w:tab/>
      </w:r>
      <w:r w:rsidRPr="00991FCB">
        <w:tab/>
      </w:r>
      <w:r w:rsidRPr="00991FCB">
        <w:tab/>
        <w:t xml:space="preserve">          Stečajni sudac                 </w:t>
      </w:r>
    </w:p>
    <w:p w:rsidRDefault="009476E8" w:rsidP="009476E8" w:rsidR="009476E8" w:rsidRPr="00991FCB">
      <w:pPr>
        <w:ind w:left="2160"/>
        <w:jc w:val="both"/>
      </w:pPr>
      <w:r w:rsidRPr="00991FCB">
        <w:t xml:space="preserve">                               </w:t>
      </w:r>
      <w:r w:rsidRPr="00991FCB">
        <w:tab/>
      </w:r>
      <w:r w:rsidRPr="00991FCB">
        <w:tab/>
        <w:t xml:space="preserve">              </w:t>
      </w:r>
      <w:r w:rsidRPr="00991FCB">
        <w:tab/>
        <w:t xml:space="preserve">       </w:t>
      </w:r>
      <w:r w:rsidR="00DC1E83">
        <w:t xml:space="preserve"> Damir Rabar</w:t>
      </w:r>
      <w:r w:rsidR="00F5385F">
        <w:t>, v.r.</w:t>
      </w:r>
    </w:p>
    <w:p w:rsidRDefault="009476E8" w:rsidP="009476E8" w:rsidR="009476E8" w:rsidRPr="00991FCB"/>
    <w:p w:rsidRDefault="009476E8" w:rsidP="009476E8" w:rsidR="009476E8" w:rsidRPr="00991FCB"/>
    <w:p w:rsidRDefault="009476E8" w:rsidP="009476E8" w:rsidR="009476E8" w:rsidRPr="00991FCB">
      <w:r w:rsidRPr="00991FCB">
        <w:t>UPUTA O PRAVNOM LIJEKU:</w:t>
      </w:r>
    </w:p>
    <w:p w:rsidRDefault="009476E8" w:rsidP="009476E8" w:rsidR="009476E8" w:rsidRPr="00991FCB">
      <w:pPr>
        <w:ind w:firstLine="708"/>
        <w:jc w:val="both"/>
      </w:pPr>
      <w:r w:rsidRPr="00991FCB">
        <w:t>Protiv  ovog  rješenja žalbu mogu podnijeti stečajni upravitelj, dužnik pojedinac i svaki stečajni vjerovnik, u roku od 8 dana od  dana primitka istog. Žalba  se podnosi putem ovog  suda u tri istovjetna primjerka, a o žalbi odlučuje Visoki trgovački sud  Republike  Hrvatske.</w:t>
      </w:r>
    </w:p>
    <w:p w:rsidRDefault="009476E8" w:rsidP="009476E8" w:rsidR="009476E8" w:rsidRPr="00991FCB"/>
    <w:p w:rsidRDefault="009476E8" w:rsidP="009476E8" w:rsidR="009476E8" w:rsidRPr="00991FCB">
      <w:r w:rsidRPr="00991FCB">
        <w:t>DNA:</w:t>
      </w:r>
    </w:p>
    <w:p w:rsidRDefault="009476E8" w:rsidP="009476E8" w:rsidR="009476E8" w:rsidRPr="00991FCB">
      <w:r w:rsidRPr="00991FCB">
        <w:t xml:space="preserve">- stečajna upraviteljica </w:t>
      </w:r>
      <w:r w:rsidR="000D55F2" w:rsidRPr="00991FCB">
        <w:t xml:space="preserve">Ljubica </w:t>
      </w:r>
      <w:proofErr w:type="spellStart"/>
      <w:r w:rsidR="000D55F2" w:rsidRPr="00991FCB">
        <w:t>Juranović</w:t>
      </w:r>
      <w:proofErr w:type="spellEnd"/>
      <w:r w:rsidR="000D55F2" w:rsidRPr="00991FCB">
        <w:t xml:space="preserve"> </w:t>
      </w:r>
      <w:proofErr w:type="spellStart"/>
      <w:r w:rsidR="000D55F2" w:rsidRPr="00991FCB">
        <w:t>Skočić</w:t>
      </w:r>
      <w:proofErr w:type="spellEnd"/>
    </w:p>
    <w:p w:rsidRDefault="009476E8" w:rsidR="00EB7624" w:rsidRPr="00F5385F">
      <w:r w:rsidRPr="00991FCB">
        <w:t>- e-Oglasna ploča 8 dana</w:t>
      </w:r>
    </w:p>
    <w:sectPr w:rsidSect="00FC7105" w:rsidR="00EB7624" w:rsidRPr="00F5385F">
      <w:headerReference w:type="default" r:id="rId9"/>
      <w:headerReference w:type="first" r:id="rId10"/>
      <w:pgSz w:h="15840" w:w="12240"/>
      <w:pgMar w:gutter="0" w:footer="708" w:header="708" w:left="1440" w:bottom="539" w:right="146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B43" w:rsidR="00484B43">
      <w:r>
        <w:separator/>
      </w:r>
    </w:p>
  </w:endnote>
  <w:endnote w:id="0" w:type="continuationSeparator">
    <w:p w:rsidRDefault="00484B43" w:rsidR="00484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B43" w:rsidR="00484B43">
      <w:r>
        <w:separator/>
      </w:r>
    </w:p>
  </w:footnote>
  <w:footnote w:id="0" w:type="continuationSeparator">
    <w:p w:rsidRDefault="00484B43" w:rsidR="00484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6AB" w:rsidP="00386471" w:rsidR="00C219D0" w:rsidRPr="00CB2EAA">
    <w:pPr>
      <w:jc w:val="right"/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t xml:space="preserve">      </w:t>
    </w:r>
    <w:r w:rsidRPr="00CB2EAA">
      <w:t>1 St-</w:t>
    </w:r>
    <w:proofErr w:type="spellStart"/>
    <w:r w:rsidR="00DC1E83">
      <w:t>182</w:t>
    </w:r>
    <w:proofErr w:type="spellEnd"/>
    <w:r>
      <w:t>/</w:t>
    </w:r>
    <w:proofErr w:type="spellStart"/>
    <w:r>
      <w:t>1</w:t>
    </w:r>
    <w:r w:rsidR="00DC1E83">
      <w:t>5</w:t>
    </w:r>
    <w:proofErr w:type="spellEnd"/>
    <w:r>
      <w:t>-</w:t>
    </w:r>
    <w:proofErr w:type="spellStart"/>
    <w:r w:rsidR="00DC1E83">
      <w:t>56</w:t>
    </w:r>
    <w:proofErr w:type="spellEnd"/>
  </w:p>
  <w:p w:rsidRDefault="005F36AB" w:rsidP="00F5385F" w:rsidR="00C219D0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</w:t>
    </w:r>
    <w:r>
      <w:tab/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6AB" w:rsidR="00C219D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Default="009B2E7D" w:rsidR="00C219D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76E8"/>
    <w:rsid w:val="000632E3"/>
    <w:rsid w:val="000D55F2"/>
    <w:rsid w:val="00126A85"/>
    <w:rsid w:val="002735AC"/>
    <w:rsid w:val="00484B43"/>
    <w:rsid w:val="005F36AB"/>
    <w:rsid w:val="008D53CB"/>
    <w:rsid w:val="009476E8"/>
    <w:rsid w:val="00991FCB"/>
    <w:rsid w:val="009B2E7D"/>
    <w:rsid w:val="00C21C59"/>
    <w:rsid w:val="00D060DB"/>
    <w:rsid w:val="00DC1E83"/>
    <w:rsid w:val="00EB7624"/>
    <w:rsid w:val="00F53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76E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9476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76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6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6E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1E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1E8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2E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E7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E7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E7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E7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76E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9476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476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6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6E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1E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1E8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2E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E7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E7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E7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E7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8. svibnja 2017.</izvorni_sadrzaj>
    <derivirana_varijabla naziv="DomainObject.Predmet.DatumArhiviranja_1">8. svibnja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travnja 2017.</izvorni_sadrzaj>
    <derivirana_varijabla naziv="DomainObject.Predmet.DatumRjesavanja_1">4. travnja 2017.</derivirana_varijabla>
  </DomainObject.Predmet.DatumRjesavanja>
  <DomainObject.Predmet.DatumRokaCuvanja>
    <izvorni_sadrzaj>21. travnja 2027.</izvorni_sadrzaj>
    <derivirana_varijabla naziv="DomainObject.Predmet.DatumRokaCuvanja_1">21. travnja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8. svibnja 2017.</izvorni_sadrzaj>
    <derivirana_varijabla naziv="DomainObject.Predmet.DatumZatvaranja_1">8.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hr.ibm.icms.common.model.sluzbeneosobe.Referada@39683968[id=5803, dbStatus=null, naziv=Referada 1, oznaka=null, sudac=null] &lt;-hr.ibm.icms.common.model.sluzbeneosobe.Referada@39683968[status dodjele: =false]</izvorni_sadrzaj>
    <derivirana_varijabla naziv="DomainObject.Predmet.MjestoCuvanja_1">hr.ibm.icms.common.model.sluzbeneosobe.Referada@39683968[id=5803, dbStatus=null, naziv=Referada 1, oznaka=null, sudac=null] &lt;-hr.ibm.icms.common.model.sluzbeneosobe.Referada@39683968[status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St-182/2015</izvorni_sadrzaj>
    <derivirana_varijabla naziv="DomainObject.Predmet.OznakaBroj_1">St-182/2015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PARČINA export-import d.o.o. u stečaju</izvorni_sadrzaj>
    <derivirana_varijabla naziv="DomainObject.Predmet.ProtustrankaFormated_1">  Stečajna masa iza PARČINA export-import d.o.o. u stečaju</derivirana_varijabla>
  </DomainObject.Predmet.ProtustrankaFormated>
  <DomainObject.Predmet.ProtustrankaFormatedOIB>
    <izvorni_sadrzaj>  Stečajna masa iza PARČINA export-import d.o.o. u stečaju, OIB 87669540037</izvorni_sadrzaj>
    <derivirana_varijabla naziv="DomainObject.Predmet.ProtustrankaFormatedOIB_1">  Stečajna masa iza PARČINA export-import d.o.o. u stečaju, OIB 87669540037</derivirana_varijabla>
  </DomainObject.Predmet.ProtustrankaFormatedOIB>
  <DomainObject.Predmet.ProtustrankaFormatedWithAdress>
    <izvorni_sadrzaj> Stečajna masa iza PARČINA export-import d.o.o. u stečaju, Ćikovići 26/11, 51215 Kastav</izvorni_sadrzaj>
    <derivirana_varijabla naziv="DomainObject.Predmet.ProtustrankaFormatedWithAdress_1"> Stečajna masa iza PARČINA export-import d.o.o. u stečaju, Ćikovići 26/11, 51215 Kastav</derivirana_varijabla>
  </DomainObject.Predmet.ProtustrankaFormatedWithAdress>
  <DomainObject.Predmet.ProtustrankaFormatedWithAdressOIB>
    <izvorni_sadrzaj> Stečajna masa iza PARČINA export-import d.o.o. u stečaju, OIB 87669540037, Ćikovići 26/11, 51215 Kastav</izvorni_sadrzaj>
    <derivirana_varijabla naziv="DomainObject.Predmet.ProtustrankaFormatedWithAdressOIB_1"> Stečajna masa iza PARČINA export-import d.o.o. u stečaju, OIB 87669540037, Ćikovići 26/11, 51215 Kastav</derivirana_varijabla>
  </DomainObject.Predmet.ProtustrankaFormatedWithAdressOIB>
  <DomainObject.Predmet.ProtustrankaWithAdress>
    <izvorni_sadrzaj>Stečajna masa iza PARČINA export-import d.o.o. u stečaju Ćikovići 26/11, 51215 Kastav</izvorni_sadrzaj>
    <derivirana_varijabla naziv="DomainObject.Predmet.ProtustrankaWithAdress_1">Stečajna masa iza PARČINA export-import d.o.o. u stečaju Ćikovići 26/11, 51215 Kastav</derivirana_varijabla>
  </DomainObject.Predmet.ProtustrankaWithAdress>
  <DomainObject.Predmet.ProtustrankaWithAdressOIB>
    <izvorni_sadrzaj>Stečajna masa iza PARČINA export-import d.o.o. u stečaju, OIB 87669540037, Ćikovići 26/11, 51215 Kastav</izvorni_sadrzaj>
    <derivirana_varijabla naziv="DomainObject.Predmet.ProtustrankaWithAdressOIB_1">Stečajna masa iza PARČINA export-import d.o.o. u stečaju, OIB 87669540037, Ćikovići 26/11, 51215 Kastav</derivirana_varijabla>
  </DomainObject.Predmet.ProtustrankaWithAdressOIB>
  <DomainObject.Predmet.ProtustrankaNazivFormated>
    <izvorni_sadrzaj>Stečajna masa iza PARČINA export-import d.o.o. u stečaju</izvorni_sadrzaj>
    <derivirana_varijabla naziv="DomainObject.Predmet.ProtustrankaNazivFormated_1">Stečajna masa iza PARČINA export-import d.o.o. u stečaju</derivirana_varijabla>
  </DomainObject.Predmet.ProtustrankaNazivFormated>
  <DomainObject.Predmet.ProtustrankaNazivFormatedOIB>
    <izvorni_sadrzaj>Stečajna masa iza PARČINA export-import d.o.o. u stečaju, OIB 87669540037</izvorni_sadrzaj>
    <derivirana_varijabla naziv="DomainObject.Predmet.ProtustrankaNazivFormatedOIB_1">Stečajna masa iza PARČINA export-import d.o.o. u stečaju, OIB 87669540037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BARAN, KAŠTEL SUĆURAC</izvorni_sadrzaj>
    <derivirana_varijabla naziv="DomainObject.Predmet.StrankaFormated_1">  MARKO BARAN, KAŠTEL SUĆURAC</derivirana_varijabla>
  </DomainObject.Predmet.StrankaFormated>
  <DomainObject.Predmet.StrankaFormatedOIB>
    <izvorni_sadrzaj>  MARKO BARAN, KAŠTEL SUĆURAC, OIB 33476517791</izvorni_sadrzaj>
    <derivirana_varijabla naziv="DomainObject.Predmet.StrankaFormatedOIB_1">  MARKO BARAN, KAŠTEL SUĆURAC, OIB 33476517791</derivirana_varijabla>
  </DomainObject.Predmet.StrankaFormatedOIB>
  <DomainObject.Predmet.StrankaFormatedWithAdress>
    <izvorni_sadrzaj> MARKO BARAN, KAŠTEL SUĆURAC, Magistrala Pape Ivana Pavla Ii 20, 21212 Kaštel Sućurac</izvorni_sadrzaj>
    <derivirana_varijabla naziv="DomainObject.Predmet.StrankaFormatedWithAdress_1"> MARKO BARAN, KAŠTEL SUĆURAC, Magistrala Pape Ivana Pavla Ii 20, 21212 Kaštel Sućurac</derivirana_varijabla>
  </DomainObject.Predmet.StrankaFormatedWithAdress>
  <DomainObject.Predmet.StrankaFormatedWithAdressOIB>
    <izvorni_sadrzaj> MARKO BARAN, KAŠTEL SUĆURAC, OIB 33476517791, Magistrala Pape Ivana Pavla Ii 20, 21212 Kaštel Sućurac</izvorni_sadrzaj>
    <derivirana_varijabla naziv="DomainObject.Predmet.StrankaFormatedWithAdressOIB_1"> MARKO BARAN, KAŠTEL SUĆURAC, OIB 33476517791, Magistrala Pape Ivana Pavla Ii 20, 21212 Kaštel Sućurac</derivirana_varijabla>
  </DomainObject.Predmet.StrankaFormatedWithAdressOIB>
  <DomainObject.Predmet.StrankaWithAdress>
    <izvorni_sadrzaj>MARKO BARAN, KAŠTEL SUĆURAC Magistrala Pape Ivana Pavla Ii 20,21212 Kaštel Sućurac</izvorni_sadrzaj>
    <derivirana_varijabla naziv="DomainObject.Predmet.StrankaWithAdress_1">MARKO BARAN, KAŠTEL SUĆURAC Magistrala Pape Ivana Pavla Ii 20,21212 Kaštel Sućurac</derivirana_varijabla>
  </DomainObject.Predmet.StrankaWithAdress>
  <DomainObject.Predmet.StrankaWithAdressOIB>
    <izvorni_sadrzaj>MARKO BARAN, KAŠTEL SUĆURAC, OIB 33476517791, Magistrala Pape Ivana Pavla Ii 20,21212 Kaštel Sućurac</izvorni_sadrzaj>
    <derivirana_varijabla naziv="DomainObject.Predmet.StrankaWithAdressOIB_1">MARKO BARAN, KAŠTEL SUĆURAC, OIB 33476517791, Magistrala Pape Ivana Pavla Ii 20,21212 Kaštel Sućurac</derivirana_varijabla>
  </DomainObject.Predmet.StrankaWithAdressOIB>
  <DomainObject.Predmet.StrankaNazivFormated>
    <izvorni_sadrzaj>MARKO BARAN, KAŠTEL SUĆURAC</izvorni_sadrzaj>
    <derivirana_varijabla naziv="DomainObject.Predmet.StrankaNazivFormated_1">MARKO BARAN, KAŠTEL SUĆURAC</derivirana_varijabla>
  </DomainObject.Predmet.StrankaNazivFormated>
  <DomainObject.Predmet.StrankaNazivFormatedOIB>
    <izvorni_sadrzaj>MARKO BARAN, KAŠTEL SUĆURAC, OIB 33476517791</izvorni_sadrzaj>
    <derivirana_varijabla naziv="DomainObject.Predmet.StrankaNazivFormatedOIB_1">MARKO BARAN, KAŠTEL SUĆURAC, OIB 33476517791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22034.13</izvorni_sadrzaj>
    <derivirana_varijabla naziv="DomainObject.Predmet.TrenutnaVrijednost_1">22034.13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MARKO BARAN, KAŠTEL SUĆURAC</item>
    </izvorni_sadrzaj>
    <derivirana_varijabla naziv="DomainObject.Predmet.StrankaListFormated_1">
      <item>MARKO BARAN, KAŠTEL SUĆURAC</item>
    </derivirana_varijabla>
  </DomainObject.Predmet.StrankaListFormated>
  <DomainObject.Predmet.StrankaListFormatedOIB>
    <izvorni_sadrzaj>
      <item>MARKO BARAN, KAŠTEL SUĆURAC, OIB 33476517791</item>
    </izvorni_sadrzaj>
    <derivirana_varijabla naziv="DomainObject.Predmet.StrankaListFormatedOIB_1">
      <item>MARKO BARAN, KAŠTEL SUĆURAC, OIB 33476517791</item>
    </derivirana_varijabla>
  </DomainObject.Predmet.StrankaListFormatedOIB>
  <DomainObject.Predmet.StrankaListFormatedWithAdress>
    <izvorni_sadrzaj>
      <item>MARKO BARAN, KAŠTEL SUĆURAC, Magistrala Pape Ivana Pavla Ii 20, 21212 Kaštel Sućurac</item>
    </izvorni_sadrzaj>
    <derivirana_varijabla naziv="DomainObject.Predmet.StrankaListFormatedWithAdress_1">
      <item>MARKO BARAN, KAŠTEL SUĆURAC, Magistrala Pape Ivana Pavla Ii 20, 21212 Kaštel Sućurac</item>
    </derivirana_varijabla>
  </DomainObject.Predmet.StrankaListFormatedWithAdress>
  <DomainObject.Predmet.StrankaListFormatedWithAdressOIB>
    <izvorni_sadrzaj>
      <item>MARKO BARAN, KAŠTEL SUĆURAC, OIB 33476517791, Magistrala Pape Ivana Pavla Ii 20, 21212 Kaštel Sućurac</item>
    </izvorni_sadrzaj>
    <derivirana_varijabla naziv="DomainObject.Predmet.StrankaListFormatedWithAdressOIB_1">
      <item>MARKO BARAN, KAŠTEL SUĆURAC, OIB 33476517791, Magistrala Pape Ivana Pavla Ii 20, 21212 Kaštel Sućurac</item>
    </derivirana_varijabla>
  </DomainObject.Predmet.StrankaListFormatedWithAdressOIB>
  <DomainObject.Predmet.StrankaListNazivFormated>
    <izvorni_sadrzaj>
      <item>MARKO BARAN, KAŠTEL SUĆURAC</item>
    </izvorni_sadrzaj>
    <derivirana_varijabla naziv="DomainObject.Predmet.StrankaListNazivFormated_1">
      <item>MARKO BARAN, KAŠTEL SUĆURAC</item>
    </derivirana_varijabla>
  </DomainObject.Predmet.StrankaListNazivFormated>
  <DomainObject.Predmet.StrankaListNazivFormatedOIB>
    <izvorni_sadrzaj>
      <item>MARKO BARAN, KAŠTEL SUĆURAC, OIB 33476517791</item>
    </izvorni_sadrzaj>
    <derivirana_varijabla naziv="DomainObject.Predmet.StrankaListNazivFormatedOIB_1">
      <item>MARKO BARAN, KAŠTEL SUĆURAC, OIB 33476517791</item>
    </derivirana_varijabla>
  </DomainObject.Predmet.StrankaListNazivFormatedOIB>
  <DomainObject.Predmet.ProtuStrankaListFormated>
    <izvorni_sadrzaj>
      <item>Stečajna masa iza PARČINA export-import d.o.o. u stečaju</item>
    </izvorni_sadrzaj>
    <derivirana_varijabla naziv="DomainObject.Predmet.ProtuStrankaListFormated_1">
      <item>Stečajna masa iza PARČINA export-import d.o.o. u stečaju</item>
    </derivirana_varijabla>
  </DomainObject.Predmet.ProtuStrankaListFormated>
  <DomainObject.Predmet.ProtuStrankaListFormatedOIB>
    <izvorni_sadrzaj>
      <item>Stečajna masa iza PARČINA export-import d.o.o. u stečaju, OIB 87669540037</item>
    </izvorni_sadrzaj>
    <derivirana_varijabla naziv="DomainObject.Predmet.ProtuStrankaListFormatedOIB_1">
      <item>Stečajna masa iza PARČINA export-import d.o.o. u stečaju, OIB 87669540037</item>
    </derivirana_varijabla>
  </DomainObject.Predmet.ProtuStrankaListFormatedOIB>
  <DomainObject.Predmet.ProtuStrankaListFormatedWithAdress>
    <izvorni_sadrzaj>
      <item>Stečajna masa iza PARČINA export-import d.o.o. u stečaju, Ćikovići 26/11, 51215 Kastav</item>
    </izvorni_sadrzaj>
    <derivirana_varijabla naziv="DomainObject.Predmet.ProtuStrankaListFormatedWithAdress_1">
      <item>Stečajna masa iza PARČINA export-import d.o.o. u stečaju, Ćikovići 26/11, 51215 Kastav</item>
    </derivirana_varijabla>
  </DomainObject.Predmet.ProtuStrankaListFormatedWithAdress>
  <DomainObject.Predmet.ProtuStrankaListFormatedWithAdressOIB>
    <izvorni_sadrzaj>
      <item>Stečajna masa iza PARČINA export-import d.o.o. u stečaju, OIB 87669540037, Ćikovići 26/11, 51215 Kastav</item>
    </izvorni_sadrzaj>
    <derivirana_varijabla naziv="DomainObject.Predmet.ProtuStrankaListFormatedWithAdressOIB_1">
      <item>Stečajna masa iza PARČINA export-import d.o.o. u stečaju, OIB 87669540037, Ćikovići 26/11, 51215 Kastav</item>
    </derivirana_varijabla>
  </DomainObject.Predmet.ProtuStrankaListFormatedWithAdressOIB>
  <DomainObject.Predmet.ProtuStrankaListNazivFormated>
    <izvorni_sadrzaj>
      <item>Stečajna masa iza PARČINA export-import d.o.o. u stečaju</item>
    </izvorni_sadrzaj>
    <derivirana_varijabla naziv="DomainObject.Predmet.ProtuStrankaListNazivFormated_1">
      <item>Stečajna masa iza PARČINA export-import d.o.o. u stečaju</item>
    </derivirana_varijabla>
  </DomainObject.Predmet.ProtuStrankaListNazivFormated>
  <DomainObject.Predmet.ProtuStrankaListNazivFormatedOIB>
    <izvorni_sadrzaj>
      <item>Stečajna masa iza PARČINA export-import d.o.o. u stečaju, OIB 87669540037</item>
    </izvorni_sadrzaj>
    <derivirana_varijabla naziv="DomainObject.Predmet.ProtuStrankaListNazivFormatedOIB_1">
      <item>Stečajna masa iza PARČINA export-import d.o.o. u stečaju, OIB 87669540037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BARAN, KAŠTEL SUĆURAC</izvorni_sadrzaj>
    <derivirana_varijabla naziv="DomainObject.Predmet.StrankaIDrugi_1">MARKO BARAN, KAŠTEL SUĆURAC</derivirana_varijabla>
  </DomainObject.Predmet.StrankaIDrugi>
  <DomainObject.Predmet.ProtustrankaIDrugi>
    <izvorni_sadrzaj>Stečajna masa iza PARČINA export-import d.o.o. u stečaju</izvorni_sadrzaj>
    <derivirana_varijabla naziv="DomainObject.Predmet.ProtustrankaIDrugi_1">Stečajna masa iza PARČINA export-import d.o.o. u stečaju</derivirana_varijabla>
  </DomainObject.Predmet.ProtustrankaIDrugi>
  <DomainObject.Predmet.StrankaIDrugiAdressOIB>
    <izvorni_sadrzaj>MARKO BARAN, KAŠTEL SUĆURAC, OIB 33476517791, Magistrala Pape Ivana Pavla Ii 20, 21212 Kaštel Sućurac</izvorni_sadrzaj>
    <derivirana_varijabla naziv="DomainObject.Predmet.StrankaIDrugiAdressOIB_1">MARKO BARAN, KAŠTEL SUĆURAC, OIB 33476517791, Magistrala Pape Ivana Pavla Ii 20, 21212 Kaštel Sućurac</derivirana_varijabla>
  </DomainObject.Predmet.StrankaIDrugiAdressOIB>
  <DomainObject.Predmet.ProtustrankaIDrugiAdressOIB>
    <izvorni_sadrzaj>Stečajna masa iza PARČINA export-import d.o.o. u stečaju, OIB 87669540037, Ćikovići 26/11, 51215 Kastav</izvorni_sadrzaj>
    <derivirana_varijabla naziv="DomainObject.Predmet.ProtustrankaIDrugiAdressOIB_1">Stečajna masa iza PARČINA export-import d.o.o. u stečaju, OIB 87669540037, Ćikovići 26/11,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travnja 2017.</izvorni_sadrzaj>
    <derivirana_varijabla naziv="DomainObject.Predmet.OdlukaRjesenje.DatumDonosenjaOdluke_1">3. travnja 2017.</derivirana_varijabla>
  </DomainObject.Predmet.OdlukaRjesenje.DatumDonosenjaOdluke>
  <DomainObject.Predmet.OdlukaRjesenje.DatumPravomocnosti>
    <izvorni_sadrzaj>21. travnja 2017.</izvorni_sadrzaj>
    <derivirana_varijabla naziv="DomainObject.Predmet.OdlukaRjesenje.DatumPravomocnosti_1">21. travnja 2017.</derivirana_varijabla>
  </DomainObject.Predmet.OdlukaRjesenje.DatumPravomocnosti>
  <DomainObject.Predmet.OdlukaRjesenje.Oznaka>
    <izvorni_sadrzaj>St-182/2015-42</izvorni_sadrzaj>
    <derivirana_varijabla naziv="DomainObject.Predmet.OdlukaRjesenje.Oznaka_1">St-182/2015-42</derivirana_varijabla>
  </DomainObject.Predmet.OdlukaRjesenje.Oznaka>
  <DomainObject.Predmet.SudioniciListNaziv>
    <izvorni_sadrzaj>
      <item>MARKO BARAN, KAŠTEL SUĆURAC</item>
      <item>Stečajna masa iza PARČINA export-import d.o.o. u stečaju</item>
    </izvorni_sadrzaj>
    <derivirana_varijabla naziv="DomainObject.Predmet.SudioniciListNaziv_1">
      <item>MARKO BARAN, KAŠTEL SUĆURAC</item>
      <item>Stečajna masa iza PARČINA export-import d.o.o. u stečaju</item>
    </derivirana_varijabla>
  </DomainObject.Predmet.SudioniciListNaziv>
  <DomainObject.Predmet.SudioniciListAdressOIB>
    <izvorni_sadrzaj>
      <item>MARKO BARAN, KAŠTEL SUĆURAC, OIB 33476517791, Magistrala Pape Ivana Pavla Ii 20,21212 Kaštel Sućurac</item>
      <item>Stečajna masa iza PARČINA export-import d.o.o. u stečaju, OIB 87669540037, Ćikovići 26/11,51215 Kastav</item>
    </izvorni_sadrzaj>
    <derivirana_varijabla naziv="DomainObject.Predmet.SudioniciListAdressOIB_1">
      <item>MARKO BARAN, KAŠTEL SUĆURAC, OIB 33476517791, Magistrala Pape Ivana Pavla Ii 20,21212 Kaštel Sućurac</item>
      <item>Stečajna masa iza PARČINA export-import d.o.o. u stečaju, OIB 87669540037, Ćikovići 26/11,51215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33476517791</item>
      <item>, OIB 87669540037</item>
    </izvorni_sadrzaj>
    <derivirana_varijabla naziv="DomainObject.Predmet.SudioniciListNazivOIB_1">
      <item>, OIB 33476517791</item>
      <item>, OIB 87669540037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1383</properties:Characters>
  <properties:Lines>47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2018-05-24T13:20:00Z</dcterms:created>
  <dc:creator>Damir Rabar</dc:creator>
  <cp:lastModifiedBy>Lorena Paris Aničić</cp:lastModifiedBy>
  <cp:lastPrinted>2018-05-25T07:55:00Z</cp:lastPrinted>
  <dcterms:modified xmlns:xsi="http://www.w3.org/2001/XMLSchema-instance" xsi:type="dcterms:W3CDTF">2018-05-25T07:57:00Z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(Rješenje - obračun stvarnih troškova.docx)</vt:lpwstr>
  </prop:property>
  <prop:property name="CC_coloring" pid="5" fmtid="{D5CDD505-2E9C-101B-9397-08002B2CF9AE}">
    <vt:bool>false</vt:bool>
  </prop:property>
</prop:Properties>
</file>