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6683" w14:paraId="1486683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C33740">
      <w:pPr>
        <w:jc w:val="both"/>
        <w:rPr>
          <w:rFonts w:hAnsi="Times New Roman" w:ascii="Times New Roman"/>
          <w:sz w:val="24"/>
          <w:szCs w:val="24"/>
        </w:rPr>
      </w:pPr>
      <w:r w:rsidRPr="00C33740">
        <w:rPr>
          <w:rFonts w:hAnsi="Times New Roman" w:ascii="Times New Roman"/>
          <w:sz w:val="24"/>
          <w:szCs w:val="24"/>
          <w:lang w:val="pl-PL"/>
        </w:rPr>
        <w:t>Nadle</w:t>
      </w:r>
      <w:r w:rsidRPr="00C33740">
        <w:rPr>
          <w:rFonts w:hAnsi="Times New Roman" w:ascii="Times New Roman"/>
          <w:sz w:val="24"/>
          <w:szCs w:val="24"/>
        </w:rPr>
        <w:t>ž</w:t>
      </w:r>
      <w:r w:rsidRPr="00C33740">
        <w:rPr>
          <w:rFonts w:hAnsi="Times New Roman" w:ascii="Times New Roman"/>
          <w:sz w:val="24"/>
          <w:szCs w:val="24"/>
          <w:lang w:val="pl-PL"/>
        </w:rPr>
        <w:t>ni</w:t>
      </w:r>
      <w:r w:rsidRPr="00C33740">
        <w:rPr>
          <w:rFonts w:hAnsi="Times New Roman" w:ascii="Times New Roman"/>
          <w:sz w:val="24"/>
          <w:szCs w:val="24"/>
        </w:rPr>
        <w:t xml:space="preserve"> </w:t>
      </w:r>
      <w:r w:rsidRPr="00C33740">
        <w:rPr>
          <w:rFonts w:hAnsi="Times New Roman" w:ascii="Times New Roman"/>
          <w:sz w:val="24"/>
          <w:szCs w:val="24"/>
          <w:lang w:val="pl-PL"/>
        </w:rPr>
        <w:t>trgova</w:t>
      </w:r>
      <w:r w:rsidRPr="00C33740">
        <w:rPr>
          <w:rFonts w:hAnsi="Times New Roman" w:ascii="Times New Roman"/>
          <w:sz w:val="24"/>
          <w:szCs w:val="24"/>
        </w:rPr>
        <w:t>č</w:t>
      </w:r>
      <w:r w:rsidRPr="00C33740">
        <w:rPr>
          <w:rFonts w:hAnsi="Times New Roman" w:ascii="Times New Roman"/>
          <w:sz w:val="24"/>
          <w:szCs w:val="24"/>
          <w:lang w:val="pl-PL"/>
        </w:rPr>
        <w:t>ki</w:t>
      </w:r>
      <w:r w:rsidRPr="00C33740">
        <w:rPr>
          <w:rFonts w:hAnsi="Times New Roman" w:ascii="Times New Roman"/>
          <w:sz w:val="24"/>
          <w:szCs w:val="24"/>
        </w:rPr>
        <w:t xml:space="preserve"> </w:t>
      </w:r>
      <w:r w:rsidRPr="00C33740">
        <w:rPr>
          <w:rFonts w:hAnsi="Times New Roman" w:ascii="Times New Roman"/>
          <w:sz w:val="24"/>
          <w:szCs w:val="24"/>
          <w:lang w:val="pl-PL"/>
        </w:rPr>
        <w:t>sud</w:t>
      </w:r>
      <w:r w:rsidR="00607A39" w:rsidRPr="00C33740">
        <w:rPr>
          <w:rFonts w:hAnsi="Times New Roman" w:ascii="Times New Roman"/>
          <w:sz w:val="24"/>
          <w:szCs w:val="24"/>
        </w:rPr>
        <w:t xml:space="preserve"> ZAGREB – stalna služba KARLOVAC</w:t>
      </w:r>
    </w:p>
    <w:p w:rsidRDefault="00702487" w:rsidP="00C33740" w:rsidR="00607A39" w:rsidRPr="00C33740">
      <w:pPr>
        <w:tabs>
          <w:tab w:pos="7170" w:val="left"/>
        </w:tabs>
        <w:rPr>
          <w:rFonts w:hAnsi="Times New Roman" w:ascii="Times New Roman"/>
          <w:sz w:val="24"/>
          <w:szCs w:val="24"/>
        </w:rPr>
      </w:pPr>
      <w:r w:rsidRPr="00C33740">
        <w:rPr>
          <w:rFonts w:hAnsi="Times New Roman" w:ascii="Times New Roman"/>
          <w:sz w:val="24"/>
          <w:szCs w:val="24"/>
          <w:lang w:val="pl-PL"/>
        </w:rPr>
        <w:t>Poslovni bro</w:t>
      </w:r>
      <w:r w:rsidR="00E24685" w:rsidRPr="00C33740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EA0E45">
        <w:rPr>
          <w:rFonts w:hAnsi="Times New Roman" w:ascii="Times New Roman"/>
          <w:b/>
          <w:sz w:val="24"/>
          <w:szCs w:val="24"/>
        </w:rPr>
        <w:t>St-366</w:t>
      </w:r>
      <w:r w:rsidR="00C33740" w:rsidRPr="00C33740">
        <w:rPr>
          <w:rFonts w:hAnsi="Times New Roman" w:ascii="Times New Roman"/>
          <w:b/>
          <w:sz w:val="24"/>
          <w:szCs w:val="24"/>
        </w:rPr>
        <w:t>/1</w:t>
      </w:r>
      <w:r w:rsidR="00EA0E45">
        <w:rPr>
          <w:rFonts w:hAnsi="Times New Roman" w:ascii="Times New Roman"/>
          <w:b/>
          <w:sz w:val="24"/>
          <w:szCs w:val="24"/>
        </w:rPr>
        <w:t>8</w:t>
      </w:r>
    </w:p>
    <w:p w:rsidRDefault="00EA0E45" w:rsidP="00702487" w:rsidR="00EA0E45">
      <w:pPr>
        <w:rPr>
          <w:rFonts w:hAnsi="Times New Roman" w:ascii="Times New Roman"/>
        </w:rPr>
      </w:pPr>
    </w:p>
    <w:p w:rsidRDefault="00EA0E45" w:rsidP="00702487" w:rsidR="00EA0E45">
      <w:pPr>
        <w:rPr>
          <w:rFonts w:hAnsi="Times New Roman" w:ascii="Times New Roman"/>
        </w:rPr>
      </w:pPr>
      <w:r w:rsidRPr="00827F8B">
        <w:rPr>
          <w:rFonts w:hAnsi="Times New Roman" w:ascii="Times New Roman"/>
        </w:rPr>
        <w:t>GRGIĆ d.o.o</w:t>
      </w:r>
      <w:r>
        <w:rPr>
          <w:rFonts w:hAnsi="Times New Roman" w:ascii="Times New Roman"/>
        </w:rPr>
        <w:t xml:space="preserve"> u stečaju</w:t>
      </w:r>
    </w:p>
    <w:p w:rsidRDefault="00EA0E45" w:rsidP="00702487" w:rsidR="00EA0E45">
      <w:pPr>
        <w:rPr>
          <w:rFonts w:hAnsi="Times New Roman" w:ascii="Times New Roman"/>
        </w:rPr>
      </w:pPr>
      <w:r w:rsidRPr="00827F8B">
        <w:rPr>
          <w:rFonts w:hAnsi="Times New Roman" w:ascii="Times New Roman"/>
        </w:rPr>
        <w:t xml:space="preserve">Istarska 45 </w:t>
      </w:r>
      <w:r>
        <w:rPr>
          <w:rFonts w:hAnsi="Times New Roman" w:ascii="Times New Roman"/>
        </w:rPr>
        <w:t>B</w:t>
      </w:r>
    </w:p>
    <w:p w:rsidRDefault="00EA0E45" w:rsidP="00702487" w:rsidR="00EA0E45">
      <w:pPr>
        <w:rPr>
          <w:rFonts w:hAnsi="Times New Roman" w:ascii="Times New Roman"/>
        </w:rPr>
      </w:pPr>
      <w:r>
        <w:rPr>
          <w:rFonts w:hAnsi="Times New Roman" w:ascii="Times New Roman"/>
        </w:rPr>
        <w:t>Zagreb</w:t>
      </w:r>
    </w:p>
    <w:p w:rsidRDefault="00EA0E45" w:rsidP="00702487" w:rsidR="00EA0E4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OIB :</w:t>
      </w:r>
      <w:r w:rsidRPr="00827F8B">
        <w:rPr>
          <w:rFonts w:hAnsi="Times New Roman" w:ascii="Times New Roman"/>
        </w:rPr>
        <w:t>49983824292</w:t>
      </w:r>
    </w:p>
    <w:p w:rsidRDefault="00702487" w:rsidP="00702487" w:rsidR="00702487" w:rsidRPr="00BC2DB2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__________</w:t>
      </w:r>
      <w:r>
        <w:rPr>
          <w:rFonts w:hAnsi="Times New Roman" w:ascii="Times New Roman"/>
          <w:sz w:val="24"/>
          <w:szCs w:val="24"/>
          <w:lang w:val="pl-PL"/>
        </w:rPr>
        <w:t>__________________________________</w:t>
      </w:r>
      <w:r w:rsidRPr="00BC2DB2">
        <w:rPr>
          <w:rFonts w:hAnsi="Times New Roman" w:ascii="Times New Roman"/>
          <w:sz w:val="24"/>
          <w:szCs w:val="24"/>
          <w:lang w:val="pl-PL"/>
        </w:rPr>
        <w:t>_______________________________</w:t>
      </w:r>
    </w:p>
    <w:p w:rsidRDefault="00702487" w:rsidP="00B30894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E24685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607A39" w:rsidP="00607A39" w:rsidR="00607A39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607A39" w:rsidP="00607A39" w:rsidR="00BF46F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VJEROVNIKA I VIŠEG ISPLATNOG REDA</w:t>
      </w:r>
    </w:p>
    <w:tbl>
      <w:tblPr>
        <w:tblpPr w:tblpY="1" w:tblpXSpec="center" w:vertAnchor="text" w:rightFromText="180" w:leftFromText="180"/>
        <w:tblOverlap w:val="never"/>
        <w:tblW w:type="pct" w:w="593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1671"/>
        <w:gridCol w:w="1539"/>
        <w:gridCol w:w="1468"/>
        <w:gridCol w:w="1700"/>
        <w:gridCol w:w="1133"/>
        <w:gridCol w:w="1276"/>
        <w:gridCol w:w="1418"/>
      </w:tblGrid>
      <w:tr w:rsidTr="007B36FE" w:rsidR="00BF46F1" w:rsidRPr="00B40BEB">
        <w:trPr>
          <w:jc w:val="center"/>
        </w:trPr>
        <w:tc>
          <w:tcPr>
            <w:tcW w:type="pct" w:w="371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758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98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66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771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14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79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643"/>
            <w:vAlign w:val="center"/>
          </w:tcPr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B36FE" w:rsidR="00BF46F1" w:rsidRPr="00B40BEB">
        <w:trPr>
          <w:trHeight w:val="977"/>
          <w:jc w:val="center"/>
        </w:trPr>
        <w:tc>
          <w:tcPr>
            <w:tcW w:type="pct" w:w="371"/>
          </w:tcPr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8"/>
          </w:tcPr>
          <w:p w:rsidRDefault="007B36FE" w:rsidP="00106F52" w:rsidR="007B36F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GORDAN GRGIĆ</w:t>
            </w:r>
          </w:p>
        </w:tc>
        <w:tc>
          <w:tcPr>
            <w:tcW w:type="pct" w:w="698"/>
          </w:tcPr>
          <w:p w:rsidRDefault="007B36FE" w:rsidP="00106F52" w:rsidR="007B36FE">
            <w:pPr>
              <w:pStyle w:val="Bezproreda"/>
              <w:rPr>
                <w:rFonts w:hAnsi="Times New Roman" w:ascii="Times New Roman"/>
                <w:sz w:val="24"/>
                <w:szCs w:val="24"/>
                <w:shd w:fill="F8F8F8" w:color="auto" w:val="clear"/>
              </w:rPr>
            </w:pPr>
          </w:p>
          <w:p w:rsidRDefault="007B36FE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25F34">
              <w:rPr>
                <w:rFonts w:hAnsi="Times New Roman" w:ascii="Times New Roman"/>
                <w:sz w:val="24"/>
                <w:szCs w:val="24"/>
                <w:shd w:fill="F8F8F8" w:color="auto" w:val="clear"/>
              </w:rPr>
              <w:t>40279626719</w:t>
            </w:r>
          </w:p>
          <w:p w:rsidRDefault="00BF46F1" w:rsidP="00BF46F1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6"/>
          </w:tcPr>
          <w:p w:rsidRDefault="00BF46F1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C4898" w:rsidP="00106F52" w:rsidR="007B36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Velebitska 1, Zadar</w:t>
            </w:r>
          </w:p>
        </w:tc>
        <w:tc>
          <w:tcPr>
            <w:tcW w:type="pct" w:w="771"/>
          </w:tcPr>
          <w:p w:rsidRDefault="00BF46F1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B36FE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2.039,11 neto</w:t>
            </w:r>
          </w:p>
          <w:p w:rsidRDefault="007B36FE" w:rsidP="00106F52" w:rsidR="007B36F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2.756,87 bruto</w:t>
            </w:r>
          </w:p>
        </w:tc>
        <w:tc>
          <w:tcPr>
            <w:tcW w:type="pct" w:w="514"/>
          </w:tcPr>
          <w:p w:rsidRDefault="00BF46F1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B36FE" w:rsidP="00BF46F1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obrazac, poslovne knjige</w:t>
            </w:r>
          </w:p>
        </w:tc>
        <w:tc>
          <w:tcPr>
            <w:tcW w:type="pct" w:w="579"/>
          </w:tcPr>
          <w:p w:rsidRDefault="00AF25A7" w:rsidP="00AF25A7" w:rsidR="00AF25A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AF25A7" w:rsidP="00AF25A7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2.039,11</w:t>
            </w:r>
          </w:p>
          <w:p w:rsidRDefault="00BF46F1" w:rsidP="00106F52" w:rsidR="00BF46F1" w:rsidRP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3"/>
          </w:tcPr>
          <w:p w:rsidRDefault="007B36FE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obrazac, poslovne knjige</w:t>
            </w:r>
          </w:p>
          <w:p w:rsidRDefault="00BF46F1" w:rsidP="00106F52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7B36FE" w:rsidR="00BF46F1" w:rsidRPr="00B40BEB">
        <w:trPr>
          <w:jc w:val="center"/>
        </w:trPr>
        <w:tc>
          <w:tcPr>
            <w:tcW w:type="pct" w:w="371"/>
          </w:tcPr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8"/>
          </w:tcPr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PU, Područni ured Zagreb</w:t>
            </w:r>
          </w:p>
        </w:tc>
        <w:tc>
          <w:tcPr>
            <w:tcW w:type="pct" w:w="698"/>
          </w:tcPr>
          <w:p w:rsidRDefault="007B36FE" w:rsidP="00106F52" w:rsidR="007B36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B36FE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6"/>
          </w:tcPr>
          <w:p w:rsidRDefault="007B36FE" w:rsidP="00106F52" w:rsidR="007B36F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B36FE" w:rsidP="007B36FE" w:rsidR="00BF46F1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Zagreb</w:t>
            </w:r>
          </w:p>
        </w:tc>
        <w:tc>
          <w:tcPr>
            <w:tcW w:type="pct" w:w="771"/>
          </w:tcPr>
          <w:p w:rsidRDefault="00BF46F1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4"/>
          </w:tcPr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9"/>
          </w:tcPr>
          <w:p w:rsidRDefault="00AF25A7" w:rsidP="00106F52" w:rsidR="00AF25A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AF25A7" w:rsidP="00106F52" w:rsidR="00BF46F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717,76</w:t>
            </w:r>
          </w:p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43"/>
          </w:tcPr>
          <w:p w:rsidRDefault="00BF46F1" w:rsidP="00106F52" w:rsidR="00BF46F1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0568A" w:rsidP="00D0568A" w:rsidR="00D0568A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106F52" w:rsidR="00106F52" w:rsidRPr="00106F52">
      <w:pPr>
        <w:jc w:val="center"/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</w:pPr>
      <w:r w:rsidRPr="00106F52">
        <w:rPr>
          <w:rFonts w:hAnsi="Times New Roman" w:ascii="Times New Roman"/>
          <w:b/>
          <w:sz w:val="24"/>
          <w:szCs w:val="24"/>
        </w:rPr>
        <w:t xml:space="preserve">Ukupno tražbine I. višeg isplatnog reda iznose </w:t>
      </w:r>
      <w:r w:rsidRPr="00106F52">
        <w:rPr>
          <w:rFonts w:eastAsia="Times New Roman" w:hAnsi="Times New Roman" w:ascii="Times New Roman"/>
          <w:b/>
          <w:color w:val="000000"/>
          <w:sz w:val="24"/>
          <w:szCs w:val="24"/>
          <w:lang w:eastAsia="hr-HR"/>
        </w:rPr>
        <w:t>2.756,87 kn</w:t>
      </w: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106F52" w:rsidP="003C42E4" w:rsidR="00106F5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06F52" w:rsidP="00D0568A" w:rsidR="00106F52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E24685" w:rsidP="00E24685" w:rsidR="00E24685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VJEROVNIKA II VIŠEG ISPLATNOG REDA</w:t>
      </w:r>
    </w:p>
    <w:p w:rsidRDefault="00702487" w:rsidP="00702487" w:rsidR="00702487" w:rsidRPr="00E96B0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3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818"/>
        <w:gridCol w:w="1669"/>
        <w:gridCol w:w="1539"/>
        <w:gridCol w:w="1642"/>
        <w:gridCol w:w="1528"/>
        <w:gridCol w:w="1133"/>
        <w:gridCol w:w="1561"/>
        <w:gridCol w:w="1133"/>
      </w:tblGrid>
      <w:tr w:rsidTr="00693578" w:rsidR="0007010C" w:rsidRPr="00B40BEB">
        <w:trPr>
          <w:jc w:val="center"/>
        </w:trPr>
        <w:tc>
          <w:tcPr>
            <w:tcW w:type="pct" w:w="371"/>
            <w:vAlign w:val="center"/>
          </w:tcPr>
          <w:p w:rsidRDefault="00E24685" w:rsidP="00E2468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br.</w:t>
            </w:r>
            <w:r w:rsidR="00702487" w:rsidRPr="00B40BEB"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</w:p>
        </w:tc>
        <w:tc>
          <w:tcPr>
            <w:tcW w:type="pct" w:w="757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98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45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93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pct" w:w="514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708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14"/>
            <w:vAlign w:val="center"/>
          </w:tcPr>
          <w:p w:rsidRDefault="00702487" w:rsidP="004837E8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93578" w:rsidR="0007010C" w:rsidRPr="00B40BEB">
        <w:trPr>
          <w:trHeight w:val="977"/>
          <w:jc w:val="center"/>
        </w:trPr>
        <w:tc>
          <w:tcPr>
            <w:tcW w:type="pct" w:w="371"/>
          </w:tcPr>
          <w:p w:rsidRDefault="00693578" w:rsidP="004837E8" w:rsidR="006935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24685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57"/>
          </w:tcPr>
          <w:p w:rsidRDefault="00693578" w:rsidP="00B30894" w:rsidR="00693578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B30894" w:rsidR="009F71D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VELEUČILIŠTE VERN</w:t>
            </w:r>
          </w:p>
        </w:tc>
        <w:tc>
          <w:tcPr>
            <w:tcW w:type="pct" w:w="698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42E4" w:rsidP="00693578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69357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72704766886</w:t>
            </w:r>
          </w:p>
        </w:tc>
        <w:tc>
          <w:tcPr>
            <w:tcW w:type="pct" w:w="745"/>
          </w:tcPr>
          <w:p w:rsidRDefault="003C42E4" w:rsidP="00B30894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B30894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 bana J. Jelačića 3</w:t>
            </w:r>
            <w:r w:rsidR="009F71D3">
              <w:rPr>
                <w:rFonts w:hAnsi="Times New Roman" w:ascii="Times New Roman"/>
                <w:sz w:val="24"/>
                <w:szCs w:val="24"/>
              </w:rPr>
              <w:t>, Zagreb</w:t>
            </w:r>
          </w:p>
        </w:tc>
        <w:tc>
          <w:tcPr>
            <w:tcW w:type="pct" w:w="693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42E4" w:rsidP="004837E8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693578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16.620,30</w:t>
            </w:r>
          </w:p>
        </w:tc>
        <w:tc>
          <w:tcPr>
            <w:tcW w:type="pct" w:w="514"/>
          </w:tcPr>
          <w:p w:rsidRDefault="00E96B0B" w:rsidP="009F71D3" w:rsidR="00E96B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E96B0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Zadužnica, </w:t>
            </w:r>
            <w:r w:rsidR="00867CA7">
              <w:rPr>
                <w:rFonts w:hAnsi="Times New Roman" w:ascii="Times New Roman"/>
                <w:sz w:val="24"/>
                <w:szCs w:val="24"/>
              </w:rPr>
              <w:t>IOS</w:t>
            </w:r>
            <w:r>
              <w:rPr>
                <w:rFonts w:hAnsi="Times New Roman" w:ascii="Times New Roman"/>
                <w:sz w:val="24"/>
                <w:szCs w:val="24"/>
              </w:rPr>
              <w:t>, kta</w:t>
            </w:r>
          </w:p>
        </w:tc>
        <w:tc>
          <w:tcPr>
            <w:tcW w:type="pct" w:w="708"/>
          </w:tcPr>
          <w:p w:rsidRDefault="0007010C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4837E8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  <w:p w:rsidRDefault="003C42E4" w:rsidP="004837E8" w:rsidR="000701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693578">
              <w:rPr>
                <w:rFonts w:hAnsi="Times New Roman" w:ascii="Times New Roman"/>
                <w:sz w:val="24"/>
                <w:szCs w:val="24"/>
              </w:rPr>
              <w:t>16.620,30</w:t>
            </w:r>
          </w:p>
          <w:p w:rsidRDefault="00702487" w:rsidP="004837E8" w:rsidR="00702487" w:rsidRPr="00E2468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4"/>
          </w:tcPr>
          <w:p w:rsidRDefault="00693578" w:rsidP="009F71D3" w:rsidR="006935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9F71D3" w:rsidR="00E96B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Zadužnica, IOS, kta</w:t>
            </w:r>
          </w:p>
          <w:p w:rsidRDefault="00702487" w:rsidP="00E96B0B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693578" w:rsidR="0007010C" w:rsidRPr="00B40BEB">
        <w:trPr>
          <w:jc w:val="center"/>
        </w:trPr>
        <w:tc>
          <w:tcPr>
            <w:tcW w:type="pct" w:w="371"/>
          </w:tcPr>
          <w:p w:rsidRDefault="00702487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24685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57"/>
          </w:tcPr>
          <w:p w:rsidRDefault="00693578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type="pct" w:w="698"/>
          </w:tcPr>
          <w:p w:rsidRDefault="00B30894" w:rsidP="004837E8" w:rsidR="00B308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42E4" w:rsidP="004837E8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4837E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45"/>
          </w:tcPr>
          <w:p w:rsidRDefault="00693578" w:rsidP="00B30894" w:rsidR="0069357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B30894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Savska cesta </w:t>
            </w:r>
            <w:r w:rsidR="009F71D3">
              <w:rPr>
                <w:rFonts w:hAnsi="Times New Roman" w:ascii="Times New Roman"/>
                <w:sz w:val="24"/>
                <w:szCs w:val="24"/>
              </w:rPr>
              <w:t>41, Zagreb</w:t>
            </w:r>
          </w:p>
        </w:tc>
        <w:tc>
          <w:tcPr>
            <w:tcW w:type="pct" w:w="693"/>
          </w:tcPr>
          <w:p w:rsidRDefault="00702487" w:rsidP="004837E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42E4" w:rsidP="004837E8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F71D3" w:rsidP="004837E8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693578">
              <w:rPr>
                <w:rFonts w:hAnsi="Times New Roman" w:ascii="Times New Roman"/>
                <w:sz w:val="24"/>
                <w:szCs w:val="24"/>
              </w:rPr>
              <w:t>53.475,02</w:t>
            </w:r>
          </w:p>
        </w:tc>
        <w:tc>
          <w:tcPr>
            <w:tcW w:type="pct" w:w="514"/>
          </w:tcPr>
          <w:p w:rsidRDefault="00693578" w:rsidP="00693578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PDV, JOPPD, Članarina, porez na tvrtku</w:t>
            </w:r>
          </w:p>
        </w:tc>
        <w:tc>
          <w:tcPr>
            <w:tcW w:type="pct" w:w="708"/>
          </w:tcPr>
          <w:p w:rsidRDefault="00702487" w:rsidP="004837E8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42E4" w:rsidP="00693578" w:rsidR="003C42E4">
            <w:pPr>
              <w:rPr>
                <w:color w:val="000000"/>
              </w:rPr>
            </w:pPr>
          </w:p>
          <w:p w:rsidRDefault="003C42E4" w:rsidP="00693578" w:rsidR="00693578">
            <w:pPr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  <w:r w:rsidR="00693578">
              <w:rPr>
                <w:color w:val="000000"/>
              </w:rPr>
              <w:t>152.357,26</w:t>
            </w:r>
            <w:r w:rsidR="00106F52">
              <w:rPr>
                <w:color w:val="000000"/>
              </w:rPr>
              <w:t>*</w:t>
            </w:r>
          </w:p>
          <w:p w:rsidRDefault="0007010C" w:rsidP="004837E8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14"/>
          </w:tcPr>
          <w:p w:rsidRDefault="00693578" w:rsidP="009F71D3" w:rsidR="0007010C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Prijava PDV, JOPPD, Članarina, porez na tvrtku</w:t>
            </w:r>
          </w:p>
        </w:tc>
      </w:tr>
      <w:tr w:rsidTr="00693578" w:rsidR="009F71D3" w:rsidRPr="00B40BEB">
        <w:trPr>
          <w:jc w:val="center"/>
        </w:trPr>
        <w:tc>
          <w:tcPr>
            <w:tcW w:type="pct" w:w="371"/>
          </w:tcPr>
          <w:p w:rsidRDefault="009F71D3" w:rsidP="009F71D3" w:rsidR="009F71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9F71D3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57"/>
          </w:tcPr>
          <w:p w:rsidRDefault="00693578" w:rsidP="009F71D3" w:rsidR="009F71D3" w:rsidRPr="00693578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693578">
              <w:rPr>
                <w:rFonts w:hAnsi="Times New Roman" w:ascii="Times New Roman"/>
                <w:sz w:val="20"/>
                <w:szCs w:val="20"/>
              </w:rPr>
              <w:t>ERSTE&amp;STEIERM</w:t>
            </w:r>
            <w:r w:rsidRPr="00693578">
              <w:rPr>
                <w:rFonts w:hAnsi="StoneSerif SAIN SmBd v.1" w:ascii="StoneSerif SAIN SmBd v.1"/>
                <w:sz w:val="20"/>
                <w:szCs w:val="20"/>
              </w:rPr>
              <w:t>Ã</w:t>
            </w:r>
            <w:r w:rsidRPr="00693578">
              <w:rPr>
                <w:rFonts w:hAnsi="Times New Roman" w:ascii="Times New Roman"/>
                <w:sz w:val="20"/>
                <w:szCs w:val="20"/>
              </w:rPr>
              <w:t>RKISHE BANK D.D.</w:t>
            </w:r>
          </w:p>
        </w:tc>
        <w:tc>
          <w:tcPr>
            <w:tcW w:type="pct" w:w="698"/>
          </w:tcPr>
          <w:p w:rsidRDefault="003C42E4" w:rsidP="009F71D3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745"/>
          </w:tcPr>
          <w:p w:rsidRDefault="00693578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Jadranski trg 3a, Rijeka</w:t>
            </w:r>
          </w:p>
        </w:tc>
        <w:tc>
          <w:tcPr>
            <w:tcW w:type="pct" w:w="693"/>
          </w:tcPr>
          <w:p w:rsidRDefault="003C42E4" w:rsidP="009F71D3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6.880.006,87</w:t>
            </w:r>
          </w:p>
        </w:tc>
        <w:tc>
          <w:tcPr>
            <w:tcW w:type="pct" w:w="514"/>
          </w:tcPr>
          <w:p w:rsidRDefault="00693578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Ugovori, Rješenje o ovrsi</w:t>
            </w:r>
          </w:p>
        </w:tc>
        <w:tc>
          <w:tcPr>
            <w:tcW w:type="pct" w:w="708"/>
          </w:tcPr>
          <w:p w:rsidRDefault="003C42E4" w:rsidP="009F71D3" w:rsidR="003C42E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3578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6.880.006,87</w:t>
            </w:r>
          </w:p>
        </w:tc>
        <w:tc>
          <w:tcPr>
            <w:tcW w:type="pct" w:w="514"/>
          </w:tcPr>
          <w:p w:rsidRDefault="00693578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Ios, Ugovori, Rješenje o ovrsi</w:t>
            </w:r>
          </w:p>
        </w:tc>
      </w:tr>
      <w:tr w:rsidTr="00693578" w:rsidR="009F71D3" w:rsidRPr="00B40BEB">
        <w:trPr>
          <w:jc w:val="center"/>
        </w:trPr>
        <w:tc>
          <w:tcPr>
            <w:tcW w:type="pct" w:w="371"/>
          </w:tcPr>
          <w:p w:rsidRDefault="00E96B0B" w:rsidP="009F71D3" w:rsidR="00E96B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B30894" w:rsidP="009F71D3" w:rsidR="009F71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57"/>
          </w:tcPr>
          <w:p w:rsidRDefault="00693578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Hrvatski registar brodova</w:t>
            </w:r>
          </w:p>
        </w:tc>
        <w:tc>
          <w:tcPr>
            <w:tcW w:type="pct" w:w="698"/>
          </w:tcPr>
          <w:p w:rsidRDefault="009F71D3" w:rsidP="009F71D3" w:rsidR="009F71D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7934" w:rsidP="009F71D3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04601923208</w:t>
            </w:r>
          </w:p>
        </w:tc>
        <w:tc>
          <w:tcPr>
            <w:tcW w:type="pct" w:w="745"/>
          </w:tcPr>
          <w:p w:rsidRDefault="003C7934" w:rsidP="00E96B0B" w:rsidR="009F71D3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Marasovićeva 67, Split</w:t>
            </w:r>
          </w:p>
        </w:tc>
        <w:tc>
          <w:tcPr>
            <w:tcW w:type="pct" w:w="693"/>
          </w:tcPr>
          <w:p w:rsidRDefault="00106F52" w:rsidP="009F71D3" w:rsidR="00106F52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42E4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3C7934">
              <w:rPr>
                <w:rFonts w:hAnsi="Times New Roman" w:ascii="Times New Roman"/>
                <w:sz w:val="24"/>
                <w:szCs w:val="24"/>
              </w:rPr>
              <w:t>7.542,34</w:t>
            </w:r>
          </w:p>
        </w:tc>
        <w:tc>
          <w:tcPr>
            <w:tcW w:type="pct" w:w="514"/>
          </w:tcPr>
          <w:p w:rsidRDefault="003C7934" w:rsidP="009F71D3" w:rsidR="009F71D3" w:rsidRPr="00E96B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pct" w:w="708"/>
          </w:tcPr>
          <w:p w:rsidRDefault="00011216" w:rsidP="009F71D3" w:rsidR="00011216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  <w:p w:rsidRDefault="00011216" w:rsidP="009F71D3" w:rsidR="009F71D3" w:rsidRPr="00E96B0B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    </w:t>
            </w:r>
            <w:r w:rsidR="003C7934">
              <w:rPr>
                <w:rFonts w:hAnsi="Times New Roman" w:asci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type="pct" w:w="514"/>
          </w:tcPr>
          <w:p w:rsidRDefault="003C7934" w:rsidP="009F71D3" w:rsidR="009F71D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</w:tr>
    </w:tbl>
    <w:p w:rsidRDefault="00263126" w:rsidP="00263126" w:rsidR="00263126" w:rsidRPr="00263126">
      <w:pPr>
        <w:jc w:val="center"/>
        <w:rPr>
          <w:rFonts w:eastAsia="Times New Roman"/>
          <w:color w:val="000000"/>
          <w:lang w:eastAsia="hr-HR"/>
        </w:rPr>
      </w:pPr>
      <w:r>
        <w:rPr>
          <w:rFonts w:hAnsi="Times New Roman" w:ascii="Times New Roman"/>
          <w:b/>
          <w:sz w:val="24"/>
        </w:rPr>
        <w:t xml:space="preserve">Ukupno II viši isplatni red:                              7.057.644,53                         </w:t>
      </w:r>
      <w:r w:rsidRPr="00263126">
        <w:rPr>
          <w:rFonts w:eastAsia="Times New Roman"/>
          <w:b/>
          <w:color w:val="000000"/>
          <w:lang w:eastAsia="hr-HR"/>
        </w:rPr>
        <w:t>7.048.984,43</w:t>
      </w:r>
    </w:p>
    <w:p w:rsidRDefault="00E96B0B" w:rsidP="00E96B0B" w:rsidR="00E96B0B">
      <w:pPr>
        <w:jc w:val="center"/>
        <w:rPr>
          <w:rFonts w:hAnsi="Times New Roman" w:ascii="Times New Roman"/>
          <w:b/>
          <w:sz w:val="24"/>
        </w:rPr>
      </w:pPr>
    </w:p>
    <w:p w:rsidRDefault="00106F52" w:rsidP="00106F52" w:rsidR="003C42E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</w:rPr>
        <w:t xml:space="preserve">* </w:t>
      </w:r>
      <w:r w:rsidRPr="00011216">
        <w:rPr>
          <w:rFonts w:hAnsi="Times New Roman" w:ascii="Times New Roman"/>
          <w:sz w:val="24"/>
        </w:rPr>
        <w:t>Vjerovnik</w:t>
      </w:r>
      <w:r>
        <w:rPr>
          <w:rFonts w:hAnsi="Times New Roman" w:ascii="Times New Roman"/>
          <w:b/>
          <w:sz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Republika Hrvatska, Ministarstvo financija, Porezna uprava, prijavio je tražbinu u ukupnom iznosu 153.475,02 kn. </w:t>
      </w:r>
    </w:p>
    <w:p w:rsidRDefault="00106F52" w:rsidP="00106F52" w:rsidR="003C42E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Iznos od 717,76 kn priznat je u prvom višem isplatnom redu s obzirom da se odnosi na pripadajući dio ukupnog troška </w:t>
      </w:r>
      <w:r w:rsidR="003C42E4">
        <w:rPr>
          <w:rFonts w:hAnsi="Times New Roman" w:ascii="Times New Roman"/>
          <w:sz w:val="24"/>
          <w:szCs w:val="24"/>
        </w:rPr>
        <w:t>plaće.</w:t>
      </w:r>
    </w:p>
    <w:p w:rsidRDefault="003C42E4" w:rsidP="00106F52" w:rsidR="00106F5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011216">
        <w:rPr>
          <w:rFonts w:hAnsi="Times New Roman" w:ascii="Times New Roman"/>
          <w:sz w:val="24"/>
          <w:szCs w:val="24"/>
        </w:rPr>
        <w:t>statak prijavljen</w:t>
      </w:r>
      <w:r>
        <w:rPr>
          <w:rFonts w:hAnsi="Times New Roman" w:ascii="Times New Roman"/>
          <w:sz w:val="24"/>
          <w:szCs w:val="24"/>
        </w:rPr>
        <w:t>e</w:t>
      </w:r>
      <w:r w:rsidR="00011216">
        <w:rPr>
          <w:rFonts w:hAnsi="Times New Roman" w:ascii="Times New Roman"/>
          <w:sz w:val="24"/>
          <w:szCs w:val="24"/>
        </w:rPr>
        <w:t xml:space="preserve"> traž</w:t>
      </w:r>
      <w:r>
        <w:rPr>
          <w:rFonts w:hAnsi="Times New Roman" w:ascii="Times New Roman"/>
          <w:sz w:val="24"/>
          <w:szCs w:val="24"/>
        </w:rPr>
        <w:t xml:space="preserve">bine </w:t>
      </w:r>
      <w:r w:rsidR="00106F52">
        <w:rPr>
          <w:rFonts w:hAnsi="Times New Roman" w:ascii="Times New Roman"/>
          <w:sz w:val="24"/>
          <w:szCs w:val="24"/>
        </w:rPr>
        <w:t>od 400,00 kn čini tražbinu nižeg ispaltnog reda</w:t>
      </w:r>
      <w:r w:rsidR="002E2DA1">
        <w:rPr>
          <w:rFonts w:hAnsi="Times New Roman" w:ascii="Times New Roman"/>
          <w:sz w:val="24"/>
          <w:szCs w:val="24"/>
        </w:rPr>
        <w:t xml:space="preserve"> (troškovi prisilne naplate) </w:t>
      </w:r>
      <w:r w:rsidR="00106F52">
        <w:rPr>
          <w:rFonts w:hAnsi="Times New Roman" w:ascii="Times New Roman"/>
          <w:sz w:val="24"/>
          <w:szCs w:val="24"/>
        </w:rPr>
        <w:t xml:space="preserve"> koja se ne osporava, već stečajna upraviteljica predlaže da ju sud odbaci Rješenjem.</w:t>
      </w:r>
    </w:p>
    <w:p w:rsidRDefault="003C7934" w:rsidP="00011216" w:rsidR="003C7934">
      <w:pPr>
        <w:rPr>
          <w:rFonts w:hAnsi="Times New Roman" w:ascii="Times New Roman"/>
          <w:b/>
          <w:sz w:val="24"/>
        </w:rPr>
      </w:pPr>
    </w:p>
    <w:tbl>
      <w:tblPr>
        <w:tblW w:type="dxa" w:w="8936"/>
        <w:tblInd w:type="dxa" w:w="93"/>
        <w:tblLook w:val="04A0" w:noVBand="1" w:noHBand="0" w:lastColumn="0" w:firstColumn="1" w:lastRow="0" w:firstRow="1"/>
      </w:tblPr>
      <w:tblGrid>
        <w:gridCol w:w="961"/>
        <w:gridCol w:w="2565"/>
        <w:gridCol w:w="2565"/>
        <w:gridCol w:w="2845"/>
      </w:tblGrid>
      <w:tr w:rsidTr="00263126" w:rsidR="003C7934" w:rsidRPr="003C7934">
        <w:trPr>
          <w:trHeight w:val="899"/>
        </w:trPr>
        <w:tc>
          <w:tcPr>
            <w:tcW w:type="dxa" w:w="961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7934" w:rsidP="003C7934" w:rsidR="003C7934" w:rsidRPr="003C7934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C7934">
              <w:rPr>
                <w:rFonts w:eastAsia="Times New Roman"/>
                <w:color w:val="000000"/>
                <w:lang w:eastAsia="hr-HR"/>
              </w:rPr>
              <w:t>r.br.</w:t>
            </w:r>
          </w:p>
        </w:tc>
        <w:tc>
          <w:tcPr>
            <w:tcW w:type="dxa" w:w="25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7934" w:rsidP="003C7934" w:rsidR="003C7934" w:rsidRPr="003C7934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Iznos osporene tražbine</w:t>
            </w:r>
          </w:p>
        </w:tc>
        <w:tc>
          <w:tcPr>
            <w:tcW w:type="dxa" w:w="256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7934" w:rsidP="003C7934" w:rsidR="003C7934" w:rsidRPr="003C7934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Razlog osporavanja tražbine</w:t>
            </w:r>
          </w:p>
        </w:tc>
        <w:tc>
          <w:tcPr>
            <w:tcW w:type="dxa" w:w="284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3C7934" w:rsidP="003C7934" w:rsidR="003C7934" w:rsidRPr="003C7934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Oznaka ovršne isprave ako se tražbine zasniva na ovršnoj ispravi</w:t>
            </w:r>
          </w:p>
        </w:tc>
      </w:tr>
      <w:tr w:rsidTr="00263126" w:rsidR="003C7934" w:rsidRPr="003C7934">
        <w:trPr>
          <w:trHeight w:val="269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C7934" w:rsidP="003C7934" w:rsidR="003C7934" w:rsidRPr="003C7934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 w:rsidRPr="003C793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56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56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284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263126" w:rsidR="003C7934" w:rsidRPr="003C7934">
        <w:trPr>
          <w:trHeight w:val="269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56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56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84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  <w:tr w:rsidTr="00263126" w:rsidR="003C7934" w:rsidRPr="003C7934">
        <w:trPr>
          <w:trHeight w:val="269"/>
        </w:trPr>
        <w:tc>
          <w:tcPr>
            <w:tcW w:type="dxa" w:w="96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06F52" w:rsidP="003C7934" w:rsidR="003C7934" w:rsidRPr="003C7934">
            <w:pPr>
              <w:spacing w:after="0"/>
              <w:jc w:val="center"/>
              <w:rPr>
                <w:rFonts w:eastAsia="Times New Roman"/>
                <w:color w:val="000000"/>
                <w:lang w:eastAsia="hr-HR"/>
              </w:rPr>
            </w:pPr>
            <w:r>
              <w:rPr>
                <w:rFonts w:eastAsia="Times New Roman"/>
                <w:color w:val="000000"/>
                <w:lang w:eastAsia="hr-HR"/>
              </w:rPr>
              <w:t>4.</w:t>
            </w:r>
            <w:r w:rsidR="003C7934" w:rsidRPr="003C7934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256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C7934" w:rsidP="003C7934" w:rsidR="00106F52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</w:p>
          <w:p w:rsidRDefault="00106F52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        7.542,34</w:t>
            </w:r>
          </w:p>
        </w:tc>
        <w:tc>
          <w:tcPr>
            <w:tcW w:type="dxa" w:w="256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7B36FE" w:rsidP="00106F52" w:rsidR="003C7934" w:rsidRPr="003C7934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</w:t>
            </w:r>
            <w:r w:rsidR="00106F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astara</w:t>
            </w: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računi iz 2013. godine</w:t>
            </w:r>
          </w:p>
        </w:tc>
        <w:tc>
          <w:tcPr>
            <w:tcW w:type="dxa" w:w="2845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hideMark/>
          </w:tcPr>
          <w:p w:rsidRDefault="003C42E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="003C7934" w:rsidRPr="003C7934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</w:t>
            </w:r>
            <w:r w:rsidR="00106F52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Nema ovršne isprave</w:t>
            </w:r>
          </w:p>
        </w:tc>
      </w:tr>
      <w:tr w:rsidTr="00263126" w:rsidR="003C7934" w:rsidRPr="003C7934">
        <w:trPr>
          <w:trHeight w:val="269"/>
        </w:trPr>
        <w:tc>
          <w:tcPr>
            <w:tcW w:type="dxa" w:w="96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</w:p>
        </w:tc>
        <w:tc>
          <w:tcPr>
            <w:tcW w:type="dxa" w:w="256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56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type="dxa" w:w="2845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3C7934" w:rsidP="003C7934" w:rsidR="003C7934" w:rsidRPr="003C7934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</w:tc>
      </w:tr>
    </w:tbl>
    <w:p w:rsidRDefault="00011216" w:rsidP="00106F52" w:rsidR="00011216">
      <w:pPr>
        <w:rPr>
          <w:rFonts w:hAnsi="Times New Roman" w:ascii="Times New Roman"/>
          <w:b/>
          <w:sz w:val="24"/>
        </w:rPr>
      </w:pPr>
    </w:p>
    <w:p w:rsidRDefault="00E96B0B" w:rsidP="00E96B0B" w:rsidR="00E96B0B">
      <w:pPr>
        <w:jc w:val="center"/>
        <w:rPr>
          <w:rFonts w:hAnsi="Times New Roman" w:ascii="Times New Roman"/>
          <w:b/>
          <w:sz w:val="24"/>
        </w:rPr>
      </w:pPr>
    </w:p>
    <w:p w:rsidRDefault="00702487" w:rsidP="00E96B0B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2F46B1">
      <w:pPr>
        <w:jc w:val="center"/>
        <w:rPr>
          <w:rFonts w:hAnsi="Times New Roman" w:ascii="Times New Roman"/>
          <w:b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601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90"/>
        <w:gridCol w:w="1586"/>
        <w:gridCol w:w="1560"/>
        <w:gridCol w:w="1417"/>
        <w:gridCol w:w="1276"/>
        <w:gridCol w:w="1560"/>
        <w:gridCol w:w="1276"/>
        <w:gridCol w:w="1707"/>
      </w:tblGrid>
      <w:tr w:rsidTr="00011216" w:rsidR="00011216" w:rsidRPr="00B40BEB">
        <w:trPr>
          <w:jc w:val="center"/>
        </w:trPr>
        <w:tc>
          <w:tcPr>
            <w:tcW w:type="pct" w:w="354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0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98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34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71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98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71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764"/>
            <w:vAlign w:val="center"/>
          </w:tcPr>
          <w:p w:rsidRDefault="003C7934" w:rsidP="00106F52" w:rsidR="003C793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11216" w:rsidR="00011216" w:rsidRPr="00B40BEB">
        <w:trPr>
          <w:jc w:val="center"/>
        </w:trPr>
        <w:tc>
          <w:tcPr>
            <w:tcW w:type="pct" w:w="354"/>
          </w:tcPr>
          <w:p w:rsidRDefault="003C7934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3C7934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0"/>
          </w:tcPr>
          <w:p w:rsidRDefault="00106F52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693578">
              <w:rPr>
                <w:rFonts w:hAnsi="Times New Roman" w:ascii="Times New Roman"/>
                <w:sz w:val="20"/>
                <w:szCs w:val="20"/>
              </w:rPr>
              <w:t>ERSTE&amp;STEIERM</w:t>
            </w:r>
            <w:r w:rsidRPr="00693578">
              <w:rPr>
                <w:rFonts w:hAnsi="StoneSerif SAIN SmBd v.1" w:ascii="StoneSerif SAIN SmBd v.1"/>
                <w:sz w:val="20"/>
                <w:szCs w:val="20"/>
              </w:rPr>
              <w:t>Ã</w:t>
            </w:r>
            <w:r w:rsidRPr="00693578">
              <w:rPr>
                <w:rFonts w:hAnsi="Times New Roman" w:ascii="Times New Roman"/>
                <w:sz w:val="20"/>
                <w:szCs w:val="20"/>
              </w:rPr>
              <w:t>RKISHE BANK D.D.</w:t>
            </w:r>
          </w:p>
        </w:tc>
        <w:tc>
          <w:tcPr>
            <w:tcW w:type="pct" w:w="698"/>
          </w:tcPr>
          <w:p w:rsidRDefault="00106F52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23057039320</w:t>
            </w:r>
          </w:p>
        </w:tc>
        <w:tc>
          <w:tcPr>
            <w:tcW w:type="pct" w:w="634"/>
          </w:tcPr>
          <w:p w:rsidRDefault="00106F52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Jadranski trg 3a, Rijeka</w:t>
            </w:r>
          </w:p>
        </w:tc>
        <w:tc>
          <w:tcPr>
            <w:tcW w:type="pct" w:w="571"/>
          </w:tcPr>
          <w:p w:rsidRDefault="00106F52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Upisnik brodova Lučka kapetanija Šibenik, ispostava Murter</w:t>
            </w:r>
          </w:p>
        </w:tc>
        <w:tc>
          <w:tcPr>
            <w:tcW w:type="pct" w:w="698"/>
          </w:tcPr>
          <w:p w:rsidRDefault="00106F52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6.876,912,53</w:t>
            </w:r>
          </w:p>
        </w:tc>
        <w:tc>
          <w:tcPr>
            <w:tcW w:type="pct" w:w="571"/>
          </w:tcPr>
          <w:p w:rsidRDefault="00011216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 o kreditu</w:t>
            </w:r>
          </w:p>
        </w:tc>
        <w:tc>
          <w:tcPr>
            <w:tcW w:type="pct" w:w="764"/>
          </w:tcPr>
          <w:p w:rsidRDefault="00011216" w:rsidP="00106F52" w:rsidR="003C793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Brodica Ljubica 521 MU, brodica Slađana 333 MU, brodica Piccollo, 263 MU, brodica Lully 603 MU</w:t>
            </w:r>
          </w:p>
        </w:tc>
      </w:tr>
    </w:tbl>
    <w:p w:rsidRDefault="00F250F9" w:rsidP="00702487" w:rsidR="00F250F9">
      <w:pPr>
        <w:jc w:val="center"/>
        <w:rPr>
          <w:rFonts w:hAnsi="Times New Roman" w:ascii="Times New Roman"/>
          <w:b/>
          <w:sz w:val="24"/>
        </w:rPr>
      </w:pPr>
    </w:p>
    <w:p w:rsidRDefault="003C42E4" w:rsidP="00702487" w:rsidR="003C42E4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2F46B1">
      <w:pPr>
        <w:jc w:val="center"/>
        <w:rPr>
          <w:rFonts w:hAnsi="Times New Roman" w:ascii="Times New Roman"/>
          <w:b/>
          <w:sz w:val="24"/>
        </w:rPr>
      </w:pPr>
    </w:p>
    <w:p w:rsidRDefault="002F46B1" w:rsidP="00702487" w:rsidR="00702487" w:rsidRPr="002F46B1">
      <w:pPr>
        <w:jc w:val="center"/>
        <w:rPr>
          <w:rFonts w:hAnsi="Times New Roman" w:ascii="Times New Roman"/>
          <w:b/>
          <w:sz w:val="24"/>
        </w:rPr>
      </w:pPr>
      <w:r w:rsidRPr="002F46B1">
        <w:rPr>
          <w:rFonts w:hAnsi="Times New Roman" w:ascii="Times New Roman"/>
          <w:b/>
          <w:sz w:val="24"/>
        </w:rPr>
        <w:t>- nema izlučnih prava</w:t>
      </w: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702487" w:rsidP="00702487" w:rsidR="00FB0CA4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>Mjesto i datum</w:t>
      </w:r>
      <w:r w:rsidR="00FB0CA4">
        <w:rPr>
          <w:rFonts w:hAnsi="Times New Roman" w:ascii="Times New Roman"/>
          <w:sz w:val="24"/>
        </w:rPr>
        <w:t>:</w:t>
      </w:r>
      <w:r w:rsidRPr="003726DD">
        <w:rPr>
          <w:rFonts w:hAnsi="Times New Roman" w:ascii="Times New Roman"/>
          <w:sz w:val="24"/>
        </w:rPr>
        <w:t xml:space="preserve"> </w:t>
      </w:r>
    </w:p>
    <w:p w:rsidRDefault="00FB0CA4" w:rsidP="00FB0CA4" w:rsidR="00FB0CA4" w:rsidRPr="003726DD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702487" w:rsidRPr="003726DD">
        <w:rPr>
          <w:rFonts w:hAnsi="Times New Roman" w:ascii="Times New Roman"/>
          <w:sz w:val="24"/>
        </w:rPr>
        <w:t>Stečajni upravitelj</w:t>
      </w:r>
      <w:r>
        <w:rPr>
          <w:rFonts w:hAnsi="Times New Roman" w:ascii="Times New Roman"/>
          <w:sz w:val="24"/>
        </w:rPr>
        <w:t>:</w:t>
      </w:r>
    </w:p>
    <w:p w:rsidRDefault="00011216" w:rsidP="00702487" w:rsidR="00FB0CA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  <w:u w:val="single"/>
        </w:rPr>
        <w:t>Zagreb, 04.12.</w:t>
      </w:r>
      <w:r w:rsidR="00B30894">
        <w:rPr>
          <w:rFonts w:hAnsi="Times New Roman" w:ascii="Times New Roman"/>
          <w:sz w:val="24"/>
          <w:u w:val="single"/>
        </w:rPr>
        <w:t>2018</w:t>
      </w:r>
      <w:r w:rsidR="00FB0CA4" w:rsidRPr="00FB0CA4">
        <w:rPr>
          <w:rFonts w:hAnsi="Times New Roman" w:ascii="Times New Roman"/>
          <w:sz w:val="24"/>
          <w:u w:val="single"/>
        </w:rPr>
        <w:t>.</w:t>
      </w:r>
      <w:r w:rsidR="00702487">
        <w:rPr>
          <w:rFonts w:hAnsi="Times New Roman" w:ascii="Times New Roman"/>
          <w:sz w:val="24"/>
        </w:rPr>
        <w:tab/>
      </w:r>
    </w:p>
    <w:p w:rsidRDefault="00FB0CA4" w:rsidP="00702487" w:rsidR="00FB0CA4">
      <w:pPr>
        <w:rPr>
          <w:rFonts w:hAnsi="Times New Roman" w:ascii="Times New Roman"/>
          <w:sz w:val="24"/>
        </w:rPr>
      </w:pPr>
    </w:p>
    <w:p w:rsidRDefault="00FB0CA4" w:rsidP="00FB0CA4" w:rsidR="00FB0CA4">
      <w:pPr>
        <w:jc w:val="righ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_________________________</w:t>
      </w:r>
    </w:p>
    <w:p w:rsidRDefault="00702487" w:rsidP="00FB0CA4" w:rsidR="00702487" w:rsidRPr="00FB0CA4">
      <w:pPr>
        <w:jc w:val="right"/>
        <w:rPr>
          <w:rFonts w:hAnsi="Times New Roman" w:ascii="Times New Roman"/>
          <w:sz w:val="24"/>
          <w:u w:val="single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FB0CA4">
        <w:rPr>
          <w:rFonts w:hAnsi="Times New Roman" w:ascii="Times New Roman"/>
          <w:sz w:val="24"/>
        </w:rPr>
        <w:t>mr. sc. Sandra Gregorić Jelinek</w:t>
      </w:r>
    </w:p>
    <w:p w:rsidRDefault="00C61F72" w:rsidR="00C61F72"/>
    <w:sectPr w:rsidSect="006B5D0B" w:rsidR="00C61F7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DAF" w:rsidP="00702487" w:rsidR="00ED5DAF">
      <w:pPr>
        <w:spacing w:after="0"/>
      </w:pPr>
      <w:r>
        <w:separator/>
      </w:r>
    </w:p>
  </w:endnote>
  <w:endnote w:id="0" w:type="continuationSeparator">
    <w:p w:rsidRDefault="00ED5DAF" w:rsidP="00702487" w:rsidR="00ED5DA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toneSerif SAIN SmBd v.1">
    <w:altName w:val="Courier"/>
    <w:charset w:val="00"/>
    <w:family w:val="auto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989141"/>
      <w:docPartObj>
        <w:docPartGallery w:val="Page Numbers (Bottom of Page)"/>
        <w:docPartUnique/>
      </w:docPartObj>
    </w:sdtPr>
    <w:sdtEndPr/>
    <w:sdtContent>
      <w:p w:rsidRDefault="00ED5DAF" w:rsidR="00106F52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5E5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Default="00106F52" w:rsidR="00106F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DAF" w:rsidP="00702487" w:rsidR="00ED5DAF">
      <w:pPr>
        <w:spacing w:after="0"/>
      </w:pPr>
      <w:r>
        <w:separator/>
      </w:r>
    </w:p>
  </w:footnote>
  <w:footnote w:id="0" w:type="continuationSeparator">
    <w:p w:rsidRDefault="00ED5DAF" w:rsidP="00702487" w:rsidR="00ED5DAF">
      <w:pPr>
        <w:spacing w:after="0"/>
      </w:pPr>
      <w:r>
        <w:continuationSeparator/>
      </w:r>
    </w:p>
  </w:footnote>
  <w:footnote w:id="1">
    <w:p w:rsidRDefault="00106F52" w:rsidP="00BF46F1" w:rsidR="00106F52" w:rsidRPr="00B40BEB">
      <w:pPr>
        <w:pStyle w:val="Tekstfusnote"/>
      </w:pPr>
    </w:p>
  </w:footnote>
  <w:footnote w:id="2">
    <w:p w:rsidRDefault="00106F52" w:rsidP="00702487" w:rsidR="00106F5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F52" w:rsidP="00E96B0B" w:rsidR="00106F52">
    <w:pPr>
      <w:pStyle w:val="Zaglavlje"/>
      <w:jc w:val="center"/>
      <w:rPr>
        <w:color w:themeShade="80" w:themeColor="background1" w:val="808080"/>
        <w:sz w:val="18"/>
        <w:szCs w:val="18"/>
      </w:rPr>
    </w:pPr>
    <w:r w:rsidRPr="00296AB5">
      <w:rPr>
        <w:color w:themeShade="80" w:themeColor="background1" w:val="808080"/>
        <w:sz w:val="18"/>
        <w:szCs w:val="18"/>
      </w:rPr>
      <w:t xml:space="preserve">SANDRA GREGORIĆ JELINEK,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STEČAJNI UPRAVITELJ,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KLENOVAC 5, </w:t>
    </w:r>
    <w:r>
      <w:rPr>
        <w:color w:themeShade="80" w:themeColor="background1" w:val="808080"/>
        <w:sz w:val="18"/>
        <w:szCs w:val="18"/>
      </w:rPr>
      <w:t xml:space="preserve"> </w:t>
    </w:r>
    <w:r w:rsidRPr="00296AB5">
      <w:rPr>
        <w:color w:themeShade="80" w:themeColor="background1" w:val="808080"/>
        <w:sz w:val="18"/>
        <w:szCs w:val="18"/>
      </w:rPr>
      <w:t xml:space="preserve">10 000 ZAGREB, </w:t>
    </w:r>
    <w:r>
      <w:rPr>
        <w:color w:themeShade="80" w:themeColor="background1" w:val="808080"/>
        <w:sz w:val="18"/>
        <w:szCs w:val="18"/>
      </w:rPr>
      <w:t xml:space="preserve">  tel: </w:t>
    </w:r>
    <w:r w:rsidRPr="00296AB5">
      <w:rPr>
        <w:color w:themeShade="80" w:themeColor="background1" w:val="808080"/>
        <w:sz w:val="18"/>
        <w:szCs w:val="18"/>
      </w:rPr>
      <w:t>091 4079 501</w:t>
    </w:r>
  </w:p>
  <w:p w:rsidRDefault="00106F52" w:rsidP="00E96B0B" w:rsidR="00106F52">
    <w:pPr>
      <w:pStyle w:val="Zaglavlje"/>
      <w:jc w:val="center"/>
      <w:rPr>
        <w:color w:themeShade="80" w:themeColor="background1" w:val="808080"/>
        <w:sz w:val="18"/>
        <w:szCs w:val="18"/>
      </w:rPr>
    </w:pPr>
    <w:r>
      <w:rPr>
        <w:color w:themeShade="80" w:themeColor="background1" w:val="808080"/>
        <w:sz w:val="18"/>
        <w:szCs w:val="18"/>
      </w:rPr>
      <w:t xml:space="preserve">mail: </w:t>
    </w:r>
    <w:hyperlink r:id="rId1" w:history="true">
      <w:r w:rsidRPr="00A821D7">
        <w:rPr>
          <w:rStyle w:val="Hiperveza"/>
          <w:sz w:val="18"/>
          <w:szCs w:val="18"/>
        </w:rPr>
        <w:t>sandra.jelinek@zg.t-com.hr</w:t>
      </w:r>
    </w:hyperlink>
    <w:r>
      <w:rPr>
        <w:color w:themeShade="80" w:themeColor="background1" w:val="808080"/>
        <w:sz w:val="18"/>
        <w:szCs w:val="18"/>
      </w:rPr>
      <w:t xml:space="preserve"> </w:t>
    </w:r>
  </w:p>
  <w:p w:rsidRDefault="00106F52" w:rsidP="00E96B0B" w:rsidR="00106F52">
    <w:pPr>
      <w:pStyle w:val="Zaglavlje"/>
      <w:jc w:val="center"/>
    </w:pPr>
    <w:r>
      <w:rPr>
        <w:color w:themeShade="80" w:themeColor="background1" w:val="808080"/>
        <w:sz w:val="18"/>
        <w:szCs w:val="18"/>
      </w:rPr>
      <w:t>OIB: 76527594917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1216"/>
    <w:rsid w:val="0007010C"/>
    <w:rsid w:val="000C09A5"/>
    <w:rsid w:val="00106F52"/>
    <w:rsid w:val="00263126"/>
    <w:rsid w:val="002E2DA1"/>
    <w:rsid w:val="002F46B1"/>
    <w:rsid w:val="0038312B"/>
    <w:rsid w:val="003C42E4"/>
    <w:rsid w:val="003C7934"/>
    <w:rsid w:val="00436327"/>
    <w:rsid w:val="00437E9D"/>
    <w:rsid w:val="004837E8"/>
    <w:rsid w:val="00607A39"/>
    <w:rsid w:val="00675E5D"/>
    <w:rsid w:val="00693578"/>
    <w:rsid w:val="006B5D0B"/>
    <w:rsid w:val="006E7E71"/>
    <w:rsid w:val="0070140A"/>
    <w:rsid w:val="00702487"/>
    <w:rsid w:val="0074208A"/>
    <w:rsid w:val="0078217D"/>
    <w:rsid w:val="007851F5"/>
    <w:rsid w:val="007B36FE"/>
    <w:rsid w:val="00842465"/>
    <w:rsid w:val="008430B7"/>
    <w:rsid w:val="008512FB"/>
    <w:rsid w:val="00852A9E"/>
    <w:rsid w:val="00867CA7"/>
    <w:rsid w:val="00915CCD"/>
    <w:rsid w:val="009261C7"/>
    <w:rsid w:val="0097580B"/>
    <w:rsid w:val="009F71D3"/>
    <w:rsid w:val="00A6056F"/>
    <w:rsid w:val="00A64F87"/>
    <w:rsid w:val="00A66C05"/>
    <w:rsid w:val="00AF25A7"/>
    <w:rsid w:val="00B30894"/>
    <w:rsid w:val="00BF46F1"/>
    <w:rsid w:val="00C33740"/>
    <w:rsid w:val="00C61F72"/>
    <w:rsid w:val="00D0568A"/>
    <w:rsid w:val="00DA0F11"/>
    <w:rsid w:val="00E24685"/>
    <w:rsid w:val="00E96B0B"/>
    <w:rsid w:val="00EA0E45"/>
    <w:rsid w:val="00EC00CC"/>
    <w:rsid w:val="00EC4898"/>
    <w:rsid w:val="00ED04AA"/>
    <w:rsid w:val="00ED5DAF"/>
    <w:rsid w:val="00F04590"/>
    <w:rsid w:val="00F250F9"/>
    <w:rsid w:val="00FA7D22"/>
    <w:rsid w:val="00FB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F250F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250F9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50F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250F9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E96B0B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</w:rPr>
  </w:style>
  <w:style w:styleId="Hiperveza" w:type="character">
    <w:name w:val="Hyperlink"/>
    <w:basedOn w:val="Zadanifontodlomka"/>
    <w:uiPriority w:val="99"/>
    <w:unhideWhenUsed/>
    <w:rsid w:val="00E96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5E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E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E5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E5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E5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F250F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250F9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250F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250F9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E96B0B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</w:rPr>
  </w:style>
  <w:style w:styleId="Hiperveza" w:type="character">
    <w:name w:val="Hyperlink"/>
    <w:basedOn w:val="Zadanifontodlomka"/>
    <w:uiPriority w:val="99"/>
    <w:unhideWhenUsed/>
    <w:rsid w:val="00E96B0B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75E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E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E5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E5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E5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61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770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91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222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31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75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5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39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232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68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02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998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00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55A5CB-2E0F-45BB-8856-4252F50402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436</properties:Words>
  <properties:Characters>2745</properties:Characters>
  <properties:Lines>345</properties:Lines>
  <properties:Paragraphs>111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2018-12-11T07:29:00Z</dcterms:created>
  <dc:creator>ADMINIBM</dc:creator>
  <cp:lastModifiedBy>Renata Klokočki</cp:lastModifiedBy>
  <cp:lastPrinted>2018-12-04T12:47:00Z</cp:lastPrinted>
  <dcterms:modified xmlns:xsi="http://www.w3.org/2001/XMLSchema-instance" xsi:type="dcterms:W3CDTF">2018-12-11T07:30:00Z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St-366/2018-24 / Podnesak - Tablica prijavljenih i osporenih tražbina (Tablice prijavljenih tražbina razlučnih i izlučnih prava GRGIĆ.docx)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