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6b81" w14:paraId="f8a6b81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485323">
        <w:t>JUKIĆ INŽENJERING d.o.o. za inženjering trgovinu i usluge</w:t>
      </w:r>
      <w:r w:rsidR="00485323">
        <w:rPr>
          <w:b/>
        </w:rPr>
        <w:t xml:space="preserve">, </w:t>
      </w:r>
      <w:r w:rsidR="00485323">
        <w:t xml:space="preserve">skraćena tvrtka: JUKIĆ INŽENJERING d.o.o., </w:t>
      </w:r>
      <w:proofErr w:type="spellStart"/>
      <w:r w:rsidR="00485323">
        <w:t>Bukovlje</w:t>
      </w:r>
      <w:proofErr w:type="spellEnd"/>
      <w:r w:rsidR="00485323">
        <w:t xml:space="preserve">, Dragutina </w:t>
      </w:r>
      <w:proofErr w:type="spellStart"/>
      <w:r w:rsidR="00485323">
        <w:t>Rakovca</w:t>
      </w:r>
      <w:proofErr w:type="spellEnd"/>
      <w:r w:rsidR="00485323">
        <w:t xml:space="preserve"> 6, OIB 47623537081</w:t>
      </w:r>
      <w:r w:rsidR="000E2B6A">
        <w:t xml:space="preserve"> </w:t>
      </w:r>
      <w:r w:rsidR="00EF774B">
        <w:t xml:space="preserve">, dana </w:t>
      </w:r>
      <w:r w:rsidR="00571D0A">
        <w:t>15</w:t>
      </w:r>
      <w:r w:rsidR="00485323">
        <w:t>. lipnja</w:t>
      </w:r>
      <w:r w:rsidR="008F5A4B">
        <w:t xml:space="preserve"> 2018</w:t>
      </w:r>
      <w:r>
        <w:t xml:space="preserve">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8A6E65">
        <w:t>Osijek</w:t>
      </w:r>
      <w:r w:rsidR="007F527E">
        <w:t xml:space="preserve"> iznos od </w:t>
      </w:r>
      <w:r w:rsidR="006B6D3D">
        <w:t>5.000,00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 xml:space="preserve">– </w:t>
      </w:r>
      <w:r w:rsidR="006B6D3D">
        <w:t>2202018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571D0A">
        <w:t>15</w:t>
      </w:r>
      <w:r w:rsidR="00B902B3">
        <w:t>. lipnja</w:t>
      </w:r>
      <w:r w:rsidR="00975F0D">
        <w:t xml:space="preserve"> 2018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B902B3" w:rsidR="00DF2E92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902B3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D00" w:rsidP="008F5A4B" w:rsidR="00225D00">
      <w:r>
        <w:separator/>
      </w:r>
    </w:p>
  </w:endnote>
  <w:endnote w:id="0" w:type="continuationSeparator">
    <w:p w:rsidRDefault="00225D00" w:rsidP="008F5A4B" w:rsidR="00225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D00" w:rsidP="008F5A4B" w:rsidR="00225D00">
      <w:r>
        <w:separator/>
      </w:r>
    </w:p>
  </w:footnote>
  <w:footnote w:id="0" w:type="continuationSeparator">
    <w:p w:rsidRDefault="00225D00" w:rsidP="008F5A4B" w:rsidR="00225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323" w:rsidP="008F5A4B" w:rsidR="008F5A4B">
    <w:pPr>
      <w:pStyle w:val="Zaglavlje"/>
      <w:jc w:val="right"/>
    </w:pPr>
    <w:r>
      <w:rPr>
        <w:b/>
      </w:rPr>
      <w:t>Broj: 7/St-2</w:t>
    </w:r>
    <w:r w:rsidR="008F5A4B">
      <w:rPr>
        <w:b/>
      </w:rPr>
      <w:t>20/201</w:t>
    </w:r>
    <w:r>
      <w:rPr>
        <w:b/>
      </w:rPr>
      <w:t>8</w:t>
    </w:r>
    <w:r w:rsidR="008F5A4B">
      <w:rPr>
        <w:b/>
      </w:rPr>
      <w:t>-</w:t>
    </w:r>
    <w:r>
      <w:rPr>
        <w:b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225D00"/>
    <w:rsid w:val="00380189"/>
    <w:rsid w:val="0043406B"/>
    <w:rsid w:val="0046555B"/>
    <w:rsid w:val="00485323"/>
    <w:rsid w:val="00531E20"/>
    <w:rsid w:val="00571D0A"/>
    <w:rsid w:val="005976FF"/>
    <w:rsid w:val="005A22A0"/>
    <w:rsid w:val="00696261"/>
    <w:rsid w:val="006B6D3D"/>
    <w:rsid w:val="007465F7"/>
    <w:rsid w:val="00773DE3"/>
    <w:rsid w:val="00783EBA"/>
    <w:rsid w:val="007C0426"/>
    <w:rsid w:val="007E5091"/>
    <w:rsid w:val="007F527E"/>
    <w:rsid w:val="00883444"/>
    <w:rsid w:val="00887D4C"/>
    <w:rsid w:val="008A6E65"/>
    <w:rsid w:val="008F5A4B"/>
    <w:rsid w:val="00975F0D"/>
    <w:rsid w:val="00A35B8A"/>
    <w:rsid w:val="00A474D7"/>
    <w:rsid w:val="00AA7D7C"/>
    <w:rsid w:val="00B902B3"/>
    <w:rsid w:val="00C400EA"/>
    <w:rsid w:val="00DB052E"/>
    <w:rsid w:val="00DC2E6B"/>
    <w:rsid w:val="00DF2E92"/>
    <w:rsid w:val="00DF5086"/>
    <w:rsid w:val="00E57FBC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94670.87</izvorni_sadrzaj>
    <derivirana_varijabla naziv="DomainObject.Predmet.InicijalnaVrijednost_1">94670.87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JUKIĆ INŽENJERING d.o.o. za inženjering, trgovinu i usluge</izvorni_sadrzaj>
    <derivirana_varijabla naziv="DomainObject.Predmet.ProtustrankaFormated_1">  JUKIĆ INŽENJERING d.o.o. za inženjering, trgovinu i usluge</derivirana_varijabla>
  </DomainObject.Predmet.ProtustrankaFormated>
  <DomainObject.Predmet.ProtustrankaFormatedOIB>
    <izvorni_sadrzaj>  JUKIĆ INŽENJERING d.o.o. za inženjering, trgovinu i usluge, OIB 47623537081</izvorni_sadrzaj>
    <derivirana_varijabla naziv="DomainObject.Predmet.ProtustrankaFormatedOIB_1">  JUKIĆ INŽENJERING d.o.o. za inženjering, trgovinu i usluge, OIB 47623537081</derivirana_varijabla>
  </DomainObject.Predmet.ProtustrankaFormatedOIB>
  <DomainObject.Predmet.ProtustrankaFormatedWithAdress>
    <izvorni_sadrzaj> JUKIĆ INŽENJERING d.o.o. za inženjering, trgovinu i usluge, Dragutina Rakovca 6, 35000 Bukovlje</izvorni_sadrzaj>
    <derivirana_varijabla naziv="DomainObject.Predmet.ProtustrankaFormatedWithAdress_1"> JUKIĆ INŽENJERING d.o.o. za inženjering, trgovinu i usluge, Dragutina Rakovca 6, 35000 Bukovlje</derivirana_varijabla>
  </DomainObject.Predmet.ProtustrankaFormatedWithAdress>
  <DomainObject.Predmet.ProtustrankaFormatedWithAdressOIB>
    <izvorni_sadrzaj> JUKIĆ INŽENJERING d.o.o. za inženjering, trgovinu i usluge, OIB 47623537081, Dragutina Rakovca 6, 35000 Bukovlje</izvorni_sadrzaj>
    <derivirana_varijabla naziv="DomainObject.Predmet.ProtustrankaFormatedWithAdressOIB_1"> JUKIĆ INŽENJERING d.o.o. za inženjering, trgovinu i usluge, OIB 47623537081, Dragutina Rakovca 6, 35000 Bukovlje</derivirana_varijabla>
  </DomainObject.Predmet.ProtustrankaFormatedWithAdressOIB>
  <DomainObject.Predmet.ProtustrankaWithAdress>
    <izvorni_sadrzaj>JUKIĆ INŽENJERING d.o.o. za inženjering, trgovinu i usluge Dragutina Rakovca 6, 35000 Bukovlje</izvorni_sadrzaj>
    <derivirana_varijabla naziv="DomainObject.Predmet.ProtustrankaWithAdress_1">JUKIĆ INŽENJERING d.o.o. za inženjering, trgovinu i usluge Dragutina Rakovca 6, 35000 Bukovlje</derivirana_varijabla>
  </DomainObject.Predmet.ProtustrankaWithAdress>
  <DomainObject.Predmet.ProtustrankaWithAdressOIB>
    <izvorni_sadrzaj>JUKIĆ INŽENJERING d.o.o. za inženjering, trgovinu i usluge, OIB 47623537081, Dragutina Rakovca 6, 35000 Bukovlje</izvorni_sadrzaj>
    <derivirana_varijabla naziv="DomainObject.Predmet.ProtustrankaWithAdressOIB_1">JUKIĆ INŽENJERING d.o.o. za inženjering, trgovinu i usluge, OIB 47623537081, Dragutina Rakovca 6, 35000 Bukovlje</derivirana_varijabla>
  </DomainObject.Predmet.ProtustrankaWithAdressOIB>
  <DomainObject.Predmet.ProtustrankaNazivFormated>
    <izvorni_sadrzaj>JUKIĆ INŽENJERING d.o.o. za inženjering, trgovinu i usluge</izvorni_sadrzaj>
    <derivirana_varijabla naziv="DomainObject.Predmet.ProtustrankaNazivFormated_1">JUKIĆ INŽENJERING d.o.o. za inženjering, trgovinu i usluge</derivirana_varijabla>
  </DomainObject.Predmet.ProtustrankaNazivFormated>
  <DomainObject.Predmet.ProtustrankaNazivFormatedOIB>
    <izvorni_sadrzaj>JUKIĆ INŽENJERING d.o.o. za inženjering, trgovinu i usluge, OIB 47623537081</izvorni_sadrzaj>
    <derivirana_varijabla naziv="DomainObject.Predmet.ProtustrankaNazivFormatedOIB_1">JUKIĆ INŽENJERING d.o.o. za inženjering, trgovinu i usluge, OIB 47623537081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INŽENJERING d.o.o. za inženjering, trgovinu i usluge</item>
    </izvorni_sadrzaj>
    <derivirana_varijabla naziv="DomainObject.Predmet.ProtuStrankaListFormated_1">
      <item>JUKIĆ INŽENJERING d.o.o. za inženjering, trgovinu i usluge</item>
    </derivirana_varijabla>
  </DomainObject.Predmet.ProtuStrankaListFormated>
  <DomainObject.Predmet.ProtuStrankaListFormatedOIB>
    <izvorni_sadrzaj>
      <item>JUKIĆ INŽENJERING d.o.o. za inženjering, trgovinu i usluge, OIB 47623537081</item>
    </izvorni_sadrzaj>
    <derivirana_varijabla naziv="DomainObject.Predmet.ProtuStrankaListFormatedOIB_1">
      <item>JUKIĆ INŽENJERING d.o.o. za inženjering, trgovinu i usluge, OIB 47623537081</item>
    </derivirana_varijabla>
  </DomainObject.Predmet.ProtuStrankaListFormatedOIB>
  <DomainObject.Predmet.ProtuStrankaListFormatedWithAdress>
    <izvorni_sadrzaj>
      <item>JUKIĆ INŽENJERING d.o.o. za inženjering, trgovinu i usluge, Dragutina Rakovca 6, 35000 Bukovlje</item>
    </izvorni_sadrzaj>
    <derivirana_varijabla naziv="DomainObject.Predmet.ProtuStrankaListFormatedWithAdress_1">
      <item>JUKIĆ INŽENJERING d.o.o. za inženjering, trgovinu i usluge, Dragutina Rakovca 6, 35000 Bukovlje</item>
    </derivirana_varijabla>
  </DomainObject.Predmet.ProtuStrankaListFormatedWithAdress>
  <DomainObject.Predmet.ProtuStrankaListFormatedWithAdressOIB>
    <izvorni_sadrzaj>
      <item>JUKIĆ INŽENJERING d.o.o. za inženjering, trgovinu i usluge, OIB 47623537081, Dragutina Rakovca 6, 35000 Bukovlje</item>
    </izvorni_sadrzaj>
    <derivirana_varijabla naziv="DomainObject.Predmet.ProtuStrankaListFormatedWithAdressOIB_1">
      <item>JUKIĆ INŽENJERING d.o.o. za inženjering, trgovinu i usluge, OIB 47623537081, Dragutina Rakovca 6, 35000 Bukovlje</item>
    </derivirana_varijabla>
  </DomainObject.Predmet.ProtuStrankaListFormatedWithAdressOIB>
  <DomainObject.Predmet.ProtuStrankaListNazivFormated>
    <izvorni_sadrzaj>
      <item>JUKIĆ INŽENJERING d.o.o. za inženjering, trgovinu i usluge</item>
    </izvorni_sadrzaj>
    <derivirana_varijabla naziv="DomainObject.Predmet.ProtuStrankaListNazivFormated_1">
      <item>JUKIĆ INŽENJERING d.o.o. za inženjering, trgovinu i usluge</item>
    </derivirana_varijabla>
  </DomainObject.Predmet.ProtuStrankaListNazivFormated>
  <DomainObject.Predmet.ProtuStrankaListNazivFormatedOIB>
    <izvorni_sadrzaj>
      <item>JUKIĆ INŽENJERING d.o.o. za inženjering, trgovinu i usluge, OIB 47623537081</item>
    </izvorni_sadrzaj>
    <derivirana_varijabla naziv="DomainObject.Predmet.ProtuStrankaListNazivFormatedOIB_1">
      <item>JUKIĆ INŽENJERING d.o.o. za inženjering, trgovinu i usluge, OIB 47623537081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INŽENJERING d.o.o. za inženjering, trgovinu i usluge</izvorni_sadrzaj>
    <derivirana_varijabla naziv="DomainObject.Predmet.ProtustrankaIDrugi_1">JUKIĆ INŽENJERING d.o.o. za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INŽENJERING d.o.o. za inženjering, trgovinu i usluge, OIB 47623537081, Dragutina Rakovca 6, 35000 Bukovlje</izvorni_sadrzaj>
    <derivirana_varijabla naziv="DomainObject.Predmet.ProtustrankaIDrugiAdressOIB_1">JUKIĆ INŽENJERING d.o.o. za inženjering, trgovinu i usluge, OIB 47623537081, Dragutina Rakovca 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2. lipnja 2018.</izvorni_sadrzaj>
    <derivirana_varijabla naziv="DomainObject.Predmet.OdlukaRjesenje.DatumPravomocnosti_1">2. lipnja 2018.</derivirana_varijabla>
  </DomainObject.Predmet.OdlukaRjesenje.DatumPravomocnosti>
  <DomainObject.Predmet.OdlukaRjesenje.Oznaka>
    <izvorni_sadrzaj>St-220/2018-6</izvorni_sadrzaj>
    <derivirana_varijabla naziv="DomainObject.Predmet.OdlukaRjesenje.Oznaka_1">St-220/2018-6</derivirana_varijabla>
  </DomainObject.Predmet.OdlukaRjesenje.Oznaka>
  <DomainObject.Predmet.SudioniciListNaziv>
    <izvorni_sadrzaj>
      <item>Financijska agencija</item>
      <item>JUKIĆ INŽENJERING d.o.o. za inženjering, trgovinu i usluge</item>
    </izvorni_sadrzaj>
    <derivirana_varijabla naziv="DomainObject.Predmet.SudioniciListNaziv_1">
      <item>Financijska agencija</item>
      <item>JUKIĆ INŽENJERING d.o.o. za inženjering,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JUKIĆ INŽENJERING d.o.o. za inženjering, trgovinu i usluge, OIB 47623537081, Dragutina Rakovca 6,35000 Bukovlje</item>
    </izvorni_sadrzaj>
    <derivirana_varijabla naziv="DomainObject.Predmet.SudioniciListAdressOIB_1">
      <item>Financijska agencija, OIB 85821130368, Ulica grada Vukovara 70,10000 Zagreb</item>
      <item>JUKIĆ INŽENJERING d.o.o. za inženjering, trgovinu i usluge, OIB 47623537081, Dragutina Rakovca 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47623537081</item>
    </izvorni_sadrzaj>
    <derivirana_varijabla naziv="DomainObject.Predmet.SudioniciListNazivOIB_1">
      <item>, OIB 85821130368</item>
      <item>, OIB 47623537081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173</properties:Words>
  <properties:Characters>921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2018-06-12T07:25:00Z</dcterms:created>
  <dc:creator>wsadmin</dc:creator>
  <cp:lastModifiedBy>wsadmin</cp:lastModifiedBy>
  <cp:lastPrinted>2018-04-13T12:15:00Z</cp:lastPrinted>
  <dcterms:modified xmlns:xsi="http://www.w3.org/2001/XMLSchema-instance" xsi:type="dcterms:W3CDTF">2018-06-15T06:29:00Z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(st-220-2018 od 12.06.2018. zKLJUČAK.docx)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