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6892" w14:paraId="bba689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4426B6">
        <w:rPr>
          <w:lang w:val="hr-HR"/>
        </w:rPr>
        <w:t>104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426B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426B6">
        <w:rPr>
          <w:lang w:val="hr-HR"/>
        </w:rPr>
        <w:t>GEGO</w:t>
      </w:r>
      <w:r w:rsidR="006418C9">
        <w:rPr>
          <w:lang w:val="hr-HR"/>
        </w:rPr>
        <w:t xml:space="preserve"> </w:t>
      </w:r>
      <w:r w:rsidR="0066343B">
        <w:rPr>
          <w:lang w:val="hr-HR"/>
        </w:rPr>
        <w:t xml:space="preserve">društvo s ograničenom odgovornošću za </w:t>
      </w:r>
      <w:r w:rsidR="006418C9">
        <w:rPr>
          <w:lang w:val="hr-HR"/>
        </w:rPr>
        <w:t xml:space="preserve">trgovinu i usluge, </w:t>
      </w:r>
      <w:r w:rsidR="004426B6">
        <w:rPr>
          <w:lang w:val="hr-HR"/>
        </w:rPr>
        <w:t>Bulinac, Bulinac 40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426B6">
        <w:rPr>
          <w:lang w:val="hr-HR"/>
        </w:rPr>
        <w:t>010063207</w:t>
      </w:r>
      <w:r w:rsidR="003734FC">
        <w:rPr>
          <w:lang w:val="hr-HR"/>
        </w:rPr>
        <w:t xml:space="preserve">, OIB: </w:t>
      </w:r>
      <w:r w:rsidR="004426B6">
        <w:rPr>
          <w:lang w:val="hr-HR"/>
        </w:rPr>
        <w:t>52848325055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4426B6">
        <w:rPr>
          <w:lang w:val="hr-HR"/>
        </w:rPr>
        <w:t>104</w:t>
      </w:r>
      <w:r w:rsidRPr="000664E3">
        <w:rPr>
          <w:lang w:val="hr-HR"/>
        </w:rPr>
        <w:t>/201</w:t>
      </w:r>
      <w:r w:rsidR="004426B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426B6">
        <w:rPr>
          <w:lang w:val="hr-HR"/>
        </w:rPr>
        <w:t>11.935,74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4426B6">
        <w:rPr>
          <w:lang w:val="hr-HR"/>
        </w:rPr>
        <w:t>Dejan Stojčević iz Lasovca, Lasovac 86/A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426B6">
        <w:rPr>
          <w:lang w:val="hr-HR"/>
        </w:rPr>
        <w:t>25094456889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426B6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426B6" w:rsidP="000664E3" w:rsidR="004426B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426B6">
        <w:rPr>
          <w:lang w:val="hr-HR"/>
        </w:rPr>
        <w:t>19</w:t>
      </w:r>
      <w:r w:rsidR="0094317E">
        <w:rPr>
          <w:lang w:val="hr-HR"/>
        </w:rPr>
        <w:t>.</w:t>
      </w:r>
      <w:r w:rsidR="004426B6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CF6" w:rsidR="00425CF6">
      <w:r>
        <w:separator/>
      </w:r>
    </w:p>
  </w:endnote>
  <w:endnote w:id="0" w:type="continuationSeparator">
    <w:p w:rsidRDefault="00425CF6" w:rsidR="00425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CF6" w:rsidR="00425CF6">
      <w:r>
        <w:separator/>
      </w:r>
    </w:p>
  </w:footnote>
  <w:footnote w:id="0" w:type="continuationSeparator">
    <w:p w:rsidRDefault="00425CF6" w:rsidR="00425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957D7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5CF6"/>
    <w:rsid w:val="004368C8"/>
    <w:rsid w:val="004426B6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5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5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GEGO društvo s ograničenom odgovornošću za trgovinu i usluge, Bulinac zastupanog po punomoćniku Dejan Stojčević</izvorni_sadrzaj>
    <derivirana_varijabla naziv="DomainObject.Predmet.ProtustrankaFormated_1">  GEGO društvo s ograničenom odgovornošću za trgovinu i usluge, Bulinac zastupanog po punomoćniku Dejan Stojčević</derivirana_varijabla>
  </DomainObject.Predmet.ProtustrankaFormated>
  <DomainObject.Predmet.ProtustrankaFormatedOIB>
    <izvorni_sadrzaj>  GEGO društvo s ograničenom odgovornošću za trgovinu i usluge, Bulinac, OIB 52848325055 zastupanog po punomoćniku Dejan Stojčević</izvorni_sadrzaj>
    <derivirana_varijabla naziv="DomainObject.Predmet.ProtustrankaFormatedOIB_1">  GEGO društvo s ograničenom odgovornošću za trgovinu i usluge, Bulinac, OIB 52848325055 zastupanog po punomoćniku Dejan Stojčević</derivirana_varijabla>
  </DomainObject.Predmet.ProtustrankaFormatedOIB>
  <DomainObject.Predmet.ProtustrankaFormatedWithAdress>
    <izvorni_sadrzaj> GEGO društvo s ograničenom odgovornošću za trgovinu i usluge, Bulinac, Bulinac 40, 43270 Bulinac zastupanog po punomoćniku Dejan Stojčević</izvorni_sadrzaj>
    <derivirana_varijabla naziv="DomainObject.Predmet.ProtustrankaFormatedWithAdress_1"> GEGO društvo s ograničenom odgovornošću za trgovinu i usluge, Bulinac, Bulinac 40, 43270 Bulinac zastupanog po punomoćniku Dejan Stojčević</derivirana_varijabla>
  </DomainObject.Predmet.ProtustrankaFormatedWithAdress>
  <DomainObject.Predmet.ProtustrankaFormatedWithAdressOIB>
    <izvorni_sadrzaj> GEGO društvo s ograničenom odgovornošću za trgovinu i usluge, Bulinac, OIB 52848325055, Bulinac 40, 43270 Bulinac zastupanog po punomoćniku Dejan Stojčević</izvorni_sadrzaj>
    <derivirana_varijabla naziv="DomainObject.Predmet.ProtustrankaFormatedWithAdressOIB_1"> GEGO društvo s ograničenom odgovornošću za trgovinu i usluge, Bulinac, OIB 52848325055, Bulinac 40, 43270 Bulinac zastupanog po punomoćniku Dejan Stojčević</derivirana_varijabla>
  </DomainObject.Predmet.ProtustrankaFormatedWithAdressOIB>
  <DomainObject.Predmet.ProtustrankaWithAdress>
    <izvorni_sadrzaj>GEGO društvo s ograničenom odgovornošću za trgovinu i usluge, Bulinac Bulinac 40, 43270 Bulinac</izvorni_sadrzaj>
    <derivirana_varijabla naziv="DomainObject.Predmet.ProtustrankaWithAdress_1">GEGO društvo s ograničenom odgovornošću za trgovinu i usluge, Bulinac Bulinac 40, 43270 Bulinac</derivirana_varijabla>
  </DomainObject.Predmet.ProtustrankaWithAdress>
  <DomainObject.Predmet.ProtustrankaWithAdressOIB>
    <izvorni_sadrzaj>GEGO društvo s ograničenom odgovornošću za trgovinu i usluge, Bulinac, OIB 52848325055, Bulinac 40, 43270 Bulinac</izvorni_sadrzaj>
    <derivirana_varijabla naziv="DomainObject.Predmet.ProtustrankaWithAdressOIB_1">GEGO društvo s ograničenom odgovornošću za trgovinu i usluge, Bulinac, OIB 52848325055, Bulinac 40, 43270 Bulinac</derivirana_varijabla>
  </DomainObject.Predmet.ProtustrankaWithAdressOIB>
  <DomainObject.Predmet.ProtustrankaNazivFormated>
    <izvorni_sadrzaj>GEGO društvo s ograničenom odgovornošću za trgovinu i usluge, Bulinac</izvorni_sadrzaj>
    <derivirana_varijabla naziv="DomainObject.Predmet.ProtustrankaNazivFormated_1">GEGO društvo s ograničenom odgovornošću za trgovinu i usluge, Bulinac</derivirana_varijabla>
  </DomainObject.Predmet.ProtustrankaNazivFormated>
  <DomainObject.Predmet.ProtustrankaNazivFormatedOIB>
    <izvorni_sadrzaj>GEGO društvo s ograničenom odgovornošću za trgovinu i usluge, Bulinac, OIB 52848325055</izvorni_sadrzaj>
    <derivirana_varijabla naziv="DomainObject.Predmet.ProtustrankaNazivFormatedOIB_1">GEGO društvo s ograničenom odgovornošću za trgovinu i usluge, Bulinac, OIB 52848325055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GEGO društvo s ograničenom odgovornošću za trgovinu i usluge, Bulinac zastupanog po punomoćniku Dejan Stojčević</item>
    </izvorni_sadrzaj>
    <derivirana_varijabla naziv="DomainObject.Predmet.ProtuStrankaListFormated_1">
      <item>GEGO društvo s ograničenom odgovornošću za trgovinu i usluge, Bulinac zastupanog po punomoćniku Dejan Stojčević</item>
    </derivirana_varijabla>
  </DomainObject.Predmet.ProtuStrankaListFormated>
  <DomainObject.Predmet.ProtuStrankaListFormatedOIB>
    <izvorni_sadrzaj>
      <item>GEGO društvo s ograničenom odgovornošću za trgovinu i usluge, Bulinac, OIB 52848325055 zastupanog po punomoćniku Dejan Stojčević</item>
    </izvorni_sadrzaj>
    <derivirana_varijabla naziv="DomainObject.Predmet.ProtuStrankaListFormatedOIB_1">
      <item>GEGO društvo s ograničenom odgovornošću za trgovinu i usluge, Bulinac, OIB 52848325055 zastupanog po punomoćniku Dejan Stojčević</item>
    </derivirana_varijabla>
  </DomainObject.Predmet.ProtuStrankaListFormatedOIB>
  <DomainObject.Predmet.ProtuStrankaListFormatedWithAdress>
    <izvorni_sadrzaj>
      <item>GEGO društvo s ograničenom odgovornošću za trgovinu i usluge, Bulinac, Bulinac 40, 43270 Bulinac zastupanog po punomoćniku Dejan Stojčević</item>
    </izvorni_sadrzaj>
    <derivirana_varijabla naziv="DomainObject.Predmet.ProtuStrankaListFormatedWithAdress_1">
      <item>GEGO društvo s ograničenom odgovornošću za trgovinu i usluge, Bulinac, Bulinac 40, 43270 Bulinac zastupanog po punomoćniku Dejan Stojčević</item>
    </derivirana_varijabla>
  </DomainObject.Predmet.ProtuStrankaListFormatedWithAdress>
  <DomainObject.Predmet.ProtuStrankaListFormatedWithAdressOIB>
    <izvorni_sadrzaj>
      <item>GEGO društvo s ograničenom odgovornošću za trgovinu i usluge, Bulinac, OIB 52848325055, Bulinac 40, 43270 Bulinac zastupanog po punomoćniku Dejan Stojčević</item>
    </izvorni_sadrzaj>
    <derivirana_varijabla naziv="DomainObject.Predmet.ProtuStrankaListFormatedWithAdressOIB_1">
      <item>GEGO društvo s ograničenom odgovornošću za trgovinu i usluge, Bulinac, OIB 52848325055, Bulinac 40, 43270 Bulinac zastupanog po punomoćniku Dejan Stojčević</item>
    </derivirana_varijabla>
  </DomainObject.Predmet.ProtuStrankaListFormatedWithAdressOIB>
  <DomainObject.Predmet.ProtuStrankaListNazivFormated>
    <izvorni_sadrzaj>
      <item>GEGO društvo s ograničenom odgovornošću za trgovinu i usluge, Bulinac</item>
    </izvorni_sadrzaj>
    <derivirana_varijabla naziv="DomainObject.Predmet.ProtuStrankaListNazivFormated_1">
      <item>GEGO društvo s ograničenom odgovornošću za trgovinu i usluge, Bulinac</item>
    </derivirana_varijabla>
  </DomainObject.Predmet.ProtuStrankaListNazivFormated>
  <DomainObject.Predmet.ProtuStrankaListNazivFormatedOIB>
    <izvorni_sadrzaj>
      <item>GEGO društvo s ograničenom odgovornošću za trgovinu i usluge, Bulinac, OIB 52848325055</item>
    </izvorni_sadrzaj>
    <derivirana_varijabla naziv="DomainObject.Predmet.ProtuStrankaListNazivFormatedOIB_1">
      <item>GEGO društvo s ograničenom odgovornošću za trgovinu i usluge, Bulinac, OIB 52848325055</item>
    </derivirana_varijabla>
  </DomainObject.Predmet.ProtuStrankaListNazivFormatedOIB>
  <DomainObject.Predmet.OstaliListFormated>
    <izvorni_sadrzaj>
      <item>Dejan Stojčević punomoćnik sudionika u postupku GEGO društvo s ograničenom odgovornošću za trgovinu i usluge, Bulinac</item>
    </izvorni_sadrzaj>
    <derivirana_varijabla naziv="DomainObject.Predmet.OstaliListFormated_1">
      <item>Dejan Stojčević punomoćnik sudionika u postupku GEGO društvo s ograničenom odgovornošću za trgovinu i usluge, Bulinac</item>
    </derivirana_varijabla>
  </DomainObject.Predmet.OstaliListFormated>
  <DomainObject.Predmet.OstaliListFormatedOIB>
    <izvorni_sadrzaj>
      <item>Dejan Stojčević, OIB 25094456889 punomoćnik sudionika u postupku GEGO društvo s ograničenom odgovornošću za trgovinu i usluge, Bulinac</item>
    </izvorni_sadrzaj>
    <derivirana_varijabla naziv="DomainObject.Predmet.OstaliListFormatedOIB_1">
      <item>Dejan Stojčević, OIB 25094456889 punomoćnik sudionika u postupku GEGO društvo s ograničenom odgovornošću za trgovinu i usluge, Bulinac</item>
    </derivirana_varijabla>
  </DomainObject.Predmet.OstaliListFormatedOIB>
  <DomainObject.Predmet.OstaliListFormatedWithAdress>
    <izvorni_sadrzaj>
      <item>Dejan Stojčević, Lasovac 86/A, 43270 Lasovac punomoćnik sudionika u postupku GEGO društvo s ograničenom odgovornošću za trgovinu i usluge, Bulinac</item>
    </izvorni_sadrzaj>
    <derivirana_varijabla naziv="DomainObject.Predmet.OstaliListFormatedWithAdress_1">
      <item>Dejan Stojčević, Lasovac 86/A, 43270 Lasovac punomoćnik sudionika u postupku GEGO društvo s ograničenom odgovornošću za trgovinu i usluge, Bulinac</item>
    </derivirana_varijabla>
  </DomainObject.Predmet.OstaliListFormatedWithAdress>
  <DomainObject.Predmet.OstaliListFormatedWithAdressOIB>
    <izvorni_sadrzaj>
      <item>Dejan Stojčević, OIB 25094456889, Lasovac 86/A, 43270 Lasovac punomoćnik sudionika u postupku GEGO društvo s ograničenom odgovornošću za trgovinu i usluge, Bulinac</item>
    </izvorni_sadrzaj>
    <derivirana_varijabla naziv="DomainObject.Predmet.OstaliListFormatedWithAdressOIB_1">
      <item>Dejan Stojčević, OIB 25094456889, Lasovac 86/A, 43270 Lasovac punomoćnik sudionika u postupku GEGO društvo s ograničenom odgovornošću za trgovinu i usluge, Bulinac</item>
    </derivirana_varijabla>
  </DomainObject.Predmet.OstaliListFormatedWithAdressOIB>
  <DomainObject.Predmet.OstaliListNazivFormated>
    <izvorni_sadrzaj>
      <item>Dejan Stojčević</item>
    </izvorni_sadrzaj>
    <derivirana_varijabla naziv="DomainObject.Predmet.OstaliListNazivFormated_1">
      <item>Dejan Stojčević</item>
    </derivirana_varijabla>
  </DomainObject.Predmet.OstaliListNazivFormated>
  <DomainObject.Predmet.OstaliListNazivFormatedOIB>
    <izvorni_sadrzaj>
      <item>Dejan Stojčević, OIB 25094456889</item>
    </izvorni_sadrzaj>
    <derivirana_varijabla naziv="DomainObject.Predmet.OstaliListNazivFormatedOIB_1">
      <item>Dejan Stojčević, OIB 25094456889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GEGO društvo s ograničenom odgovornošću za trgovinu i usluge, Bulinac</izvorni_sadrzaj>
    <derivirana_varijabla naziv="DomainObject.Predmet.ProtustrankaIDrugi_1">GEGO društvo s ograničenom odgovornošću za trgovinu i usluge, Bulinac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GEGO društvo s ograničenom odgovornošću za trgovinu i usluge, Bulinac, OIB 52848325055, Bulinac 40, 43270 Bulinac</izvorni_sadrzaj>
    <derivirana_varijabla naziv="DomainObject.Predmet.ProtustrankaIDrugiAdressOIB_1">GEGO društvo s ograničenom odgovornošću za trgovinu i usluge, Bulinac, OIB 52848325055, Bulinac 40, 43270 Bulinac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GEGO društvo s ograničenom odgovornošću za trgovinu i usluge, Bulinac</item>
      <item>Dejan Stojčević</item>
    </izvorni_sadrzaj>
    <derivirana_varijabla naziv="DomainObject.Predmet.SudioniciListNaziv_1">
      <item>FINA, RC ZAGREB, Podružnica Bjelovar</item>
      <item>GEGO društvo s ograničenom odgovornošću za trgovinu i usluge, Bulinac</item>
      <item>Dejan Stojčević</item>
    </derivirana_varijabla>
  </DomainObject.Predmet.SudioniciListNaziv>
  <DomainObject.Predmet.SudioniciListAdressOIB>
    <izvorni_sadrzaj>
      <item>FINA, RC ZAGREB, Podružnica Bjelovar, OIB 85821130368, F. Supila 4,43000 Bjelovar</item>
      <item>GEGO društvo s ograničenom odgovornošću za trgovinu i usluge, Bulinac, OIB 52848325055, Bulinac 40,43270 Bulinac</item>
      <item>Dejan Stojčević, OIB 25094456889, Lasovac 86/A,43270 Lasovac</item>
    </izvorni_sadrzaj>
    <derivirana_varijabla naziv="DomainObject.Predmet.SudioniciListAdressOIB_1">
      <item>FINA, RC ZAGREB, Podružnica Bjelovar, OIB 85821130368, F. Supila 4,43000 Bjelovar</item>
      <item>GEGO društvo s ograničenom odgovornošću za trgovinu i usluge, Bulinac, OIB 52848325055, Bulinac 40,43270 Bulinac</item>
      <item>Dejan Stojčević, OIB 25094456889, Lasovac 86/A,43270 Lasovac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52848325055</item>
      <item>, OIB 25094456889</item>
    </izvorni_sadrzaj>
    <derivirana_varijabla naziv="DomainObject.Predmet.SudioniciListNazivOIB_1">
      <item>, OIB 85821130368</item>
      <item>, OIB 52848325055</item>
      <item>, OIB 25094456889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1690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2016-02-19T13:26:00Z</dcterms:created>
  <dc:creator>553y7k3</dc:creator>
  <cp:lastModifiedBy>Željka Vitez</cp:lastModifiedBy>
  <cp:lastPrinted>2016-02-19T13:26:00Z</cp:lastPrinted>
  <dcterms:modified xmlns:xsi="http://www.w3.org/2001/XMLSchema-instance" xsi:type="dcterms:W3CDTF">2016-02-19T13:28:00Z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