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ace5" w14:paraId="884ace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51060">
        <w:rPr>
          <w:rFonts w:hAnsi="Times New Roman" w:ascii="Times New Roman"/>
          <w:b/>
          <w:bCs/>
          <w:sz w:val="24"/>
          <w:szCs w:val="24"/>
        </w:rPr>
        <w:t>345</w:t>
      </w:r>
      <w:r w:rsidR="005A7953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27A75">
        <w:rPr>
          <w:rFonts w:hAnsi="Times New Roman" w:ascii="Times New Roman"/>
        </w:rPr>
        <w:t>345</w:t>
      </w:r>
      <w:r w:rsidR="005A795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A7953" w:rsidRPr="005A7953">
        <w:rPr>
          <w:rFonts w:hAnsi="Times New Roman" w:ascii="Times New Roman"/>
        </w:rPr>
        <w:t>SERVIS PRIBORA ZA RIBOLOV PEŠA j.d.o.o. za trgovinu i usluge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5E406D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5A7953" w:rsidRPr="005A7953">
        <w:rPr>
          <w:rFonts w:hAnsi="Times New Roman" w:ascii="Times New Roman"/>
        </w:rPr>
        <w:t>99044183080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0A03"/>
    <w:rsid w:val="003C5D28"/>
    <w:rsid w:val="003D5064"/>
    <w:rsid w:val="003D684C"/>
    <w:rsid w:val="003F7F2F"/>
    <w:rsid w:val="004057F1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7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7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7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7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7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7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7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7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3456</izvorni_sadrzaj>
    <derivirana_varijabla naziv="DomainObject.Predmet.Broj_1">3456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St-3456/2016</izvorni_sadrzaj>
    <derivirana_varijabla naziv="DomainObject.Predmet.OznakaBroj_1">St-3456/2016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PRIBORA ZA RIBOLOV PEŠA j.d.o.o. za trgovinu i usluge</izvorni_sadrzaj>
    <derivirana_varijabla naziv="DomainObject.Predmet.ProtustrankaFormated_1">  SERVIS PRIBORA ZA RIBOLOV PEŠA j.d.o.o. za trgovinu i usluge</derivirana_varijabla>
  </DomainObject.Predmet.ProtustrankaFormated>
  <DomainObject.Predmet.ProtustrankaFormatedOIB>
    <izvorni_sadrzaj>  SERVIS PRIBORA ZA RIBOLOV PEŠA j.d.o.o. za trgovinu i usluge, OIB 99044183080</izvorni_sadrzaj>
    <derivirana_varijabla naziv="DomainObject.Predmet.ProtustrankaFormatedOIB_1">  SERVIS PRIBORA ZA RIBOLOV PEŠA j.d.o.o. za trgovinu i usluge, OIB 99044183080</derivirana_varijabla>
  </DomainObject.Predmet.ProtustrankaFormatedOIB>
  <DomainObject.Predmet.ProtustrankaFormatedWithAdress>
    <izvorni_sadrzaj> SERVIS PRIBORA ZA RIBOLOV PEŠA j.d.o.o. za trgovinu i usluge, Zmajanska 34, 10000 Zagreb</izvorni_sadrzaj>
    <derivirana_varijabla naziv="DomainObject.Predmet.ProtustrankaFormatedWithAdress_1"> SERVIS PRIBORA ZA RIBOLOV PEŠA j.d.o.o. za trgovinu i usluge, Zmajanska 34, 10000 Zagreb</derivirana_varijabla>
  </DomainObject.Predmet.ProtustrankaFormatedWithAdress>
  <DomainObject.Predmet.ProtustrankaFormatedWithAdressOIB>
    <izvorni_sadrzaj> SERVIS PRIBORA ZA RIBOLOV PEŠA j.d.o.o. za trgovinu i usluge, OIB 99044183080, Zmajanska 34, 10000 Zagreb</izvorni_sadrzaj>
    <derivirana_varijabla naziv="DomainObject.Predmet.ProtustrankaFormatedWithAdressOIB_1"> SERVIS PRIBORA ZA RIBOLOV PEŠA j.d.o.o. za trgovinu i usluge, OIB 99044183080, Zmajanska 34, 10000 Zagreb</derivirana_varijabla>
  </DomainObject.Predmet.ProtustrankaFormatedWithAdressOIB>
  <DomainObject.Predmet.ProtustrankaWithAdress>
    <izvorni_sadrzaj>SERVIS PRIBORA ZA RIBOLOV PEŠA j.d.o.o. za trgovinu i usluge Zmajanska 34, 10000 Zagreb</izvorni_sadrzaj>
    <derivirana_varijabla naziv="DomainObject.Predmet.ProtustrankaWithAdress_1">SERVIS PRIBORA ZA RIBOLOV PEŠA j.d.o.o. za trgovinu i usluge Zmajanska 34, 10000 Zagreb</derivirana_varijabla>
  </DomainObject.Predmet.ProtustrankaWithAdress>
  <DomainObject.Predmet.ProtustrankaWithAdressOIB>
    <izvorni_sadrzaj>SERVIS PRIBORA ZA RIBOLOV PEŠA j.d.o.o. za trgovinu i usluge, OIB 99044183080, Zmajanska 34, 10000 Zagreb</izvorni_sadrzaj>
    <derivirana_varijabla naziv="DomainObject.Predmet.ProtustrankaWithAdressOIB_1">SERVIS PRIBORA ZA RIBOLOV PEŠA j.d.o.o. za trgovinu i usluge, OIB 99044183080, Zmajanska 34, 10000 Zagreb</derivirana_varijabla>
  </DomainObject.Predmet.ProtustrankaWithAdressOIB>
  <DomainObject.Predmet.ProtustrankaNazivFormated>
    <izvorni_sadrzaj>SERVIS PRIBORA ZA RIBOLOV PEŠA j.d.o.o. za trgovinu i usluge</izvorni_sadrzaj>
    <derivirana_varijabla naziv="DomainObject.Predmet.ProtustrankaNazivFormated_1">SERVIS PRIBORA ZA RIBOLOV PEŠA j.d.o.o. za trgovinu i usluge</derivirana_varijabla>
  </DomainObject.Predmet.ProtustrankaNazivFormated>
  <DomainObject.Predmet.ProtustrankaNazivFormatedOIB>
    <izvorni_sadrzaj>SERVIS PRIBORA ZA RIBOLOV PEŠA j.d.o.o. za trgovinu i usluge, OIB 99044183080</izvorni_sadrzaj>
    <derivirana_varijabla naziv="DomainObject.Predmet.ProtustrankaNazivFormatedOIB_1">SERVIS PRIBORA ZA RIBOLOV PEŠA j.d.o.o. za trgovinu i usluge, OIB 99044183080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PRIBORA ZA RIBOLOV PEŠA j.d.o.o. za trgovinu i usluge</item>
    </izvorni_sadrzaj>
    <derivirana_varijabla naziv="DomainObject.Predmet.ProtuStrankaListFormated_1">
      <item>SERVIS PRIBORA ZA RIBOLOV PEŠA j.d.o.o. za trgovinu i usluge</item>
    </derivirana_varijabla>
  </DomainObject.Predmet.ProtuStrankaListFormated>
  <DomainObject.Predmet.ProtuStrankaListFormatedOIB>
    <izvorni_sadrzaj>
      <item>SERVIS PRIBORA ZA RIBOLOV PEŠA j.d.o.o. za trgovinu i usluge, OIB 99044183080</item>
    </izvorni_sadrzaj>
    <derivirana_varijabla naziv="DomainObject.Predmet.ProtuStrankaListFormatedOIB_1">
      <item>SERVIS PRIBORA ZA RIBOLOV PEŠA j.d.o.o. za trgovinu i usluge, OIB 99044183080</item>
    </derivirana_varijabla>
  </DomainObject.Predmet.ProtuStrankaListFormatedOIB>
  <DomainObject.Predmet.ProtuStrankaListFormatedWithAdress>
    <izvorni_sadrzaj>
      <item>SERVIS PRIBORA ZA RIBOLOV PEŠA j.d.o.o. za trgovinu i usluge, Zmajanska 34, 10000 Zagreb</item>
    </izvorni_sadrzaj>
    <derivirana_varijabla naziv="DomainObject.Predmet.ProtuStrankaListFormatedWithAdress_1">
      <item>SERVIS PRIBORA ZA RIBOLOV PEŠA j.d.o.o. za trgovinu i usluge, Zmajanska 34, 10000 Zagreb</item>
    </derivirana_varijabla>
  </DomainObject.Predmet.ProtuStrankaListFormatedWithAdress>
  <DomainObject.Predmet.ProtuStrankaListFormatedWithAdressOIB>
    <izvorni_sadrzaj>
      <item>SERVIS PRIBORA ZA RIBOLOV PEŠA j.d.o.o. za trgovinu i usluge, OIB 99044183080, Zmajanska 34, 10000 Zagreb</item>
    </izvorni_sadrzaj>
    <derivirana_varijabla naziv="DomainObject.Predmet.ProtuStrankaListFormatedWithAdressOIB_1">
      <item>SERVIS PRIBORA ZA RIBOLOV PEŠA j.d.o.o. za trgovinu i usluge, OIB 99044183080, Zmajanska 34, 10000 Zagreb</item>
    </derivirana_varijabla>
  </DomainObject.Predmet.ProtuStrankaListFormatedWithAdressOIB>
  <DomainObject.Predmet.ProtuStrankaListNazivFormated>
    <izvorni_sadrzaj>
      <item>SERVIS PRIBORA ZA RIBOLOV PEŠA j.d.o.o. za trgovinu i usluge</item>
    </izvorni_sadrzaj>
    <derivirana_varijabla naziv="DomainObject.Predmet.ProtuStrankaListNazivFormated_1">
      <item>SERVIS PRIBORA ZA RIBOLOV PEŠA j.d.o.o. za trgovinu i usluge</item>
    </derivirana_varijabla>
  </DomainObject.Predmet.ProtuStrankaListNazivFormated>
  <DomainObject.Predmet.ProtuStrankaListNazivFormatedOIB>
    <izvorni_sadrzaj>
      <item>SERVIS PRIBORA ZA RIBOLOV PEŠA j.d.o.o. za trgovinu i usluge, OIB 99044183080</item>
    </izvorni_sadrzaj>
    <derivirana_varijabla naziv="DomainObject.Predmet.ProtuStrankaListNazivFormatedOIB_1">
      <item>SERVIS PRIBORA ZA RIBOLOV PEŠA j.d.o.o. za trgovinu i usluge, OIB 99044183080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PRIBORA ZA RIBOLOV PEŠA j.d.o.o. za trgovinu i usluge</izvorni_sadrzaj>
    <derivirana_varijabla naziv="DomainObject.Predmet.ProtustrankaIDrugi_1">SERVIS PRIBORA ZA RIBOLOV PEŠA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 PRIBORA ZA RIBOLOV PEŠA j.d.o.o. za trgovinu i usluge, OIB 99044183080, Zmajanska 34, 10000 Zagreb</izvorni_sadrzaj>
    <derivirana_varijabla naziv="DomainObject.Predmet.ProtustrankaIDrugiAdressOIB_1">SERVIS PRIBORA ZA RIBOLOV PEŠA j.d.o.o. za trgovinu i usluge, OIB 99044183080, Zmajanska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PRIBORA ZA RIBOLOV PEŠA j.d.o.o. za trgovinu i usluge</item>
    </izvorni_sadrzaj>
    <derivirana_varijabla naziv="DomainObject.Predmet.SudioniciListNaziv_1">
      <item>FINA Regionalni centar Zagreb</item>
      <item>SERVIS PRIBORA ZA RIBOLOV PEŠA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 PRIBORA ZA RIBOLOV PEŠA j.d.o.o. za trgovinu i usluge, OIB 99044183080, Zmajanska 34,10000 Zagreb</item>
    </izvorni_sadrzaj>
    <derivirana_varijabla naziv="DomainObject.Predmet.SudioniciListAdressOIB_1">
      <item>FINA Regionalni centar Zagreb, OIB 85821130368, Trg svibanjskih žrtava 1995. br. 1,10000 Zagreb</item>
      <item>SERVIS PRIBORA ZA RIBOLOV PEŠA j.d.o.o. za trgovinu i usluge, OIB 99044183080, Zmajanska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99044183080</item>
    </izvorni_sadrzaj>
    <derivirana_varijabla naziv="DomainObject.Predmet.SudioniciListNazivOIB_1">
      <item>, OIB 85821130368</item>
      <item>, OIB 99044183080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804</properties:Characters>
  <properties:Lines>48</properties:Lines>
  <properties:Paragraphs>21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2016-06-08T10:58:00Z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