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95259" w14:paraId="2895259" w:rsidRDefault="000C7E57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St-</w:t>
      </w:r>
      <w:r w:rsidR="001C738F">
        <w:t>955/16</w:t>
      </w:r>
      <w:r w:rsidR="00900794">
        <w:t>-</w:t>
      </w:r>
      <w:r w:rsidR="00CD2931">
        <w:t>6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924FFF" w:rsidP="00924FFF" w:rsidR="00924FFF" w:rsidRPr="00D72603">
      <w:r w:rsidRPr="00D72603">
        <w:t>REPUBLIKA HRVATSKA</w:t>
      </w:r>
    </w:p>
    <w:p w:rsidRDefault="00924FFF" w:rsidP="00924FFF" w:rsidR="00924FFF" w:rsidRPr="00D72603">
      <w:r w:rsidRPr="00D72603">
        <w:t>TRGOVAČKI SUD U ZADRU</w:t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</w:p>
    <w:p w:rsidRDefault="009B1942" w:rsidP="009B1942" w:rsidR="009B1942">
      <w:r>
        <w:t>Dr. Franje Tuđmana 35</w:t>
      </w:r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3030D8">
        <w:t xml:space="preserve"> (OIB: 39670464653)</w:t>
      </w:r>
      <w:r w:rsidRPr="00D72603">
        <w:t xml:space="preserve">, po sucu tog suda Ardeni Bajlo, u stečajnom postupku nad </w:t>
      </w:r>
      <w:r w:rsidR="00B03DF3">
        <w:t>stečajn</w:t>
      </w:r>
      <w:r w:rsidR="00900794">
        <w:t>im</w:t>
      </w:r>
      <w:r w:rsidR="00B03DF3">
        <w:t xml:space="preserve"> dužnik</w:t>
      </w:r>
      <w:r w:rsidR="00900794">
        <w:t>om Stečajna masa iza</w:t>
      </w:r>
      <w:r w:rsidR="00B03DF3">
        <w:t xml:space="preserve"> </w:t>
      </w:r>
      <w:r w:rsidR="001C738F" w:rsidRPr="00017E22">
        <w:t>PLODINE d.d. u stečaju</w:t>
      </w:r>
      <w:r w:rsidR="001C738F">
        <w:t xml:space="preserve"> </w:t>
      </w:r>
      <w:r w:rsidR="001C738F" w:rsidRPr="00017E22">
        <w:t>Zadar,</w:t>
      </w:r>
      <w:r w:rsidR="001C738F">
        <w:t xml:space="preserve"> </w:t>
      </w:r>
      <w:r w:rsidR="001C738F" w:rsidRPr="00017E22">
        <w:t>OIB: 20344716446</w:t>
      </w:r>
      <w:r w:rsidR="00900794" w:rsidRPr="00244EC8">
        <w:t>, zastupanom</w:t>
      </w:r>
      <w:r w:rsidR="00900794" w:rsidRPr="009544DA">
        <w:t xml:space="preserve"> po stečajnom upravitelju </w:t>
      </w:r>
      <w:r w:rsidR="001C738F">
        <w:t xml:space="preserve">Branku Moriću, </w:t>
      </w:r>
      <w:r w:rsidR="0075400E" w:rsidRPr="00D35C6E">
        <w:t xml:space="preserve">dana </w:t>
      </w:r>
      <w:r w:rsidR="001C738F">
        <w:t>17. listopada</w:t>
      </w:r>
      <w:r w:rsidR="00900794">
        <w:t xml:space="preserve"> 2016.</w:t>
      </w:r>
      <w:r w:rsidRPr="00D72603">
        <w:t xml:space="preserve">, 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B9355E" w:rsidP="00B9355E" w:rsidR="001C738F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 w:rsidRPr="0082330F">
        <w:t>Zaključuje se ovaj postupak vođen ra</w:t>
      </w:r>
      <w:r>
        <w:t>di naknadne diobe stečajne mase</w:t>
      </w:r>
      <w:r w:rsidRPr="0082330F">
        <w:t xml:space="preserve"> </w:t>
      </w:r>
      <w:r w:rsidR="00B03DF3">
        <w:t xml:space="preserve">stečajnog dužnika </w:t>
      </w:r>
      <w:r w:rsidR="00900794">
        <w:t xml:space="preserve">Stečajna masa iza </w:t>
      </w:r>
      <w:r w:rsidR="001C738F" w:rsidRPr="00017E22">
        <w:t>PLODINE d.d. u stečaju</w:t>
      </w:r>
      <w:r w:rsidR="001C738F">
        <w:t xml:space="preserve"> </w:t>
      </w:r>
      <w:r w:rsidR="001C738F" w:rsidRPr="00017E22">
        <w:t>Zadar,</w:t>
      </w:r>
      <w:r w:rsidR="001C738F">
        <w:t xml:space="preserve"> </w:t>
      </w:r>
      <w:r w:rsidR="001C738F" w:rsidRPr="00017E22">
        <w:t>OIB: 20344716446</w:t>
      </w:r>
      <w:r w:rsidRPr="0082330F">
        <w:t>.</w:t>
      </w:r>
    </w:p>
    <w:p w:rsidRDefault="00B9355E" w:rsidP="001C738F" w:rsidR="00B9355E">
      <w:pPr>
        <w:ind w:left="720"/>
        <w:jc w:val="both"/>
      </w:pPr>
      <w:r w:rsidRPr="0082330F">
        <w:t xml:space="preserve"> </w:t>
      </w:r>
    </w:p>
    <w:p w:rsidRDefault="00B9355E" w:rsidP="00B9355E" w:rsidR="00B9355E" w:rsidRPr="0082330F">
      <w:pPr>
        <w:jc w:val="both"/>
      </w:pPr>
    </w:p>
    <w:p w:rsidRDefault="00B9355E" w:rsidP="00B9355E" w:rsidR="00B9355E" w:rsidRPr="0082330F">
      <w:pPr>
        <w:jc w:val="center"/>
      </w:pPr>
      <w:r w:rsidRPr="0082330F">
        <w:t>Obrazloženje</w:t>
      </w:r>
    </w:p>
    <w:p w:rsidRDefault="00B9355E" w:rsidP="00B9355E" w:rsidR="00B9355E" w:rsidRPr="000811B9">
      <w:pPr>
        <w:jc w:val="center"/>
        <w:rPr>
          <w:b/>
        </w:rPr>
      </w:pPr>
    </w:p>
    <w:p w:rsidRDefault="00B9355E" w:rsidP="00B9355E" w:rsidR="00B9355E">
      <w:pPr>
        <w:ind w:firstLine="708"/>
        <w:jc w:val="both"/>
      </w:pPr>
      <w:r w:rsidRPr="000811B9">
        <w:t xml:space="preserve">Stečajni upravitelj podnio je prijedlog za </w:t>
      </w:r>
      <w:r>
        <w:t xml:space="preserve">nastavak postupka radi </w:t>
      </w:r>
      <w:r w:rsidRPr="000811B9">
        <w:t>naknadn</w:t>
      </w:r>
      <w:r>
        <w:t>e</w:t>
      </w:r>
      <w:r w:rsidRPr="000811B9">
        <w:t xml:space="preserve"> diob</w:t>
      </w:r>
      <w:r>
        <w:t>e</w:t>
      </w:r>
      <w:r w:rsidR="00900794">
        <w:t xml:space="preserve">, </w:t>
      </w:r>
      <w:r w:rsidR="00900794" w:rsidRPr="00BE7B43">
        <w:t>navodeći da je nakon zaključenja stečajnog postupka utvrdio da stečajni dužnik ima imovinu unovčenjem koje se mogu pokriti troškovi postupka i dijelom potraživanja</w:t>
      </w:r>
      <w:r w:rsidRPr="00BE7B43">
        <w:t>.</w:t>
      </w:r>
      <w:r>
        <w:t xml:space="preserve"> Postupajući po prijedlogu sud je dana </w:t>
      </w:r>
      <w:r w:rsidR="007F62FD">
        <w:t>19. s</w:t>
      </w:r>
      <w:r w:rsidR="001C738F">
        <w:t>rpnja 2016</w:t>
      </w:r>
      <w:r w:rsidR="00900794">
        <w:t>.</w:t>
      </w:r>
      <w:r>
        <w:t xml:space="preserve"> donio rješenje o nastavku postupka. </w:t>
      </w:r>
      <w:r w:rsidR="00900794">
        <w:t xml:space="preserve"> </w:t>
      </w:r>
    </w:p>
    <w:p w:rsidRDefault="00B9355E" w:rsidP="00B9355E" w:rsidR="00B9355E" w:rsidRPr="00B03DF3">
      <w:pPr>
        <w:jc w:val="both"/>
      </w:pPr>
      <w:r w:rsidRPr="00B03DF3">
        <w:t xml:space="preserve">            Stečajni upravitelj je podneskom od dana </w:t>
      </w:r>
      <w:r w:rsidR="001C738F">
        <w:t>10. listopada</w:t>
      </w:r>
      <w:r w:rsidR="00900794">
        <w:t xml:space="preserve"> 2016.</w:t>
      </w:r>
      <w:r w:rsidRPr="00B03DF3">
        <w:t xml:space="preserve"> izvijestio sud da je</w:t>
      </w:r>
      <w:r w:rsidR="00AB2FCA" w:rsidRPr="00B03DF3">
        <w:t xml:space="preserve"> proveo naknadnu diobu</w:t>
      </w:r>
      <w:r w:rsidRPr="00B03DF3">
        <w:t xml:space="preserve">, pa je stoga postupajući temeljem članka </w:t>
      </w:r>
      <w:r w:rsidR="00B03DF3" w:rsidRPr="00242827">
        <w:t>289. stavak 8</w:t>
      </w:r>
      <w:r w:rsidRPr="00242827">
        <w:t>.</w:t>
      </w:r>
      <w:r w:rsidRPr="00B03DF3">
        <w:t xml:space="preserve"> Stečajnog zakona (Narodne novine broj </w:t>
      </w:r>
      <w:r w:rsidR="00B03DF3" w:rsidRPr="00B03DF3">
        <w:t>71/15</w:t>
      </w:r>
      <w:r w:rsidRPr="00B03DF3">
        <w:t xml:space="preserve">) valjalo zaključiti ovaj postupak. </w:t>
      </w:r>
    </w:p>
    <w:p w:rsidRDefault="00B9355E" w:rsidP="00B9355E" w:rsidR="00B9355E">
      <w:pPr>
        <w:rPr>
          <w:sz w:val="22"/>
          <w:szCs w:val="22"/>
        </w:rPr>
      </w:pPr>
    </w:p>
    <w:p w:rsidRDefault="00D72603" w:rsidP="00443952" w:rsidR="00D72603">
      <w:pPr>
        <w:ind w:firstLine="708"/>
        <w:jc w:val="both"/>
      </w:pPr>
    </w:p>
    <w:p w:rsidRDefault="00D72603" w:rsidP="00DC1AD3" w:rsidR="00D72603">
      <w:pPr>
        <w:jc w:val="center"/>
      </w:pPr>
      <w:r>
        <w:t>U</w:t>
      </w:r>
      <w:r w:rsidR="00924FFF" w:rsidRPr="00DC1AD3">
        <w:t xml:space="preserve"> Zadru, </w:t>
      </w:r>
      <w:r w:rsidR="001C738F">
        <w:t>17. listopada 2016</w:t>
      </w:r>
      <w:r w:rsidR="00900794">
        <w:t>.</w:t>
      </w:r>
    </w:p>
    <w:p w:rsidRDefault="00D72603" w:rsidP="00DC1AD3" w:rsidR="00D72603" w:rsidRPr="00DC1AD3">
      <w:pPr>
        <w:jc w:val="center"/>
      </w:pPr>
    </w:p>
    <w:p w:rsidRDefault="00F533AB" w:rsidP="00B03DF3" w:rsidR="00F533AB">
      <w:pPr>
        <w:jc w:val="right"/>
      </w:pPr>
      <w:r w:rsidRPr="00F60CD9">
        <w:t xml:space="preserve">                                   </w:t>
      </w:r>
      <w:r>
        <w:t xml:space="preserve">                      </w:t>
      </w:r>
      <w:r w:rsidR="001C738F">
        <w:t>S</w:t>
      </w:r>
      <w:r w:rsidRPr="002C500F">
        <w:t>u</w:t>
      </w:r>
      <w:r w:rsidR="00900794">
        <w:t>tkinja</w:t>
      </w:r>
      <w:r>
        <w:t>:</w:t>
      </w:r>
    </w:p>
    <w:p w:rsidRDefault="00F533AB" w:rsidP="00B03DF3" w:rsidR="00F533AB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03DF3">
        <w:t>Ardena Bajlo</w:t>
      </w:r>
    </w:p>
    <w:p w:rsidRDefault="00F533AB" w:rsidP="00F533AB" w:rsidR="00F533AB"/>
    <w:p w:rsidRDefault="00D72603" w:rsidP="00924FFF" w:rsidR="00D72603"/>
    <w:p w:rsidRDefault="00924FFF" w:rsidP="00924FFF" w:rsidR="00924FFF" w:rsidRPr="00D72603">
      <w:r w:rsidRPr="00D72603">
        <w:t>POUKA O PRAVNOM LIJEKU:</w:t>
      </w:r>
    </w:p>
    <w:p w:rsidRDefault="00C21497" w:rsidP="00900794" w:rsidR="00C21497">
      <w:pPr>
        <w:jc w:val="both"/>
      </w:pPr>
      <w:r w:rsidRPr="000811B9">
        <w:t xml:space="preserve">Protiv ovog rješenja dopuštena je žalba koja se podnosi u tri primjerka za Visoki trgovački sud putem ovog suda, u roku od osam dana. </w:t>
      </w:r>
    </w:p>
    <w:p w:rsidRDefault="00B03DF3" w:rsidP="00924FFF" w:rsidR="00B03DF3" w:rsidRPr="00D72603"/>
    <w:p w:rsidRDefault="0068395E" w:rsidP="0068395E" w:rsidR="0068395E">
      <w:r>
        <w:t xml:space="preserve">Dostaviti: </w:t>
      </w:r>
    </w:p>
    <w:p w:rsidRDefault="001C738F" w:rsidP="0068395E" w:rsidR="0068395E">
      <w:pPr>
        <w:numPr>
          <w:ilvl w:val="0"/>
          <w:numId w:val="4"/>
        </w:numPr>
      </w:pPr>
      <w:r>
        <w:t xml:space="preserve">stečajnom upravitelju – mailom </w:t>
      </w:r>
    </w:p>
    <w:p w:rsidRDefault="0068395E" w:rsidP="0068395E" w:rsidR="0068395E">
      <w:pPr>
        <w:numPr>
          <w:ilvl w:val="0"/>
          <w:numId w:val="4"/>
        </w:numPr>
      </w:pPr>
      <w:r>
        <w:t xml:space="preserve">e-oglasna ploča </w:t>
      </w:r>
    </w:p>
    <w:p w:rsidRDefault="0068395E" w:rsidP="00BE7B43" w:rsidR="00BE6C59" w:rsidRPr="00DC1AD3">
      <w:pPr>
        <w:numPr>
          <w:ilvl w:val="0"/>
          <w:numId w:val="4"/>
        </w:numPr>
      </w:pPr>
      <w:r>
        <w:t>u spis</w:t>
      </w:r>
    </w:p>
    <w:sectPr w:rsidR="00BE6C59" w:rsidRPr="00DC1A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52052"/>
    <w:rsid w:val="000C7E57"/>
    <w:rsid w:val="001C738F"/>
    <w:rsid w:val="00242827"/>
    <w:rsid w:val="003030D8"/>
    <w:rsid w:val="003B391E"/>
    <w:rsid w:val="00443952"/>
    <w:rsid w:val="004E3574"/>
    <w:rsid w:val="00584B22"/>
    <w:rsid w:val="005A1684"/>
    <w:rsid w:val="005F4FE6"/>
    <w:rsid w:val="00622DF8"/>
    <w:rsid w:val="00672577"/>
    <w:rsid w:val="0068395E"/>
    <w:rsid w:val="00694FD9"/>
    <w:rsid w:val="006D5987"/>
    <w:rsid w:val="00701EB4"/>
    <w:rsid w:val="00724DED"/>
    <w:rsid w:val="0075400E"/>
    <w:rsid w:val="007F62FD"/>
    <w:rsid w:val="008E1367"/>
    <w:rsid w:val="00900794"/>
    <w:rsid w:val="00924FFF"/>
    <w:rsid w:val="009B1942"/>
    <w:rsid w:val="009E5554"/>
    <w:rsid w:val="00A1202A"/>
    <w:rsid w:val="00A163E1"/>
    <w:rsid w:val="00A94666"/>
    <w:rsid w:val="00AB2FCA"/>
    <w:rsid w:val="00B03DF3"/>
    <w:rsid w:val="00B9355E"/>
    <w:rsid w:val="00BE6C59"/>
    <w:rsid w:val="00BE7B43"/>
    <w:rsid w:val="00C21497"/>
    <w:rsid w:val="00CD2931"/>
    <w:rsid w:val="00D72603"/>
    <w:rsid w:val="00DC1AD3"/>
    <w:rsid w:val="00E06B02"/>
    <w:rsid w:val="00EB1098"/>
    <w:rsid w:val="00EC5339"/>
    <w:rsid w:val="00F21650"/>
    <w:rsid w:val="00F533AB"/>
    <w:rsid w:val="00FF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20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20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20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20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20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20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20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20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20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20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St-955/2016-6</izvorni_sadrzaj>
    <derivirana_varijabla naziv="DomainObject.Oznaka_1">St-955/2016-6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2016.</izvorni_sadrzaj>
    <derivirana_varijabla naziv="DomainObject.Predmet.DatumOsnivanja_1">19.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listopada 2016.</izvorni_sadrzaj>
    <derivirana_varijabla naziv="DomainObject.Predmet.DatumRjesavanja_1">17.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BILO ST-31/02</izvorni_sadrzaj>
    <derivirana_varijabla naziv="DomainObject.Predmet.Opis_1">MIGRIRANO IZ IN2 IN2 napomene: PREDMET BILO ST-31/02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St-955/2016</izvorni_sadrzaj>
    <derivirana_varijabla naziv="DomainObject.Predmet.OznakaBroj_1">St-955/2016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PLODINE dioničko društvo za proizvodnju, trgovinu, turizam i usluge, u stečaju-STEČAJNA MASA-Naknadna dioba</izvorni_sadrzaj>
    <derivirana_varijabla naziv="DomainObject.Predmet.ProtustrankaFormated_1">  PLODINE dioničko društvo za proizvodnju, trgovinu, turizam i usluge, u stečaju-STEČAJNA MASA-Naknadna dioba</derivirana_varijabla>
  </DomainObject.Predmet.ProtustrankaFormated>
  <DomainObject.Predmet.ProtustrankaFormatedOIB>
    <izvorni_sadrzaj>  PLODINE dioničko društvo za proizvodnju, trgovinu, turizam i usluge, u stečaju-STEČAJNA MASA-Naknadna dioba</izvorni_sadrzaj>
    <derivirana_varijabla naziv="DomainObject.Predmet.ProtustrankaFormatedOIB_1">  PLODINE dioničko društvo za proizvodnju, trgovinu, turizam i usluge, u stečaju-STEČAJNA MASA-Naknadna dioba</derivirana_varijabla>
  </DomainObject.Predmet.ProtustrankaFormatedOIB>
  <DomainObject.Predmet.ProtustrankaFormatedWithAdress>
    <izvorni_sadrzaj> PLODINE dioničko društvo za proizvodnju, trgovinu, turizam i usluge, u stečaju-STEČAJNA MASA-Naknadna dioba, Stjepana Radića bb, Zadar</izvorni_sadrzaj>
    <derivirana_varijabla naziv="DomainObject.Predmet.ProtustrankaFormatedWithAdress_1"> PLODINE dioničko društvo za proizvodnju, trgovinu, turizam i usluge, u stečaju-STEČAJNA MASA-Naknadna dioba, Stjepana Radića bb, Zadar</derivirana_varijabla>
  </DomainObject.Predmet.ProtustrankaFormatedWithAdress>
  <DomainObject.Predmet.ProtustrankaFormatedWithAdressOIB>
    <izvorni_sadrzaj> PLODINE dioničko društvo za proizvodnju, trgovinu, turizam i usluge, u stečaju-STEČAJNA MASA-Naknadna dioba, Stjepana Radića bb, Zadar</izvorni_sadrzaj>
    <derivirana_varijabla naziv="DomainObject.Predmet.ProtustrankaFormatedWithAdressOIB_1"> PLODINE dioničko društvo za proizvodnju, trgovinu, turizam i usluge, u stečaju-STEČAJNA MASA-Naknadna dioba, Stjepana Radića bb, Zadar</derivirana_varijabla>
  </DomainObject.Predmet.ProtustrankaFormatedWithAdressOIB>
  <DomainObject.Predmet.ProtustrankaWithAdress>
    <izvorni_sadrzaj>PLODINE dioničko društvo za proizvodnju, trgovinu, turizam i usluge, u stečaju-STEČAJNA MASA-Naknadna dioba Stjepana Radića bb, Zadar</izvorni_sadrzaj>
    <derivirana_varijabla naziv="DomainObject.Predmet.ProtustrankaWithAdress_1">PLODINE dioničko društvo za proizvodnju, trgovinu, turizam i usluge, u stečaju-STEČAJNA MASA-Naknadna dioba Stjepana Radića bb, Zadar</derivirana_varijabla>
  </DomainObject.Predmet.ProtustrankaWithAdress>
  <DomainObject.Predmet.ProtustrankaWithAdressOIB>
    <izvorni_sadrzaj>PLODINE dioničko društvo za proizvodnju, trgovinu, turizam i usluge, u stečaju-STEČAJNA MASA-Naknadna dioba, Stjepana Radića bb, Zadar</izvorni_sadrzaj>
    <derivirana_varijabla naziv="DomainObject.Predmet.ProtustrankaWithAdressOIB_1">PLODINE dioničko društvo za proizvodnju, trgovinu, turizam i usluge, u stečaju-STEČAJNA MASA-Naknadna dioba, Stjepana Radića bb, Zadar</derivirana_varijabla>
  </DomainObject.Predmet.ProtustrankaWithAdressOIB>
  <DomainObject.Predmet.ProtustrankaNazivFormated>
    <izvorni_sadrzaj>PLODINE dioničko društvo za proizvodnju, trgovinu, turizam i usluge, u stečaju-STEČAJNA MASA-Naknadna dioba</izvorni_sadrzaj>
    <derivirana_varijabla naziv="DomainObject.Predmet.ProtustrankaNazivFormated_1">PLODINE dioničko društvo za proizvodnju, trgovinu, turizam i usluge, u stečaju-STEČAJNA MASA-Naknadna dioba</derivirana_varijabla>
  </DomainObject.Predmet.ProtustrankaNazivFormated>
  <DomainObject.Predmet.ProtustrankaNazivFormatedOIB>
    <izvorni_sadrzaj>PLODINE dioničko društvo za proizvodnju, trgovinu, turizam i usluge, u stečaju-STEČAJNA MASA-Naknadna dioba</izvorni_sadrzaj>
    <derivirana_varijabla naziv="DomainObject.Predmet.ProtustrankaNazivFormatedOIB_1">PLODINE dioničko društvo za proizvodnju, trgovinu, turizam i usluge, u stečaju-STEČAJNA MASA-Naknadna dioba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/ Branko Morić</izvorni_sadrzaj>
    <derivirana_varijabla naziv="DomainObject.Predmet.StrankaFormated_1">  STEČAJNI UPRAVITELJ / Branko Morić</derivirana_varijabla>
  </DomainObject.Predmet.StrankaFormated>
  <DomainObject.Predmet.StrankaFormatedOIB>
    <izvorni_sadrzaj>  STEČAJNI UPRAVITELJ / Branko Morić</izvorni_sadrzaj>
    <derivirana_varijabla naziv="DomainObject.Predmet.StrankaFormatedOIB_1">  STEČAJNI UPRAVITELJ / Branko Morić</derivirana_varijabla>
  </DomainObject.Predmet.StrankaFormatedOIB>
  <DomainObject.Predmet.StrankaFormatedWithAdress>
    <izvorni_sadrzaj> STEČAJNI UPRAVITELJ / Branko Morić</izvorni_sadrzaj>
    <derivirana_varijabla naziv="DomainObject.Predmet.StrankaFormatedWithAdress_1"> STEČAJNI UPRAVITELJ / Branko Morić</derivirana_varijabla>
  </DomainObject.Predmet.StrankaFormatedWithAdress>
  <DomainObject.Predmet.StrankaFormatedWithAdressOIB>
    <izvorni_sadrzaj> STEČAJNI UPRAVITELJ / Branko Morić</izvorni_sadrzaj>
    <derivirana_varijabla naziv="DomainObject.Predmet.StrankaFormatedWithAdressOIB_1"> STEČAJNI UPRAVITELJ / Branko Morić</derivirana_varijabla>
  </DomainObject.Predmet.StrankaFormatedWithAdressOIB>
  <DomainObject.Predmet.StrankaWithAdress>
    <izvorni_sadrzaj>STEČAJNI UPRAVITELJ / Branko Morić </izvorni_sadrzaj>
    <derivirana_varijabla naziv="DomainObject.Predmet.StrankaWithAdress_1">STEČAJNI UPRAVITELJ / Branko Morić </derivirana_varijabla>
  </DomainObject.Predmet.StrankaWithAdress>
  <DomainObject.Predmet.StrankaWithAdressOIB>
    <izvorni_sadrzaj>STEČAJNI UPRAVITELJ / Branko Morić</izvorni_sadrzaj>
    <derivirana_varijabla naziv="DomainObject.Predmet.StrankaWithAdressOIB_1">STEČAJNI UPRAVITELJ / Branko Morić</derivirana_varijabla>
  </DomainObject.Predmet.StrankaWithAdressOIB>
  <DomainObject.Predmet.StrankaNazivFormated>
    <izvorni_sadrzaj>STEČAJNI UPRAVITELJ / Branko Morić</izvorni_sadrzaj>
    <derivirana_varijabla naziv="DomainObject.Predmet.StrankaNazivFormated_1">STEČAJNI UPRAVITELJ / Branko Morić</derivirana_varijabla>
  </DomainObject.Predmet.StrankaNazivFormated>
  <DomainObject.Predmet.StrankaNazivFormatedOIB>
    <izvorni_sadrzaj>STEČAJNI UPRAVITELJ / Branko Morić</izvorni_sadrzaj>
    <derivirana_varijabla naziv="DomainObject.Predmet.StrankaNazivFormatedOIB_1">STEČAJNI UPRAVITELJ / Branko Morić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STEČAJNI UPRAVITELJ / Branko Morić</item>
    </izvorni_sadrzaj>
    <derivirana_varijabla naziv="DomainObject.Predmet.StrankaListFormated_1">
      <item>STEČAJNI UPRAVITELJ / Branko Morić</item>
    </derivirana_varijabla>
  </DomainObject.Predmet.StrankaListFormated>
  <DomainObject.Predmet.StrankaListFormatedOIB>
    <izvorni_sadrzaj>
      <item>STEČAJNI UPRAVITELJ / Branko Morić</item>
    </izvorni_sadrzaj>
    <derivirana_varijabla naziv="DomainObject.Predmet.StrankaListFormatedOIB_1">
      <item>STEČAJNI UPRAVITELJ / Branko Morić</item>
    </derivirana_varijabla>
  </DomainObject.Predmet.StrankaListFormatedOIB>
  <DomainObject.Predmet.StrankaListFormatedWithAdress>
    <izvorni_sadrzaj>
      <item>STEČAJNI UPRAVITELJ / Branko Morić</item>
    </izvorni_sadrzaj>
    <derivirana_varijabla naziv="DomainObject.Predmet.StrankaListFormatedWithAdress_1">
      <item>STEČAJNI UPRAVITELJ / Branko Morić</item>
    </derivirana_varijabla>
  </DomainObject.Predmet.StrankaListFormatedWithAdress>
  <DomainObject.Predmet.StrankaListFormatedWithAdressOIB>
    <izvorni_sadrzaj>
      <item>STEČAJNI UPRAVITELJ / Branko Morić</item>
    </izvorni_sadrzaj>
    <derivirana_varijabla naziv="DomainObject.Predmet.StrankaListFormatedWithAdressOIB_1">
      <item>STEČAJNI UPRAVITELJ / Branko Morić</item>
    </derivirana_varijabla>
  </DomainObject.Predmet.StrankaListFormatedWithAdressOIB>
  <DomainObject.Predmet.StrankaListNazivFormated>
    <izvorni_sadrzaj>
      <item>STEČAJNI UPRAVITELJ / Branko Morić</item>
    </izvorni_sadrzaj>
    <derivirana_varijabla naziv="DomainObject.Predmet.StrankaListNazivFormated_1">
      <item>STEČAJNI UPRAVITELJ / Branko Morić</item>
    </derivirana_varijabla>
  </DomainObject.Predmet.StrankaListNazivFormated>
  <DomainObject.Predmet.StrankaListNazivFormatedOIB>
    <izvorni_sadrzaj>
      <item>STEČAJNI UPRAVITELJ / Branko Morić</item>
    </izvorni_sadrzaj>
    <derivirana_varijabla naziv="DomainObject.Predmet.StrankaListNazivFormatedOIB_1">
      <item>STEČAJNI UPRAVITELJ / Branko Morić</item>
    </derivirana_varijabla>
  </DomainObject.Predmet.StrankaListNazivFormatedOIB>
  <DomainObject.Predmet.ProtuStrankaListFormated>
    <izvorni_sadrzaj>
      <item>PLODINE dioničko društvo za proizvodnju, trgovinu, turizam i usluge, u stečaju-STEČAJNA MASA-Naknadna dioba</item>
    </izvorni_sadrzaj>
    <derivirana_varijabla naziv="DomainObject.Predmet.ProtuStrankaListFormated_1">
      <item>PLODINE dioničko društvo za proizvodnju, trgovinu, turizam i usluge, u stečaju-STEČAJNA MASA-Naknadna dioba</item>
    </derivirana_varijabla>
  </DomainObject.Predmet.ProtuStrankaListFormated>
  <DomainObject.Predmet.ProtuStrankaListFormatedOIB>
    <izvorni_sadrzaj>
      <item>PLODINE dioničko društvo za proizvodnju, trgovinu, turizam i usluge, u stečaju-STEČAJNA MASA-Naknadna dioba</item>
    </izvorni_sadrzaj>
    <derivirana_varijabla naziv="DomainObject.Predmet.ProtuStrankaListFormatedOIB_1">
      <item>PLODINE dioničko društvo za proizvodnju, trgovinu, turizam i usluge, u stečaju-STEČAJNA MASA-Naknadna dioba</item>
    </derivirana_varijabla>
  </DomainObject.Predmet.ProtuStrankaListFormatedOIB>
  <DomainObject.Predmet.ProtuStrankaListFormatedWithAdress>
    <izvorni_sadrzaj>
      <item>PLODINE dioničko društvo za proizvodnju, trgovinu, turizam i usluge, u stečaju-STEČAJNA MASA-Naknadna dioba, Stjepana Radića bb, Zadar</item>
    </izvorni_sadrzaj>
    <derivirana_varijabla naziv="DomainObject.Predmet.ProtuStrankaListFormatedWithAdress_1">
      <item>PLODINE dioničko društvo za proizvodnju, trgovinu, turizam i usluge, u stečaju-STEČAJNA MASA-Naknadna dioba, Stjepana Radića bb, Zadar</item>
    </derivirana_varijabla>
  </DomainObject.Predmet.ProtuStrankaListFormatedWithAdress>
  <DomainObject.Predmet.ProtuStrankaListFormatedWithAdressOIB>
    <izvorni_sadrzaj>
      <item>PLODINE dioničko društvo za proizvodnju, trgovinu, turizam i usluge, u stečaju-STEČAJNA MASA-Naknadna dioba, Stjepana Radića bb, Zadar</item>
    </izvorni_sadrzaj>
    <derivirana_varijabla naziv="DomainObject.Predmet.ProtuStrankaListFormatedWithAdressOIB_1">
      <item>PLODINE dioničko društvo za proizvodnju, trgovinu, turizam i usluge, u stečaju-STEČAJNA MASA-Naknadna dioba, Stjepana Radića bb, Zadar</item>
    </derivirana_varijabla>
  </DomainObject.Predmet.ProtuStrankaListFormatedWithAdressOIB>
  <DomainObject.Predmet.ProtuStrankaListNazivFormated>
    <izvorni_sadrzaj>
      <item>PLODINE dioničko društvo za proizvodnju, trgovinu, turizam i usluge, u stečaju-STEČAJNA MASA-Naknadna dioba</item>
    </izvorni_sadrzaj>
    <derivirana_varijabla naziv="DomainObject.Predmet.ProtuStrankaListNazivFormated_1">
      <item>PLODINE dioničko društvo za proizvodnju, trgovinu, turizam i usluge, u stečaju-STEČAJNA MASA-Naknadna dioba</item>
    </derivirana_varijabla>
  </DomainObject.Predmet.ProtuStrankaListNazivFormated>
  <DomainObject.Predmet.ProtuStrankaListNazivFormatedOIB>
    <izvorni_sadrzaj>
      <item>PLODINE dioničko društvo za proizvodnju, trgovinu, turizam i usluge, u stečaju-STEČAJNA MASA-Naknadna dioba</item>
    </izvorni_sadrzaj>
    <derivirana_varijabla naziv="DomainObject.Predmet.ProtuStrankaListNazivFormatedOIB_1">
      <item>PLODINE dioničko društvo za proizvodnju, trgovinu, turizam i usluge, u stečaju-STEČAJNA MASA-Naknadna dioba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>St-955/2016-6</izvorni_sadrzaj>
    <derivirana_varijabla naziv="DomainObject.PoslovniBrojDokumenta_1">St-955/2016-6</derivirana_varijabla>
  </DomainObject.PoslovniBrojDokumenta>
  <DomainObject.Predmet.StrankaIDrugi>
    <izvorni_sadrzaj>STEČAJNI UPRAVITELJ / Branko Morić</izvorni_sadrzaj>
    <derivirana_varijabla naziv="DomainObject.Predmet.StrankaIDrugi_1">STEČAJNI UPRAVITELJ / Branko Morić</derivirana_varijabla>
  </DomainObject.Predmet.StrankaIDrugi>
  <DomainObject.Predmet.ProtustrankaIDrugi>
    <izvorni_sadrzaj>PLODINE dioničko društvo za proizvodnju, trgovinu, turizam i usluge, u stečaju-STEČAJNA MASA-Naknadna dioba</izvorni_sadrzaj>
    <derivirana_varijabla naziv="DomainObject.Predmet.ProtustrankaIDrugi_1">PLODINE dioničko društvo za proizvodnju, trgovinu, turizam i usluge, u stečaju-STEČAJNA MASA-Naknadna dioba</derivirana_varijabla>
  </DomainObject.Predmet.ProtustrankaIDrugi>
  <DomainObject.Predmet.StrankaIDrugiAdressOIB>
    <izvorni_sadrzaj>STEČAJNI UPRAVITELJ / Branko Morić</izvorni_sadrzaj>
    <derivirana_varijabla naziv="DomainObject.Predmet.StrankaIDrugiAdressOIB_1">STEČAJNI UPRAVITELJ / Branko Morić</derivirana_varijabla>
  </DomainObject.Predmet.StrankaIDrugiAdressOIB>
  <DomainObject.Predmet.ProtustrankaIDrugiAdressOIB>
    <izvorni_sadrzaj>PLODINE dioničko društvo za proizvodnju, trgovinu, turizam i usluge, u stečaju-STEČAJNA MASA-Naknadna dioba, Stjepana Radića bb, Zadar</izvorni_sadrzaj>
    <derivirana_varijabla naziv="DomainObject.Predmet.ProtustrankaIDrugiAdressOIB_1">PLODINE dioničko društvo za proizvodnju, trgovinu, turizam i usluge, u stečaju-STEČAJNA MASA-Naknadna dioba, Stjepana Radića bb,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listopada 2016.</izvorni_sadrzaj>
    <derivirana_varijabla naziv="DomainObject.Predmet.OdlukaRjesenje.DatumDonosenjaOdluke_1">17. listopada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St-955/2016-6</izvorni_sadrzaj>
    <derivirana_varijabla naziv="DomainObject.Predmet.OdlukaRjesenje.Oznaka_1">St-955/2016-6</derivirana_varijabla>
  </DomainObject.Predmet.OdlukaRjesenje.Oznaka>
  <DomainObject.Predmet.SudioniciListNaziv>
    <izvorni_sadrzaj>
      <item>PLODINE dioničko društvo za proizvodnju, trgovinu, turizam i usluge, u stečaju-STEČAJNA MASA-Naknadna dioba</item>
      <item>STEČAJNI UPRAVITELJ / Branko Morić</item>
    </izvorni_sadrzaj>
    <derivirana_varijabla naziv="DomainObject.Predmet.SudioniciListNaziv_1">
      <item>PLODINE dioničko društvo za proizvodnju, trgovinu, turizam i usluge, u stečaju-STEČAJNA MASA-Naknadna dioba</item>
      <item>STEČAJNI UPRAVITELJ / Branko Morić</item>
    </derivirana_varijabla>
  </DomainObject.Predmet.SudioniciListNaziv>
  <DomainObject.Predmet.SudioniciListAdressOIB>
    <izvorni_sadrzaj>
      <item>PLODINE dioničko društvo za proizvodnju, trgovinu, turizam i usluge, u stečaju-STEČAJNA MASA-Naknadna dioba, Stjepana Radića bb,Zadar</item>
      <item>STEČAJNI UPRAVITELJ / Branko Morić</item>
    </izvorni_sadrzaj>
    <derivirana_varijabla naziv="DomainObject.Predmet.SudioniciListAdressOIB_1">
      <item>PLODINE dioničko društvo za proizvodnju, trgovinu, turizam i usluge, u stečaju-STEČAJNA MASA-Naknadna dioba, Stjepana Radića bb,Zadar</item>
      <item>STEČAJNI UPRAVITELJ / Branko Morić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238</properties:Words>
  <properties:Characters>1192</properties:Characters>
  <properties:Lines>48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2016-10-14T09:27:00Z</dcterms:created>
  <dc:creator>Ardena Bajlo</dc:creator>
  <cp:lastModifiedBy>wsadmin</cp:lastModifiedBy>
  <cp:lastPrinted>2015-09-30T09:26:00Z</cp:lastPrinted>
  <dcterms:modified xmlns:xsi="http://www.w3.org/2001/XMLSchema-instance" xsi:type="dcterms:W3CDTF">2016-10-17T09:26:00Z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St-955/2016-6 / Odluka - Rješenje - zaključen stečajni postupak (čl. 286 SZ-a)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