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6583" w14:paraId="d1d6583" w:rsidRDefault="00B24C13" w:rsidP="00910611" w:rsidR="00B24C1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C13" w:rsidP="00910611" w:rsidR="00B24C13">
      <w:r>
        <w:rPr>
          <w:rFonts w:eastAsia="MS Mincho"/>
        </w:rPr>
        <w:t>REPUBLIKA HRVATSKA</w:t>
      </w:r>
    </w:p>
    <w:p w:rsidRDefault="00B24C13" w:rsidP="00910611" w:rsidR="00B24C13">
      <w:r>
        <w:rPr>
          <w:rFonts w:eastAsia="MS Mincho"/>
        </w:rPr>
        <w:t>TRGOVAČKI SUD U RIJECI</w:t>
      </w:r>
    </w:p>
    <w:p w:rsidRDefault="00B24C13" w:rsidR="00B24C1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47C9" w:rsidP="00A547C9" w:rsidR="00A547C9" w:rsidRPr="00337567"/>
    <w:p w:rsidRDefault="00A547C9" w:rsidP="00A547C9" w:rsidR="00A547C9" w:rsidRPr="00337567">
      <w:pPr>
        <w:jc w:val="both"/>
      </w:pPr>
    </w:p>
    <w:p w:rsidRDefault="00AC66EC" w:rsidP="00A547C9" w:rsidR="00AC66EC" w:rsidRPr="00337567">
      <w:pPr>
        <w:jc w:val="both"/>
      </w:pPr>
    </w:p>
    <w:p w:rsidRDefault="00472960" w:rsidP="00A547C9" w:rsidR="00472960" w:rsidRPr="00337567">
      <w:pPr>
        <w:jc w:val="both"/>
      </w:pPr>
    </w:p>
    <w:p w:rsidRDefault="00472960" w:rsidP="00A547C9" w:rsidR="00472960" w:rsidRPr="00337567">
      <w:pPr>
        <w:jc w:val="both"/>
      </w:pPr>
    </w:p>
    <w:p w:rsidRDefault="00472960" w:rsidP="00A547C9" w:rsidR="00472960" w:rsidRPr="00337567">
      <w:pPr>
        <w:jc w:val="both"/>
      </w:pPr>
    </w:p>
    <w:p w:rsidRDefault="00AC66EC" w:rsidP="00472960" w:rsidR="00AC66EC" w:rsidRPr="00337567">
      <w:pPr>
        <w:jc w:val="center"/>
        <w:rPr>
          <w:bCs/>
        </w:rPr>
      </w:pPr>
      <w:r w:rsidRPr="00337567">
        <w:rPr>
          <w:bCs/>
        </w:rPr>
        <w:t>R E P U B L I K A    H R V A T S K A</w:t>
      </w:r>
    </w:p>
    <w:p w:rsidRDefault="00384CBB" w:rsidP="00472960" w:rsidR="00472960" w:rsidRPr="00337567">
      <w:pPr>
        <w:jc w:val="center"/>
        <w:rPr>
          <w:bCs/>
        </w:rPr>
      </w:pPr>
      <w:r w:rsidRPr="00337567">
        <w:rPr>
          <w:bCs/>
        </w:rPr>
        <w:t>Z A K L J U Č A K</w:t>
      </w:r>
    </w:p>
    <w:p w:rsidRDefault="00A547C9" w:rsidP="00A547C9" w:rsidR="00A547C9" w:rsidRPr="00337567">
      <w:pPr>
        <w:jc w:val="both"/>
      </w:pPr>
    </w:p>
    <w:p w:rsidRDefault="005B1E9B" w:rsidP="005B1E9B" w:rsidR="005B1E9B" w:rsidRPr="00DD0AC4">
      <w:pPr>
        <w:jc w:val="both"/>
      </w:pPr>
      <w:r w:rsidRPr="00DD0AC4">
        <w:tab/>
      </w:r>
      <w:r w:rsidRPr="00DD0AC4">
        <w:tab/>
        <w:t xml:space="preserve">Trgovački sud u Rijeci, po stečajnom sucu Veri Jelenović, u stečajnom postupku nad dužnikom ROLL trgovina i usluge d. o. o. u stečaju Motovun (Općina Motovun - </w:t>
      </w:r>
      <w:proofErr w:type="spellStart"/>
      <w:r w:rsidRPr="00DD0AC4">
        <w:t>Montona</w:t>
      </w:r>
      <w:proofErr w:type="spellEnd"/>
      <w:r w:rsidRPr="00DD0AC4">
        <w:t xml:space="preserve">), Kanal 19, OIB: 59459132272,  dana </w:t>
      </w:r>
      <w:r w:rsidR="00561C75">
        <w:t>5</w:t>
      </w:r>
      <w:r>
        <w:t>. srpnja 2016</w:t>
      </w:r>
      <w:r w:rsidRPr="00DD0AC4">
        <w:t>. godine</w:t>
      </w:r>
    </w:p>
    <w:p w:rsidRDefault="00A547C9" w:rsidP="00A547C9" w:rsidR="00A547C9" w:rsidRPr="00337567">
      <w:pPr>
        <w:jc w:val="both"/>
      </w:pPr>
    </w:p>
    <w:p w:rsidRDefault="00384CBB" w:rsidP="00A547C9" w:rsidR="00EC371B" w:rsidRPr="00337567">
      <w:pPr>
        <w:jc w:val="center"/>
        <w:rPr>
          <w:bCs/>
        </w:rPr>
      </w:pPr>
      <w:r w:rsidRPr="00337567">
        <w:rPr>
          <w:bCs/>
        </w:rPr>
        <w:t xml:space="preserve">z a k l j u č </w:t>
      </w:r>
      <w:r w:rsidR="00472960" w:rsidRPr="00337567">
        <w:rPr>
          <w:bCs/>
        </w:rPr>
        <w:t>i o    j e</w:t>
      </w:r>
    </w:p>
    <w:p w:rsidRDefault="00A547C9" w:rsidP="00A547C9" w:rsidR="00A547C9" w:rsidRPr="00337567">
      <w:pPr>
        <w:jc w:val="both"/>
      </w:pPr>
    </w:p>
    <w:p w:rsidRDefault="00A547C9" w:rsidP="00D26ECC" w:rsidR="00D26ECC">
      <w:pPr>
        <w:jc w:val="both"/>
      </w:pPr>
      <w:r w:rsidRPr="00337567">
        <w:tab/>
      </w:r>
      <w:r w:rsidRPr="00337567">
        <w:tab/>
        <w:t>Nal</w:t>
      </w:r>
      <w:r w:rsidR="00B16A72" w:rsidRPr="00337567">
        <w:t>aže se računovodstvu ovog suda d</w:t>
      </w:r>
      <w:r w:rsidRPr="00337567">
        <w:t xml:space="preserve">a </w:t>
      </w:r>
      <w:r w:rsidR="00D26ECC">
        <w:t xml:space="preserve">vrati </w:t>
      </w:r>
      <w:r w:rsidR="005B1E9B">
        <w:t>ponuditelju</w:t>
      </w:r>
      <w:r w:rsidR="005B1E9B" w:rsidRPr="005B1E9B">
        <w:t xml:space="preserve"> </w:t>
      </w:r>
      <w:r w:rsidR="005B1E9B" w:rsidRPr="00612562">
        <w:t>Milorad</w:t>
      </w:r>
      <w:r w:rsidR="005B1E9B">
        <w:t>u</w:t>
      </w:r>
      <w:r w:rsidR="005B1E9B" w:rsidRPr="00612562">
        <w:t xml:space="preserve"> </w:t>
      </w:r>
      <w:proofErr w:type="spellStart"/>
      <w:r w:rsidR="005B1E9B" w:rsidRPr="00612562">
        <w:t>Volaš</w:t>
      </w:r>
      <w:r w:rsidR="005B1E9B">
        <w:t>u</w:t>
      </w:r>
      <w:proofErr w:type="spellEnd"/>
      <w:r w:rsidR="005B1E9B" w:rsidRPr="00612562">
        <w:t xml:space="preserve">, Rijeka, Milana </w:t>
      </w:r>
      <w:proofErr w:type="spellStart"/>
      <w:r w:rsidR="005B1E9B" w:rsidRPr="00612562">
        <w:t>Rustambega</w:t>
      </w:r>
      <w:proofErr w:type="spellEnd"/>
      <w:r w:rsidR="005B1E9B" w:rsidRPr="00612562">
        <w:t xml:space="preserve"> 9, OIB: 85309020949</w:t>
      </w:r>
      <w:r w:rsidR="005B1E9B">
        <w:t xml:space="preserve"> iznos od 35.000,00 kn jamčevine uplaćene na prolazni depozit suda dana 27. lipnja 2016</w:t>
      </w:r>
      <w:r w:rsidR="00D26ECC">
        <w:t>, a na njegov račun otvoren kod</w:t>
      </w:r>
      <w:r w:rsidR="005B1E9B">
        <w:t xml:space="preserve"> Zagrebačke banke d.d. Zagreb  broj HR2923600003234554476.</w:t>
      </w:r>
    </w:p>
    <w:p w:rsidRDefault="005B1E9B" w:rsidP="005B1E9B" w:rsidR="005B1E9B">
      <w:pPr>
        <w:jc w:val="both"/>
      </w:pPr>
      <w:r w:rsidRPr="00337567">
        <w:tab/>
      </w:r>
      <w:r w:rsidRPr="00337567">
        <w:tab/>
        <w:t xml:space="preserve">Nalaže se računovodstvu ovog suda da </w:t>
      </w:r>
      <w:r>
        <w:t>vrati ponuditelju</w:t>
      </w:r>
      <w:r w:rsidRPr="005B1E9B">
        <w:t xml:space="preserve"> </w:t>
      </w:r>
      <w:r w:rsidR="00561C75">
        <w:t xml:space="preserve">Robertu </w:t>
      </w:r>
      <w:proofErr w:type="spellStart"/>
      <w:r w:rsidR="00561C75">
        <w:t>Tomuliću</w:t>
      </w:r>
      <w:proofErr w:type="spellEnd"/>
      <w:r w:rsidR="00561C75">
        <w:t xml:space="preserve">, Rovinj, S. Radića 9, OIB:50774464128  </w:t>
      </w:r>
      <w:r>
        <w:t>iznos od 35.000,00 kn jamčevine uplaćene na prolazni depozit suda dana 2</w:t>
      </w:r>
      <w:r w:rsidR="00561C75">
        <w:t>4</w:t>
      </w:r>
      <w:r>
        <w:t xml:space="preserve">. lipnja 2016, a na njegov račun otvoren kod Zagrebačke banke d.d. Zagreb  broj </w:t>
      </w:r>
      <w:r w:rsidR="00561C75">
        <w:t>HR9323600003223428879</w:t>
      </w:r>
      <w:r>
        <w:t>.</w:t>
      </w:r>
    </w:p>
    <w:p w:rsidRDefault="005B1E9B" w:rsidP="005B1E9B" w:rsidR="005B1E9B">
      <w:pPr>
        <w:jc w:val="both"/>
      </w:pPr>
      <w:r w:rsidRPr="00337567">
        <w:tab/>
      </w:r>
      <w:r w:rsidRPr="00337567">
        <w:tab/>
        <w:t xml:space="preserve">Nalaže se računovodstvu ovog suda da </w:t>
      </w:r>
      <w:r>
        <w:t>vrati ponuditelju</w:t>
      </w:r>
      <w:r w:rsidRPr="005B1E9B">
        <w:t xml:space="preserve"> </w:t>
      </w:r>
      <w:r w:rsidR="00561C75" w:rsidRPr="00612562">
        <w:t>Krešimir</w:t>
      </w:r>
      <w:r w:rsidR="00561C75">
        <w:t>u</w:t>
      </w:r>
      <w:r w:rsidR="00561C75" w:rsidRPr="00612562">
        <w:t xml:space="preserve"> </w:t>
      </w:r>
      <w:proofErr w:type="spellStart"/>
      <w:r w:rsidR="00561C75" w:rsidRPr="00612562">
        <w:t>Zlatunić</w:t>
      </w:r>
      <w:r w:rsidR="00561C75">
        <w:t>u</w:t>
      </w:r>
      <w:proofErr w:type="spellEnd"/>
      <w:r w:rsidR="00561C75" w:rsidRPr="00612562">
        <w:t xml:space="preserve">, Zagreb, </w:t>
      </w:r>
      <w:proofErr w:type="spellStart"/>
      <w:r w:rsidR="00561C75" w:rsidRPr="00612562">
        <w:t>Fancevljev</w:t>
      </w:r>
      <w:proofErr w:type="spellEnd"/>
      <w:r w:rsidR="00561C75" w:rsidRPr="00612562">
        <w:t xml:space="preserve"> prilaz</w:t>
      </w:r>
      <w:r w:rsidR="00561C75">
        <w:t xml:space="preserve"> 9 </w:t>
      </w:r>
      <w:r w:rsidR="00561C75" w:rsidRPr="00612562">
        <w:t>, OIB: 96503434519</w:t>
      </w:r>
      <w:r w:rsidR="00561C75">
        <w:t xml:space="preserve">  </w:t>
      </w:r>
      <w:r>
        <w:t xml:space="preserve">iznos od 35.000,00 kn jamčevine uplaćene na prolazni depozit suda dana 27. lipnja 2016, a na njegov račun otvoren kod Zagrebačke banke d.d. Zagreb  broj </w:t>
      </w:r>
      <w:r w:rsidR="00561C75">
        <w:t>HR6423600003222142308</w:t>
      </w:r>
      <w:r>
        <w:t>.</w:t>
      </w:r>
    </w:p>
    <w:p w:rsidRDefault="005B1E9B" w:rsidP="005B1E9B" w:rsidR="005B1E9B">
      <w:pPr>
        <w:jc w:val="both"/>
      </w:pPr>
      <w:r w:rsidRPr="00337567">
        <w:tab/>
      </w:r>
      <w:r w:rsidRPr="00337567">
        <w:tab/>
        <w:t xml:space="preserve">Nalaže se računovodstvu ovog suda da </w:t>
      </w:r>
      <w:r>
        <w:t>vrati ponuditelju</w:t>
      </w:r>
      <w:r w:rsidRPr="005B1E9B">
        <w:t xml:space="preserve"> </w:t>
      </w:r>
      <w:r w:rsidR="00561C75" w:rsidRPr="00612562">
        <w:t xml:space="preserve">ADRIA BONUS </w:t>
      </w:r>
      <w:r w:rsidR="00561C75" w:rsidRPr="00FB23D1">
        <w:t xml:space="preserve">d.o.o. Poreč (Grad Poreč - </w:t>
      </w:r>
      <w:proofErr w:type="spellStart"/>
      <w:r w:rsidR="00561C75" w:rsidRPr="00FB23D1">
        <w:t>Parenzo</w:t>
      </w:r>
      <w:proofErr w:type="spellEnd"/>
      <w:r w:rsidR="00561C75" w:rsidRPr="00FB23D1">
        <w:t>), Partizanska 13, OIB:  31756846138</w:t>
      </w:r>
      <w:r w:rsidR="00561C75">
        <w:t xml:space="preserve"> </w:t>
      </w:r>
      <w:r>
        <w:t xml:space="preserve">iznos od 35.000,00 kn jamčevine uplaćene na prolazni depozit suda dana 27. lipnja 2016, a na njegov račun otvoren kod </w:t>
      </w:r>
      <w:r w:rsidR="00561C75">
        <w:t>Hrvatske poštanske banke d.d. Zagreb broj HR7623900011100950734</w:t>
      </w:r>
      <w:r>
        <w:t>.</w:t>
      </w:r>
    </w:p>
    <w:p w:rsidRDefault="00D26ECC" w:rsidP="00EC371B" w:rsidR="00D26ECC">
      <w:pPr>
        <w:jc w:val="both"/>
      </w:pPr>
    </w:p>
    <w:p w:rsidRDefault="00A547C9" w:rsidP="00A547C9" w:rsidR="00A547C9" w:rsidRPr="00337567">
      <w:pPr>
        <w:jc w:val="center"/>
      </w:pPr>
      <w:r w:rsidRPr="00337567">
        <w:t>Rije</w:t>
      </w:r>
      <w:r w:rsidR="00BE3296" w:rsidRPr="00337567">
        <w:t xml:space="preserve">ka, </w:t>
      </w:r>
      <w:r w:rsidR="00561C75">
        <w:t>5</w:t>
      </w:r>
      <w:r w:rsidR="005B1E9B">
        <w:t>. srpnja</w:t>
      </w:r>
      <w:r w:rsidR="00886DAE">
        <w:t xml:space="preserve"> 2016</w:t>
      </w:r>
      <w:r w:rsidRPr="00337567">
        <w:t>. godine</w:t>
      </w:r>
    </w:p>
    <w:p w:rsidRDefault="00A547C9" w:rsidP="00A547C9" w:rsidR="00A547C9" w:rsidRPr="00337567">
      <w:pPr>
        <w:jc w:val="center"/>
      </w:pPr>
    </w:p>
    <w:p w:rsidRDefault="00A547C9" w:rsidP="00A547C9" w:rsidR="00A547C9" w:rsidRPr="00337567">
      <w:pPr>
        <w:ind w:left="2160"/>
        <w:jc w:val="both"/>
      </w:pPr>
      <w:r w:rsidRPr="00337567">
        <w:tab/>
      </w:r>
      <w:r w:rsidRPr="00337567">
        <w:tab/>
      </w:r>
      <w:r w:rsidRPr="00337567">
        <w:tab/>
      </w:r>
      <w:r w:rsidRPr="00337567">
        <w:tab/>
        <w:t xml:space="preserve">         </w:t>
      </w:r>
      <w:r w:rsidRPr="00337567">
        <w:tab/>
        <w:t xml:space="preserve">      Stečajni sudac                   </w:t>
      </w:r>
    </w:p>
    <w:p w:rsidRDefault="00A547C9" w:rsidP="00A547C9" w:rsidR="00A547C9" w:rsidRPr="00337567">
      <w:pPr>
        <w:ind w:left="2160"/>
        <w:jc w:val="both"/>
      </w:pPr>
      <w:r w:rsidRPr="00337567">
        <w:t xml:space="preserve">                          </w:t>
      </w:r>
      <w:r w:rsidR="00926B53" w:rsidRPr="00337567">
        <w:t xml:space="preserve">     </w:t>
      </w:r>
      <w:r w:rsidR="00926B53" w:rsidRPr="00337567">
        <w:tab/>
      </w:r>
      <w:r w:rsidR="00926B53" w:rsidRPr="00337567">
        <w:tab/>
        <w:t xml:space="preserve">                 Vera Jelenović</w:t>
      </w:r>
    </w:p>
    <w:p w:rsidRDefault="00A547C9" w:rsidP="00A547C9" w:rsidR="00A547C9" w:rsidRPr="00337567"/>
    <w:p w:rsidRDefault="00A547C9" w:rsidP="00A547C9" w:rsidR="00A547C9" w:rsidRPr="00337567"/>
    <w:p w:rsidRDefault="00D82E23" w:rsidR="00D82E23"/>
    <w:p w:rsidRDefault="00D82E23" w:rsidR="00D82E23"/>
    <w:p w:rsidRDefault="00D82E23" w:rsidR="00D82E23"/>
    <w:p w:rsidRDefault="00FB50A4" w:rsidR="00E21439" w:rsidRPr="00337567">
      <w:r w:rsidRPr="00337567">
        <w:t>UPUTA O PRAVNOM LIJEKU</w:t>
      </w:r>
    </w:p>
    <w:p w:rsidRDefault="00FB50A4" w:rsidR="00FB50A4">
      <w:r w:rsidRPr="00337567">
        <w:tab/>
      </w:r>
      <w:r w:rsidRPr="00337567">
        <w:tab/>
        <w:t>Protiv ovog zaključka žalba nije dopuštena.</w:t>
      </w:r>
    </w:p>
    <w:p w:rsidRDefault="00886DAE" w:rsidR="00886DAE"/>
    <w:p w:rsidRDefault="00886DAE" w:rsidR="00886DAE"/>
    <w:p w:rsidRDefault="00886DAE" w:rsidR="00886DAE">
      <w:r>
        <w:t>DNA</w:t>
      </w:r>
    </w:p>
    <w:p w:rsidRDefault="00886DAE" w:rsidP="00886DAE" w:rsidR="00886DAE">
      <w:pPr>
        <w:jc w:val="both"/>
      </w:pPr>
      <w:r>
        <w:t>- računovodstvu</w:t>
      </w:r>
    </w:p>
    <w:p w:rsidRDefault="00D82E23" w:rsidP="00D82E23" w:rsidR="00D82E23">
      <w:pPr>
        <w:jc w:val="both"/>
      </w:pPr>
    </w:p>
    <w:p w:rsidRDefault="00D82E23" w:rsidP="00D82E23" w:rsidR="00D82E23">
      <w:pPr>
        <w:jc w:val="both"/>
      </w:pPr>
      <w:r>
        <w:t>Na znanje:</w:t>
      </w:r>
    </w:p>
    <w:p w:rsidRDefault="00886DAE" w:rsidP="00D82E23" w:rsidR="00886DAE" w:rsidRPr="00F65C5D">
      <w:pPr>
        <w:jc w:val="both"/>
      </w:pPr>
      <w:r>
        <w:t>-</w:t>
      </w:r>
      <w:r w:rsidRPr="00F65C5D">
        <w:t xml:space="preserve"> </w:t>
      </w:r>
      <w:r w:rsidR="005B1E9B">
        <w:rPr>
          <w:bCs/>
        </w:rPr>
        <w:t xml:space="preserve">Milorad </w:t>
      </w:r>
      <w:proofErr w:type="spellStart"/>
      <w:r w:rsidR="005B1E9B">
        <w:rPr>
          <w:bCs/>
        </w:rPr>
        <w:t>Volaš</w:t>
      </w:r>
      <w:proofErr w:type="spellEnd"/>
      <w:r w:rsidR="005B1E9B">
        <w:rPr>
          <w:bCs/>
        </w:rPr>
        <w:t xml:space="preserve"> </w:t>
      </w:r>
      <w:r w:rsidRPr="00F65C5D">
        <w:t xml:space="preserve"> </w:t>
      </w:r>
    </w:p>
    <w:p w:rsidRDefault="00886DAE" w:rsidP="00886DAE" w:rsidR="00886DAE" w:rsidRPr="00F65C5D">
      <w:pPr>
        <w:jc w:val="both"/>
      </w:pPr>
      <w:r w:rsidRPr="00F65C5D">
        <w:t xml:space="preserve">- </w:t>
      </w:r>
      <w:r w:rsidR="00B07CB0">
        <w:t xml:space="preserve">Robert </w:t>
      </w:r>
      <w:proofErr w:type="spellStart"/>
      <w:r w:rsidR="00B07CB0">
        <w:t>Tomulić</w:t>
      </w:r>
      <w:proofErr w:type="spellEnd"/>
    </w:p>
    <w:p w:rsidRDefault="00886DAE" w:rsidP="005B1E9B" w:rsidR="005B1E9B">
      <w:pPr>
        <w:jc w:val="both"/>
      </w:pPr>
      <w:r w:rsidRPr="00F65C5D">
        <w:t xml:space="preserve">- </w:t>
      </w:r>
      <w:r w:rsidR="00561C75">
        <w:t xml:space="preserve">Krešimir </w:t>
      </w:r>
      <w:proofErr w:type="spellStart"/>
      <w:r w:rsidR="00561C75">
        <w:t>Zlatunić</w:t>
      </w:r>
      <w:proofErr w:type="spellEnd"/>
    </w:p>
    <w:p w:rsidRDefault="00561C75" w:rsidP="005B1E9B" w:rsidR="00561C75" w:rsidRPr="00F65C5D">
      <w:pPr>
        <w:jc w:val="both"/>
      </w:pPr>
      <w:r>
        <w:t xml:space="preserve">- </w:t>
      </w:r>
      <w:r w:rsidR="00B07CB0">
        <w:t>ADRIA BONUS d.o.o. Poreč</w:t>
      </w:r>
    </w:p>
    <w:p w:rsidRDefault="00886DAE" w:rsidP="00886DAE" w:rsidR="00886DAE">
      <w:pPr>
        <w:jc w:val="both"/>
      </w:pPr>
      <w:r>
        <w:t xml:space="preserve">- stečajnom upravitelju </w:t>
      </w:r>
    </w:p>
    <w:p w:rsidRDefault="00D82E23" w:rsidP="00886DAE" w:rsidR="00D82E23">
      <w:pPr>
        <w:jc w:val="both"/>
      </w:pPr>
    </w:p>
    <w:p w:rsidRDefault="00886DAE" w:rsidP="00886DAE" w:rsidR="00886DAE">
      <w:pPr>
        <w:jc w:val="both"/>
      </w:pPr>
      <w:r>
        <w:t xml:space="preserve">Rijeka, </w:t>
      </w:r>
      <w:r w:rsidR="00561C75">
        <w:t>5. srpnja</w:t>
      </w:r>
      <w:r>
        <w:t xml:space="preserve"> 2016. godine</w:t>
      </w:r>
    </w:p>
    <w:p w:rsidRDefault="00886DAE" w:rsidR="00886DAE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886DAE" w:rsidR="00886DAE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886DAE" w:rsidR="00886DAE" w:rsidRPr="006875A2">
      <w:pPr>
        <w:jc w:val="both"/>
      </w:pPr>
    </w:p>
    <w:p w:rsidRDefault="00886DAE" w:rsidP="00886DAE" w:rsidR="00886DAE">
      <w:pPr>
        <w:jc w:val="both"/>
      </w:pPr>
    </w:p>
    <w:p w:rsidRDefault="00886DAE" w:rsidR="00886DAE" w:rsidRPr="00337567"/>
    <w:sectPr w:rsidR="00886DAE" w:rsidRPr="0033756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DD9" w:rsidP="00AC66EC" w:rsidR="00164DD9">
      <w:r>
        <w:separator/>
      </w:r>
    </w:p>
  </w:endnote>
  <w:endnote w:id="0" w:type="continuationSeparator">
    <w:p w:rsidRDefault="00164DD9" w:rsidP="00AC66EC" w:rsidR="00164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DD9" w:rsidP="00AC66EC" w:rsidR="00164DD9">
      <w:r>
        <w:separator/>
      </w:r>
    </w:p>
  </w:footnote>
  <w:footnote w:id="0" w:type="continuationSeparator">
    <w:p w:rsidRDefault="00164DD9" w:rsidP="00AC66EC" w:rsidR="00164D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6EC" w:rsidP="00AC66EC" w:rsidR="00AC66EC" w:rsidRPr="00AC66EC">
    <w:pPr>
      <w:jc w:val="right"/>
    </w:pPr>
    <w:r w:rsidRPr="00AC66EC">
      <w:tab/>
    </w:r>
    <w:r w:rsidRPr="00AC66EC">
      <w:tab/>
    </w:r>
    <w:r w:rsidRPr="00AC66EC">
      <w:tab/>
    </w:r>
    <w:r w:rsidRPr="00AC66EC">
      <w:tab/>
    </w:r>
    <w:r w:rsidRPr="00AC66EC">
      <w:tab/>
    </w:r>
    <w:r w:rsidRPr="00AC66EC">
      <w:tab/>
    </w:r>
    <w:proofErr w:type="spellStart"/>
    <w:r w:rsidRPr="00AC66EC">
      <w:t>Posl</w:t>
    </w:r>
    <w:proofErr w:type="spellEnd"/>
    <w:r w:rsidRPr="00AC66EC">
      <w:t xml:space="preserve">. </w:t>
    </w:r>
    <w:proofErr w:type="spellStart"/>
    <w:r w:rsidRPr="00AC66EC">
      <w:t>br</w:t>
    </w:r>
    <w:proofErr w:type="spellEnd"/>
    <w:r w:rsidRPr="00AC66EC">
      <w:t>: 14 St-</w:t>
    </w:r>
    <w:r w:rsidR="005B1E9B">
      <w:t>198</w:t>
    </w:r>
    <w:r w:rsidR="00D26ECC">
      <w:t>/2013</w:t>
    </w:r>
  </w:p>
  <w:p w:rsidRDefault="00AC66EC" w:rsidR="00AC66EC" w:rsidRPr="00AC66EC">
    <w:pPr>
      <w:pStyle w:val="Zaglavlje"/>
    </w:pPr>
  </w:p>
  <w:p w:rsidRDefault="00AC66EC" w:rsidR="00AC66EC" w:rsidRPr="00AC66E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EC36B2"/>
    <w:multiLevelType w:val="hybridMultilevel"/>
    <w:tmpl w:val="862CDD18"/>
    <w:lvl w:tplc="1C9044F2" w:ilvl="0">
      <w:start w:val="18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1FBA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5D5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003F"/>
    <w:rsid w:val="00153660"/>
    <w:rsid w:val="00154F3A"/>
    <w:rsid w:val="00157B24"/>
    <w:rsid w:val="00160EA8"/>
    <w:rsid w:val="00164DD9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67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567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07ED"/>
    <w:rsid w:val="00372961"/>
    <w:rsid w:val="003766B9"/>
    <w:rsid w:val="00376734"/>
    <w:rsid w:val="0037682A"/>
    <w:rsid w:val="00377936"/>
    <w:rsid w:val="003817E1"/>
    <w:rsid w:val="003834C4"/>
    <w:rsid w:val="00384CBB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8B4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69C2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2960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1C75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771E2"/>
    <w:rsid w:val="00584FFF"/>
    <w:rsid w:val="00587439"/>
    <w:rsid w:val="00590E59"/>
    <w:rsid w:val="005928A1"/>
    <w:rsid w:val="005A0453"/>
    <w:rsid w:val="005A15D5"/>
    <w:rsid w:val="005A3FD7"/>
    <w:rsid w:val="005A49AC"/>
    <w:rsid w:val="005B1E9B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2A89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1925"/>
    <w:rsid w:val="00883501"/>
    <w:rsid w:val="0088464F"/>
    <w:rsid w:val="00884B4A"/>
    <w:rsid w:val="00886570"/>
    <w:rsid w:val="00886DAE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0C84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6B5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7C9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0745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6EC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07CB0"/>
    <w:rsid w:val="00B10054"/>
    <w:rsid w:val="00B123AB"/>
    <w:rsid w:val="00B1264D"/>
    <w:rsid w:val="00B164EE"/>
    <w:rsid w:val="00B16A72"/>
    <w:rsid w:val="00B20430"/>
    <w:rsid w:val="00B21023"/>
    <w:rsid w:val="00B225A7"/>
    <w:rsid w:val="00B235CD"/>
    <w:rsid w:val="00B23B78"/>
    <w:rsid w:val="00B24715"/>
    <w:rsid w:val="00B24C13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F87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16B4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296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361E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0DA6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6ECC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2E23"/>
    <w:rsid w:val="00D83DD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A7604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462C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371B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4C0B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0A4"/>
    <w:rsid w:val="00FB5396"/>
    <w:rsid w:val="00FC01F8"/>
    <w:rsid w:val="00FC3250"/>
    <w:rsid w:val="00FC3FB0"/>
    <w:rsid w:val="00FC45A1"/>
    <w:rsid w:val="00FC58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547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66E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C66EC"/>
    <w:rPr>
      <w:sz w:val="24"/>
      <w:szCs w:val="24"/>
    </w:rPr>
  </w:style>
  <w:style w:styleId="Podnoje" w:type="paragraph">
    <w:name w:val="footer"/>
    <w:basedOn w:val="Normal"/>
    <w:link w:val="PodnojeChar"/>
    <w:rsid w:val="00AC66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C66EC"/>
    <w:rPr>
      <w:sz w:val="24"/>
      <w:szCs w:val="24"/>
    </w:rPr>
  </w:style>
  <w:style w:styleId="Tekstbalonia" w:type="paragraph">
    <w:name w:val="Balloon Text"/>
    <w:basedOn w:val="Normal"/>
    <w:link w:val="TekstbaloniaChar"/>
    <w:rsid w:val="00AC66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C66EC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337567"/>
  </w:style>
  <w:style w:styleId="Tekstrezerviranogmjesta" w:type="character">
    <w:name w:val="Placeholder Text"/>
    <w:basedOn w:val="Zadanifontodlomka"/>
    <w:uiPriority w:val="99"/>
    <w:semiHidden/>
    <w:rsid w:val="00B24C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C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C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C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C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547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66E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C66EC"/>
    <w:rPr>
      <w:sz w:val="24"/>
      <w:szCs w:val="24"/>
    </w:rPr>
  </w:style>
  <w:style w:styleId="Podnoje" w:type="paragraph">
    <w:name w:val="footer"/>
    <w:basedOn w:val="Normal"/>
    <w:link w:val="PodnojeChar"/>
    <w:rsid w:val="00AC66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C66EC"/>
    <w:rPr>
      <w:sz w:val="24"/>
      <w:szCs w:val="24"/>
    </w:rPr>
  </w:style>
  <w:style w:styleId="Tekstbalonia" w:type="paragraph">
    <w:name w:val="Balloon Text"/>
    <w:basedOn w:val="Normal"/>
    <w:link w:val="TekstbaloniaChar"/>
    <w:rsid w:val="00AC66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C66EC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337567"/>
  </w:style>
  <w:style w:styleId="Tekstrezerviranogmjesta" w:type="character">
    <w:name w:val="Placeholder Text"/>
    <w:basedOn w:val="Zadanifontodlomka"/>
    <w:uiPriority w:val="99"/>
    <w:semiHidden/>
    <w:rsid w:val="00B24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C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C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C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C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St-198/2013</izvorni_sadrzaj>
    <derivirana_varijabla naziv="DomainObject.Predmet.OznakaBroj_1">St-198/2013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ROLL d.o.o.  Motovun</izvorni_sadrzaj>
    <derivirana_varijabla naziv="DomainObject.Predmet.ProtustrankaFormated_1">  ROLL d.o.o.  Motovun</derivirana_varijabla>
  </DomainObject.Predmet.ProtustrankaFormated>
  <DomainObject.Predmet.ProtustrankaFormatedOIB>
    <izvorni_sadrzaj>  ROLL d.o.o.  Motovun, OIB 59459132272</izvorni_sadrzaj>
    <derivirana_varijabla naziv="DomainObject.Predmet.ProtustrankaFormatedOIB_1">  ROLL d.o.o.  Motovun, OIB 59459132272</derivirana_varijabla>
  </DomainObject.Predmet.ProtustrankaFormatedOIB>
  <DomainObject.Predmet.ProtustrankaFormatedWithAdress>
    <izvorni_sadrzaj> ROLL d.o.o.  Motovun, Kanal 19, 52 424 Motovun</izvorni_sadrzaj>
    <derivirana_varijabla naziv="DomainObject.Predmet.ProtustrankaFormatedWithAdress_1"> ROLL d.o.o.  Motovun, Kanal 19, 52 424 Motovun</derivirana_varijabla>
  </DomainObject.Predmet.ProtustrankaFormatedWithAdress>
  <DomainObject.Predmet.ProtustrankaFormatedWithAdressOIB>
    <izvorni_sadrzaj> ROLL d.o.o.  Motovun, OIB 59459132272, Kanal 19, 52 424 Motovun</izvorni_sadrzaj>
    <derivirana_varijabla naziv="DomainObject.Predmet.ProtustrankaFormatedWithAdressOIB_1"> ROLL d.o.o.  Motovun, OIB 59459132272, Kanal 19, 52 424 Motovun</derivirana_varijabla>
  </DomainObject.Predmet.ProtustrankaFormatedWithAdressOIB>
  <DomainObject.Predmet.ProtustrankaWithAdress>
    <izvorni_sadrzaj>ROLL d.o.o.  Motovun Kanal 19, 52 424 Motovun</izvorni_sadrzaj>
    <derivirana_varijabla naziv="DomainObject.Predmet.ProtustrankaWithAdress_1">ROLL d.o.o.  Motovun Kanal 19, 52 424 Motovun</derivirana_varijabla>
  </DomainObject.Predmet.ProtustrankaWithAdress>
  <DomainObject.Predmet.ProtustrankaWithAdressOIB>
    <izvorni_sadrzaj>ROLL d.o.o.  Motovun, OIB 59459132272, Kanal 19, 52 424 Motovun</izvorni_sadrzaj>
    <derivirana_varijabla naziv="DomainObject.Predmet.ProtustrankaWithAdressOIB_1">ROLL d.o.o.  Motovun, OIB 59459132272, Kanal 19, 52 424 Motovun</derivirana_varijabla>
  </DomainObject.Predmet.ProtustrankaWithAdressOIB>
  <DomainObject.Predmet.ProtustrankaNazivFormated>
    <izvorni_sadrzaj>ROLL d.o.o.  Motovun</izvorni_sadrzaj>
    <derivirana_varijabla naziv="DomainObject.Predmet.ProtustrankaNazivFormated_1">ROLL d.o.o.  Motovun</derivirana_varijabla>
  </DomainObject.Predmet.ProtustrankaNazivFormated>
  <DomainObject.Predmet.ProtustrankaNazivFormatedOIB>
    <izvorni_sadrzaj>ROLL d.o.o.  Motovun, OIB 59459132272</izvorni_sadrzaj>
    <derivirana_varijabla naziv="DomainObject.Predmet.ProtustrankaNazivFormatedOIB_1">ROLL d.o.o.  Motovun, OIB 59459132272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ROLL d.o.o.  Motovun</item>
    </izvorni_sadrzaj>
    <derivirana_varijabla naziv="DomainObject.Predmet.ProtuStrankaListFormated_1">
      <item>ROLL d.o.o.  Motovun</item>
    </derivirana_varijabla>
  </DomainObject.Predmet.ProtuStrankaListFormated>
  <DomainObject.Predmet.ProtuStrankaListFormatedOIB>
    <izvorni_sadrzaj>
      <item>ROLL d.o.o.  Motovun, OIB 59459132272</item>
    </izvorni_sadrzaj>
    <derivirana_varijabla naziv="DomainObject.Predmet.ProtuStrankaListFormatedOIB_1">
      <item>ROLL d.o.o.  Motovun, OIB 59459132272</item>
    </derivirana_varijabla>
  </DomainObject.Predmet.ProtuStrankaListFormatedOIB>
  <DomainObject.Predmet.ProtuStrankaListFormatedWithAdress>
    <izvorni_sadrzaj>
      <item>ROLL d.o.o.  Motovun, Kanal 19, 52 424 Motovun</item>
    </izvorni_sadrzaj>
    <derivirana_varijabla naziv="DomainObject.Predmet.ProtuStrankaListFormatedWithAdress_1">
      <item>ROLL d.o.o.  Motovun, Kanal 19, 52 424 Motovun</item>
    </derivirana_varijabla>
  </DomainObject.Predmet.ProtuStrankaListFormatedWithAdress>
  <DomainObject.Predmet.ProtuStrankaListFormatedWithAdressOIB>
    <izvorni_sadrzaj>
      <item>ROLL d.o.o.  Motovun, OIB 59459132272, Kanal 19, 52 424 Motovun</item>
    </izvorni_sadrzaj>
    <derivirana_varijabla naziv="DomainObject.Predmet.ProtuStrankaListFormatedWithAdressOIB_1">
      <item>ROLL d.o.o.  Motovun, OIB 59459132272, Kanal 19, 52 424 Motovun</item>
    </derivirana_varijabla>
  </DomainObject.Predmet.ProtuStrankaListFormatedWithAdressOIB>
  <DomainObject.Predmet.ProtuStrankaListNazivFormated>
    <izvorni_sadrzaj>
      <item>ROLL d.o.o.  Motovun</item>
    </izvorni_sadrzaj>
    <derivirana_varijabla naziv="DomainObject.Predmet.ProtuStrankaListNazivFormated_1">
      <item>ROLL d.o.o.  Motovun</item>
    </derivirana_varijabla>
  </DomainObject.Predmet.ProtuStrankaListNazivFormated>
  <DomainObject.Predmet.ProtuStrankaListNazivFormatedOIB>
    <izvorni_sadrzaj>
      <item>ROLL d.o.o.  Motovun, OIB 59459132272</item>
    </izvorni_sadrzaj>
    <derivirana_varijabla naziv="DomainObject.Predmet.ProtuStrankaListNazivFormatedOIB_1">
      <item>ROLL d.o.o.  Motovun, OIB 59459132272</item>
    </derivirana_varijabla>
  </DomainObject.Predmet.ProtuStrankaListNazivFormatedOIB>
  <DomainObject.Predmet.OstaliList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Formated>
  <DomainObject.Predmet.OstaliList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FormatedOIB>
  <DomainObject.Predmet.OstaliListFormatedWithAdress>
    <izvorni_sadrzaj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_1"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derivirana_varijabla>
  </DomainObject.Predmet.OstaliListFormatedWithAdress>
  <DomainObject.Predmet.OstaliListFormatedWithAdressOIB>
    <izvorni_sadrzaj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OIB_1"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derivirana_varijabla>
  </DomainObject.Predmet.OstaliListFormatedWithAdressOIB>
  <DomainObject.Predmet.OstaliListNaziv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Naziv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NazivFormated>
  <DomainObject.Predmet.OstaliListNaziv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Naziv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ROLL d.o.o.  Motovun</izvorni_sadrzaj>
    <derivirana_varijabla naziv="DomainObject.Predmet.ProtustrankaIDrugi_1">ROLL d.o.o.  Motovun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ROLL d.o.o.  Motovun, OIB 59459132272, Kanal 19, 52 424 Motovun</izvorni_sadrzaj>
    <derivirana_varijabla naziv="DomainObject.Predmet.ProtustrankaIDrugiAdressOIB_1">ROLL d.o.o.  Motovun, OIB 59459132272, Kanal 19, 52 424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SudioniciListNaziv_1"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SudioniciListNaziv>
  <DomainObject.Predmet.SudioniciListAdressOIB>
    <izvorni_sadrzaj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izvorni_sadrzaj>
    <derivirana_varijabla naziv="DomainObject.Predmet.SudioniciListAdressOIB_1"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izvorni_sadrzaj>
    <derivirana_varijabla naziv="DomainObject.Predmet.SudioniciListNazivOIB_1"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308</properties:Words>
  <properties:Characters>1577</properties:Characters>
  <properties:Lines>64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2016-07-05T07:43:00Z</dcterms:created>
  <dc:creator>korlevicd</dc:creator>
  <cp:lastModifiedBy>Danijela Fumić</cp:lastModifiedBy>
  <cp:lastPrinted>2016-07-05T07:42:00Z</cp:lastPrinted>
  <dcterms:modified xmlns:xsi="http://www.w3.org/2001/XMLSchema-instance" xsi:type="dcterms:W3CDTF">2016-07-05T07:44:00Z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