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06b1" w14:paraId="22906b1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2A2DE7">
        <w:rPr>
          <w:rFonts w:hAnsi="Times New Roman" w:ascii="Times New Roman"/>
        </w:rPr>
        <w:t>4764</w:t>
      </w:r>
      <w:r w:rsidR="00D71762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2A2DE7" w:rsidP="00D35C6E" w:rsidR="002A2DE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SEKVOJA-ZG, d.o.o.</w:t>
      </w:r>
    </w:p>
    <w:p w:rsidRDefault="002A2DE7" w:rsidP="00D35C6E" w:rsidR="00926C2A">
      <w:pPr>
        <w:jc w:val="right"/>
        <w:rPr>
          <w:rFonts w:hAnsi="Times New Roman" w:ascii="Times New Roman"/>
        </w:rPr>
      </w:pPr>
      <w:r w:rsidRPr="002F12FC">
        <w:rPr>
          <w:rFonts w:hAnsi="Times New Roman" w:ascii="Times New Roman"/>
        </w:rPr>
        <w:t xml:space="preserve"> </w:t>
      </w:r>
      <w:r w:rsidRPr="002F12FC">
        <w:rPr>
          <w:rFonts w:eastAsiaTheme="minorHAnsi" w:hAnsi="Times New Roman" w:ascii="Times New Roman"/>
          <w:lang w:eastAsia="en-US"/>
        </w:rPr>
        <w:t>Zagreb</w:t>
      </w:r>
      <w:r w:rsidRPr="002F12FC">
        <w:rPr>
          <w:rFonts w:hAnsi="Times New Roman" w:ascii="Times New Roman"/>
        </w:rPr>
        <w:t>,</w:t>
      </w:r>
      <w:r w:rsidRPr="002F12FC">
        <w:rPr>
          <w:rFonts w:eastAsiaTheme="minorHAnsi" w:hAnsi="Times New Roman" w:ascii="Times New Roman"/>
          <w:lang w:eastAsia="en-US"/>
        </w:rPr>
        <w:t xml:space="preserve"> </w:t>
      </w:r>
      <w:r w:rsidRPr="002F12FC">
        <w:rPr>
          <w:rFonts w:hAnsi="Times New Roman" w:ascii="Times New Roman"/>
        </w:rPr>
        <w:t xml:space="preserve">Savska </w:t>
      </w:r>
      <w:proofErr w:type="spellStart"/>
      <w:r w:rsidRPr="002F12FC">
        <w:rPr>
          <w:rFonts w:hAnsi="Times New Roman" w:ascii="Times New Roman"/>
        </w:rPr>
        <w:t>Opatovina</w:t>
      </w:r>
      <w:proofErr w:type="spellEnd"/>
      <w:r w:rsidRPr="002F12FC">
        <w:rPr>
          <w:rFonts w:hAnsi="Times New Roman" w:ascii="Times New Roman"/>
        </w:rPr>
        <w:t xml:space="preserve"> 110/1</w:t>
      </w:r>
    </w:p>
    <w:p w:rsidRDefault="002A2DE7" w:rsidP="00D35C6E" w:rsidR="002A2DE7">
      <w:pPr>
        <w:jc w:val="right"/>
        <w:rPr>
          <w:rFonts w:hAnsi="Times New Roman" w:ascii="Times New Roman"/>
        </w:rPr>
      </w:pPr>
    </w:p>
    <w:p w:rsidRDefault="002A2DE7" w:rsidP="00D35C6E" w:rsidR="002A2DE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2A2DE7" w:rsidP="00D35C6E" w:rsidR="002A2DE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SONJA MEDIĆ</w:t>
      </w:r>
    </w:p>
    <w:p w:rsidRDefault="002A2DE7" w:rsidP="00D35C6E" w:rsidR="002A2DE7" w:rsidRPr="004272F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Srebrnjak 59 </w:t>
      </w:r>
    </w:p>
    <w:p w:rsidRDefault="00D35C6E" w:rsidP="00D35C6E" w:rsidR="00D35C6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1E1767" w:rsidP="001E1767" w:rsidR="001E176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Ulica grada Vukovara 70 </w:t>
      </w:r>
    </w:p>
    <w:p w:rsidRDefault="00D47279" w:rsidP="001E1767" w:rsidR="00D47279">
      <w:pPr>
        <w:jc w:val="right"/>
        <w:rPr>
          <w:rFonts w:hAnsi="Times New Roman" w:ascii="Times New Roman"/>
        </w:rPr>
      </w:pPr>
    </w:p>
    <w:p w:rsidRDefault="00185225" w:rsidR="00185225" w:rsidRPr="00B60A70">
      <w:pPr>
        <w:jc w:val="right"/>
        <w:rPr>
          <w:rFonts w:hAnsi="Times New Roman" w:ascii="Times New Roman"/>
          <w:b/>
        </w:rPr>
      </w:pPr>
    </w:p>
    <w:p w:rsidRDefault="00052E15" w:rsidP="002A2DE7" w:rsidR="00D71762">
      <w:pPr>
        <w:ind w:firstLine="708"/>
        <w:jc w:val="both"/>
      </w:pPr>
      <w:r>
        <w:rPr>
          <w:rFonts w:hAnsi="Times New Roman" w:ascii="Times New Roman"/>
        </w:rPr>
        <w:t xml:space="preserve">DUŽNIK: </w:t>
      </w:r>
      <w:r w:rsidR="002A2DE7" w:rsidRPr="002F12FC">
        <w:rPr>
          <w:rFonts w:hAnsi="Times New Roman" w:ascii="Times New Roman"/>
        </w:rPr>
        <w:t xml:space="preserve">SEKVOJA-ZG, d.o.o., </w:t>
      </w:r>
      <w:r w:rsidR="002A2DE7" w:rsidRPr="002F12FC">
        <w:rPr>
          <w:rFonts w:eastAsiaTheme="minorHAnsi" w:hAnsi="Times New Roman" w:ascii="Times New Roman"/>
          <w:lang w:eastAsia="en-US"/>
        </w:rPr>
        <w:t>Zagreb</w:t>
      </w:r>
      <w:r w:rsidR="002A2DE7" w:rsidRPr="002F12FC">
        <w:rPr>
          <w:rFonts w:hAnsi="Times New Roman" w:ascii="Times New Roman"/>
        </w:rPr>
        <w:t>,</w:t>
      </w:r>
      <w:r w:rsidR="002A2DE7" w:rsidRPr="002F12FC">
        <w:rPr>
          <w:rFonts w:eastAsiaTheme="minorHAnsi" w:hAnsi="Times New Roman" w:ascii="Times New Roman"/>
          <w:lang w:eastAsia="en-US"/>
        </w:rPr>
        <w:t xml:space="preserve"> </w:t>
      </w:r>
      <w:r w:rsidR="002A2DE7" w:rsidRPr="002F12FC">
        <w:rPr>
          <w:rFonts w:hAnsi="Times New Roman" w:ascii="Times New Roman"/>
        </w:rPr>
        <w:t xml:space="preserve">Savska </w:t>
      </w:r>
      <w:proofErr w:type="spellStart"/>
      <w:r w:rsidR="002A2DE7" w:rsidRPr="002F12FC">
        <w:rPr>
          <w:rFonts w:hAnsi="Times New Roman" w:ascii="Times New Roman"/>
        </w:rPr>
        <w:t>Opatovina</w:t>
      </w:r>
      <w:proofErr w:type="spellEnd"/>
      <w:r w:rsidR="002A2DE7" w:rsidRPr="002F12FC">
        <w:rPr>
          <w:rFonts w:hAnsi="Times New Roman" w:ascii="Times New Roman"/>
        </w:rPr>
        <w:t xml:space="preserve"> 110/1</w:t>
      </w:r>
      <w:r w:rsidR="002A2DE7" w:rsidRPr="002F12FC">
        <w:rPr>
          <w:rFonts w:eastAsiaTheme="minorHAnsi" w:hAnsi="Times New Roman" w:ascii="Times New Roman"/>
          <w:lang w:eastAsia="en-US"/>
        </w:rPr>
        <w:t>,</w:t>
      </w:r>
      <w:r w:rsidR="002A2DE7" w:rsidRPr="002F12FC">
        <w:rPr>
          <w:rFonts w:hAnsi="Times New Roman" w:ascii="Times New Roman"/>
        </w:rPr>
        <w:t xml:space="preserve"> OIB</w:t>
      </w:r>
      <w:r w:rsidR="002A2DE7" w:rsidRPr="002F12FC">
        <w:rPr>
          <w:rFonts w:eastAsiaTheme="minorHAnsi" w:hAnsi="Times New Roman" w:ascii="Times New Roman"/>
          <w:lang w:eastAsia="en-US"/>
        </w:rPr>
        <w:t xml:space="preserve"> </w:t>
      </w:r>
      <w:r w:rsidR="002A2DE7" w:rsidRPr="002F12FC">
        <w:rPr>
          <w:rFonts w:hAnsi="Times New Roman" w:ascii="Times New Roman"/>
        </w:rPr>
        <w:t>38644836092</w:t>
      </w:r>
    </w:p>
    <w:p w:rsidRDefault="00D71762" w:rsidP="00837919" w:rsidR="00D71762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na ročište radi rasprave o pretpostavkama za otvaranje stečajnog postupka nad dužnikom zakazano za dan</w:t>
      </w:r>
      <w:r w:rsidR="00B8540C">
        <w:rPr>
          <w:rFonts w:hAnsi="Times New Roman" w:ascii="Times New Roman"/>
        </w:rPr>
        <w:t xml:space="preserve"> </w:t>
      </w:r>
      <w:r w:rsidR="00D71762">
        <w:rPr>
          <w:rFonts w:hAnsi="Times New Roman" w:ascii="Times New Roman"/>
          <w:b/>
        </w:rPr>
        <w:t>2</w:t>
      </w:r>
      <w:r w:rsidR="002A2DE7">
        <w:rPr>
          <w:rFonts w:hAnsi="Times New Roman" w:ascii="Times New Roman"/>
          <w:b/>
        </w:rPr>
        <w:t>8</w:t>
      </w:r>
      <w:r w:rsidR="00D71762">
        <w:rPr>
          <w:rFonts w:hAnsi="Times New Roman" w:ascii="Times New Roman"/>
          <w:b/>
        </w:rPr>
        <w:t>.</w:t>
      </w:r>
      <w:r w:rsidR="00837919">
        <w:rPr>
          <w:rFonts w:hAnsi="Times New Roman" w:ascii="Times New Roman"/>
          <w:b/>
        </w:rPr>
        <w:t xml:space="preserve"> rujna</w:t>
      </w:r>
      <w:r w:rsidR="00CB4BF2">
        <w:rPr>
          <w:rFonts w:hAnsi="Times New Roman" w:ascii="Times New Roman"/>
          <w:b/>
        </w:rPr>
        <w:t xml:space="preserve"> 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D71762">
        <w:rPr>
          <w:rFonts w:hAnsi="Times New Roman" w:ascii="Times New Roman"/>
          <w:b/>
        </w:rPr>
        <w:t>12,15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89629D">
        <w:rPr>
          <w:rFonts w:hAnsi="Times New Roman" w:ascii="Times New Roman"/>
        </w:rPr>
        <w:t>1. lipnja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2A2DE7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85225"/>
    <w:rsid w:val="001A0EA0"/>
    <w:rsid w:val="001B48B9"/>
    <w:rsid w:val="001D3A21"/>
    <w:rsid w:val="001D56C6"/>
    <w:rsid w:val="001E1767"/>
    <w:rsid w:val="001E1804"/>
    <w:rsid w:val="001F5DF5"/>
    <w:rsid w:val="00245D48"/>
    <w:rsid w:val="002532D0"/>
    <w:rsid w:val="002670A6"/>
    <w:rsid w:val="002A2DE7"/>
    <w:rsid w:val="002B54C8"/>
    <w:rsid w:val="002E64E5"/>
    <w:rsid w:val="002F0ACC"/>
    <w:rsid w:val="00304004"/>
    <w:rsid w:val="00310E10"/>
    <w:rsid w:val="0031597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0086"/>
    <w:rsid w:val="004B4886"/>
    <w:rsid w:val="004D1D11"/>
    <w:rsid w:val="005208DD"/>
    <w:rsid w:val="0056416D"/>
    <w:rsid w:val="00587D9D"/>
    <w:rsid w:val="005A7390"/>
    <w:rsid w:val="00622D07"/>
    <w:rsid w:val="00637508"/>
    <w:rsid w:val="006C6DAE"/>
    <w:rsid w:val="006D14C1"/>
    <w:rsid w:val="0075076A"/>
    <w:rsid w:val="007552FD"/>
    <w:rsid w:val="007860FD"/>
    <w:rsid w:val="007A13E9"/>
    <w:rsid w:val="007B32C2"/>
    <w:rsid w:val="007C60EA"/>
    <w:rsid w:val="0080218C"/>
    <w:rsid w:val="00802CDB"/>
    <w:rsid w:val="00820ED4"/>
    <w:rsid w:val="00826A0F"/>
    <w:rsid w:val="00837919"/>
    <w:rsid w:val="00853C23"/>
    <w:rsid w:val="00884729"/>
    <w:rsid w:val="0089629D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34040"/>
    <w:rsid w:val="00A53ADA"/>
    <w:rsid w:val="00A53F55"/>
    <w:rsid w:val="00A77D5C"/>
    <w:rsid w:val="00AA046F"/>
    <w:rsid w:val="00AE4B21"/>
    <w:rsid w:val="00B12760"/>
    <w:rsid w:val="00B26DB7"/>
    <w:rsid w:val="00B46B2C"/>
    <w:rsid w:val="00B60A70"/>
    <w:rsid w:val="00B8540C"/>
    <w:rsid w:val="00B86DDC"/>
    <w:rsid w:val="00BA3052"/>
    <w:rsid w:val="00BD4A84"/>
    <w:rsid w:val="00BF19C1"/>
    <w:rsid w:val="00C179AA"/>
    <w:rsid w:val="00CA66F9"/>
    <w:rsid w:val="00CB4BF2"/>
    <w:rsid w:val="00CB7DBB"/>
    <w:rsid w:val="00CD7DA1"/>
    <w:rsid w:val="00D35C6E"/>
    <w:rsid w:val="00D43B80"/>
    <w:rsid w:val="00D44EE2"/>
    <w:rsid w:val="00D47279"/>
    <w:rsid w:val="00D53835"/>
    <w:rsid w:val="00D6610B"/>
    <w:rsid w:val="00D71762"/>
    <w:rsid w:val="00D742EB"/>
    <w:rsid w:val="00D75483"/>
    <w:rsid w:val="00D93B53"/>
    <w:rsid w:val="00DA22A1"/>
    <w:rsid w:val="00DA3472"/>
    <w:rsid w:val="00DC0535"/>
    <w:rsid w:val="00DE0013"/>
    <w:rsid w:val="00DF69D2"/>
    <w:rsid w:val="00E13BFB"/>
    <w:rsid w:val="00E16153"/>
    <w:rsid w:val="00E24A36"/>
    <w:rsid w:val="00E57099"/>
    <w:rsid w:val="00E87B43"/>
    <w:rsid w:val="00F54DC3"/>
    <w:rsid w:val="00F70E3E"/>
    <w:rsid w:val="00F74A12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9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B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B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B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B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9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B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B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B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B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4764</izvorni_sadrzaj>
    <derivirana_varijabla naziv="DomainObject.Predmet.Broj_1">4764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St-4764/2016</izvorni_sadrzaj>
    <derivirana_varijabla naziv="DomainObject.Predmet.OznakaBroj_1">St-4764/2016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SEKVOJA-ZG d.o.o. zastupanog po punomoćniku Sonja Medić</izvorni_sadrzaj>
    <derivirana_varijabla naziv="DomainObject.Predmet.ProtustrankaFormated_1">  SEKVOJA-ZG d.o.o. zastupanog po punomoćniku Sonja Medić</derivirana_varijabla>
  </DomainObject.Predmet.ProtustrankaFormated>
  <DomainObject.Predmet.ProtustrankaFormatedOIB>
    <izvorni_sadrzaj>  SEKVOJA-ZG d.o.o., OIB 38644836092 zastupanog po punomoćniku Sonja Medić</izvorni_sadrzaj>
    <derivirana_varijabla naziv="DomainObject.Predmet.ProtustrankaFormatedOIB_1">  SEKVOJA-ZG d.o.o., OIB 38644836092 zastupanog po punomoćniku Sonja Medić</derivirana_varijabla>
  </DomainObject.Predmet.ProtustrankaFormatedOIB>
  <DomainObject.Predmet.ProtustrankaFormatedWithAdress>
    <izvorni_sadrzaj> SEKVOJA-ZG d.o.o., Savska Opatovina 110/1, 10000 Zagreb zastupanog po punomoćniku Sonja Medić</izvorni_sadrzaj>
    <derivirana_varijabla naziv="DomainObject.Predmet.ProtustrankaFormatedWithAdress_1"> SEKVOJA-ZG d.o.o., Savska Opatovina 110/1, 10000 Zagreb zastupanog po punomoćniku Sonja Medić</derivirana_varijabla>
  </DomainObject.Predmet.ProtustrankaFormatedWithAdress>
  <DomainObject.Predmet.ProtustrankaFormatedWithAdressOIB>
    <izvorni_sadrzaj> SEKVOJA-ZG d.o.o., OIB 38644836092, Savska Opatovina 110/1, 10000 Zagreb zastupanog po punomoćniku Sonja Medić</izvorni_sadrzaj>
    <derivirana_varijabla naziv="DomainObject.Predmet.ProtustrankaFormatedWithAdressOIB_1"> SEKVOJA-ZG d.o.o., OIB 38644836092, Savska Opatovina 110/1, 10000 Zagreb zastupanog po punomoćniku Sonja Medić</derivirana_varijabla>
  </DomainObject.Predmet.ProtustrankaFormatedWithAdressOIB>
  <DomainObject.Predmet.ProtustrankaWithAdress>
    <izvorni_sadrzaj>SEKVOJA-ZG d.o.o. Savska Opatovina 110/1, 10000 Zagreb</izvorni_sadrzaj>
    <derivirana_varijabla naziv="DomainObject.Predmet.ProtustrankaWithAdress_1">SEKVOJA-ZG d.o.o. Savska Opatovina 110/1, 10000 Zagreb</derivirana_varijabla>
  </DomainObject.Predmet.ProtustrankaWithAdress>
  <DomainObject.Predmet.ProtustrankaWithAdressOIB>
    <izvorni_sadrzaj>SEKVOJA-ZG d.o.o., OIB 38644836092, Savska Opatovina 110/1, 10000 Zagreb</izvorni_sadrzaj>
    <derivirana_varijabla naziv="DomainObject.Predmet.ProtustrankaWithAdressOIB_1">SEKVOJA-ZG d.o.o., OIB 38644836092, Savska Opatovina 110/1, 10000 Zagreb</derivirana_varijabla>
  </DomainObject.Predmet.ProtustrankaWithAdressOIB>
  <DomainObject.Predmet.ProtustrankaNazivFormated>
    <izvorni_sadrzaj>SEKVOJA-ZG d.o.o.</izvorni_sadrzaj>
    <derivirana_varijabla naziv="DomainObject.Predmet.ProtustrankaNazivFormated_1">SEKVOJA-ZG d.o.o.</derivirana_varijabla>
  </DomainObject.Predmet.ProtustrankaNazivFormated>
  <DomainObject.Predmet.ProtustrankaNazivFormatedOIB>
    <izvorni_sadrzaj>SEKVOJA-ZG d.o.o., OIB 38644836092</izvorni_sadrzaj>
    <derivirana_varijabla naziv="DomainObject.Predmet.ProtustrankaNazivFormatedOIB_1">SEKVOJA-ZG d.o.o., OIB 38644836092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SEKVOJA-ZG d.o.o. zastupanog po punomoćniku Sonja Medić</item>
    </izvorni_sadrzaj>
    <derivirana_varijabla naziv="DomainObject.Predmet.ProtuStrankaListFormated_1">
      <item>SEKVOJA-ZG d.o.o. zastupanog po punomoćniku Sonja Medić</item>
    </derivirana_varijabla>
  </DomainObject.Predmet.ProtuStrankaListFormated>
  <DomainObject.Predmet.ProtuStrankaListFormatedOIB>
    <izvorni_sadrzaj>
      <item>SEKVOJA-ZG d.o.o., OIB 38644836092 zastupanog po punomoćniku Sonja Medić</item>
    </izvorni_sadrzaj>
    <derivirana_varijabla naziv="DomainObject.Predmet.ProtuStrankaListFormatedOIB_1">
      <item>SEKVOJA-ZG d.o.o., OIB 38644836092 zastupanog po punomoćniku Sonja Medić</item>
    </derivirana_varijabla>
  </DomainObject.Predmet.ProtuStrankaListFormatedOIB>
  <DomainObject.Predmet.ProtuStrankaListFormatedWithAdress>
    <izvorni_sadrzaj>
      <item>SEKVOJA-ZG d.o.o., Savska Opatovina 110/1, 10000 Zagreb zastupanog po punomoćniku Sonja Medić</item>
    </izvorni_sadrzaj>
    <derivirana_varijabla naziv="DomainObject.Predmet.ProtuStrankaListFormatedWithAdress_1">
      <item>SEKVOJA-ZG d.o.o., Savska Opatovina 110/1, 10000 Zagreb zastupanog po punomoćniku Sonja Medić</item>
    </derivirana_varijabla>
  </DomainObject.Predmet.ProtuStrankaListFormatedWithAdress>
  <DomainObject.Predmet.ProtuStrankaListFormatedWithAdressOIB>
    <izvorni_sadrzaj>
      <item>SEKVOJA-ZG d.o.o., OIB 38644836092, Savska Opatovina 110/1, 10000 Zagreb zastupanog po punomoćniku Sonja Medić</item>
    </izvorni_sadrzaj>
    <derivirana_varijabla naziv="DomainObject.Predmet.ProtuStrankaListFormatedWithAdressOIB_1">
      <item>SEKVOJA-ZG d.o.o., OIB 38644836092, Savska Opatovina 110/1, 10000 Zagreb zastupanog po punomoćniku Sonja Medić</item>
    </derivirana_varijabla>
  </DomainObject.Predmet.ProtuStrankaListFormatedWithAdressOIB>
  <DomainObject.Predmet.ProtuStrankaListNazivFormated>
    <izvorni_sadrzaj>
      <item>SEKVOJA-ZG d.o.o.</item>
    </izvorni_sadrzaj>
    <derivirana_varijabla naziv="DomainObject.Predmet.ProtuStrankaListNazivFormated_1">
      <item>SEKVOJA-ZG d.o.o.</item>
    </derivirana_varijabla>
  </DomainObject.Predmet.ProtuStrankaListNazivFormated>
  <DomainObject.Predmet.ProtuStrankaListNazivFormatedOIB>
    <izvorni_sadrzaj>
      <item>SEKVOJA-ZG d.o.o., OIB 38644836092</item>
    </izvorni_sadrzaj>
    <derivirana_varijabla naziv="DomainObject.Predmet.ProtuStrankaListNazivFormatedOIB_1">
      <item>SEKVOJA-ZG d.o.o., OIB 38644836092</item>
    </derivirana_varijabla>
  </DomainObject.Predmet.ProtuStrankaListNazivFormatedOIB>
  <DomainObject.Predmet.OstaliListFormated>
    <izvorni_sadrzaj>
      <item>Sonja Medić punomoćnik sudionika u postupku SEKVOJA-ZG d.o.o.</item>
    </izvorni_sadrzaj>
    <derivirana_varijabla naziv="DomainObject.Predmet.OstaliListFormated_1">
      <item>Sonja Medić punomoćnik sudionika u postupku SEKVOJA-ZG d.o.o.</item>
    </derivirana_varijabla>
  </DomainObject.Predmet.OstaliListFormated>
  <DomainObject.Predmet.OstaliListFormatedOIB>
    <izvorni_sadrzaj>
      <item>Sonja Medić, OIB 84650217054 punomoćnik sudionika u postupku SEKVOJA-ZG d.o.o.</item>
    </izvorni_sadrzaj>
    <derivirana_varijabla naziv="DomainObject.Predmet.OstaliListFormatedOIB_1">
      <item>Sonja Medić, OIB 84650217054 punomoćnik sudionika u postupku SEKVOJA-ZG d.o.o.</item>
    </derivirana_varijabla>
  </DomainObject.Predmet.OstaliListFormatedOIB>
  <DomainObject.Predmet.OstaliListFormatedWithAdress>
    <izvorni_sadrzaj>
      <item>Sonja Medić, Srebrnjak 59, 10000 Zagreb punomoćnik sudionika u postupku SEKVOJA-ZG d.o.o.</item>
    </izvorni_sadrzaj>
    <derivirana_varijabla naziv="DomainObject.Predmet.OstaliListFormatedWithAdress_1">
      <item>Sonja Medić, Srebrnjak 59, 10000 Zagreb punomoćnik sudionika u postupku SEKVOJA-ZG d.o.o.</item>
    </derivirana_varijabla>
  </DomainObject.Predmet.OstaliListFormatedWithAdress>
  <DomainObject.Predmet.OstaliListFormatedWithAdressOIB>
    <izvorni_sadrzaj>
      <item>Sonja Medić, OIB 84650217054, Srebrnjak 59, 10000 Zagreb punomoćnik sudionika u postupku SEKVOJA-ZG d.o.o.</item>
    </izvorni_sadrzaj>
    <derivirana_varijabla naziv="DomainObject.Predmet.OstaliListFormatedWithAdressOIB_1">
      <item>Sonja Medić, OIB 84650217054, Srebrnjak 59, 10000 Zagreb punomoćnik sudionika u postupku SEKVOJA-ZG d.o.o.</item>
    </derivirana_varijabla>
  </DomainObject.Predmet.OstaliListFormatedWithAdressOIB>
  <DomainObject.Predmet.OstaliListNazivFormated>
    <izvorni_sadrzaj>
      <item>Sonja Medić</item>
    </izvorni_sadrzaj>
    <derivirana_varijabla naziv="DomainObject.Predmet.OstaliListNazivFormated_1">
      <item>Sonja Medić</item>
    </derivirana_varijabla>
  </DomainObject.Predmet.OstaliListNazivFormated>
  <DomainObject.Predmet.OstaliListNazivFormatedOIB>
    <izvorni_sadrzaj>
      <item>Sonja Medić, OIB 84650217054</item>
    </izvorni_sadrzaj>
    <derivirana_varijabla naziv="DomainObject.Predmet.OstaliListNazivFormatedOIB_1">
      <item>Sonja Medić, OIB 84650217054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SEKVOJA-ZG d.o.o.</izvorni_sadrzaj>
    <derivirana_varijabla naziv="DomainObject.Predmet.ProtustrankaIDrugi_1">SEKVOJA-ZG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SEKVOJA-ZG d.o.o., OIB 38644836092, Savska Opatovina 110/1, 10000 Zagreb</izvorni_sadrzaj>
    <derivirana_varijabla naziv="DomainObject.Predmet.ProtustrankaIDrugiAdressOIB_1">SEKVOJA-ZG d.o.o., OIB 38644836092, Savska Opatovina 110/1,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SEKVOJA-ZG d.o.o.</item>
      <item>Sonja Medić</item>
    </izvorni_sadrzaj>
    <derivirana_varijabla naziv="DomainObject.Predmet.SudioniciListNaziv_1">
      <item>FINA Regionalni centar Zagreb</item>
      <item>SEKVOJA-ZG d.o.o.</item>
      <item>Sonja Medić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SEKVOJA-ZG d.o.o., OIB 38644836092, Savska Opatovina 110/1,10000 Zagreb</item>
      <item>Sonja Medić, OIB 84650217054, Srebrnjak 59,10000 Zagreb</item>
    </izvorni_sadrzaj>
    <derivirana_varijabla naziv="DomainObject.Predmet.SudioniciListAdressOIB_1">
      <item>FINA Regionalni centar Zagreb, OIB 85821130368, Trg svibanjskih žrtava 1995. 1,10000 Zagreb</item>
      <item>SEKVOJA-ZG d.o.o., OIB 38644836092, Savska Opatovina 110/1,10000 Zagreb</item>
      <item>Sonja Medić, OIB 84650217054, Srebrnjak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38644836092</item>
      <item>, OIB 84650217054</item>
    </izvorni_sadrzaj>
    <derivirana_varijabla naziv="DomainObject.Predmet.SudioniciListNazivOIB_1">
      <item>, OIB 85821130368</item>
      <item>, OIB 38644836092</item>
      <item>, OIB 84650217054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6686D3-1634-41EF-B13D-010846C62B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94</properties:Words>
  <properties:Characters>560</properties:Characters>
  <properties:Lines>33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2017-06-01T10:35:00Z</dcterms:created>
  <dc:creator>stecaj</dc:creator>
  <cp:lastModifiedBy>Gordana Grčić</cp:lastModifiedBy>
  <cp:lastPrinted>2017-06-01T10:34:00Z</cp:lastPrinted>
  <dcterms:modified xmlns:xsi="http://www.w3.org/2001/XMLSchema-instance" xsi:type="dcterms:W3CDTF">2017-06-01T10:35:00Z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