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14ae" w14:paraId="79f14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</w:t>
      </w:r>
      <w:r w:rsidR="0040230C">
        <w:t>444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</w:t>
      </w:r>
      <w:r w:rsidR="00224AB3">
        <w:t>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0230C" w:rsidR="0040230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0230C">
        <w:rPr>
          <w:szCs w:val="20"/>
        </w:rPr>
        <w:t xml:space="preserve">REDECO SAVJETOVANJE d.o.o., Zagreb, Zadarska 80, MBS: </w:t>
      </w:r>
    </w:p>
    <w:p w:rsidRDefault="0040230C" w:rsidP="0040230C" w:rsidR="005C6317">
      <w:pPr>
        <w:ind w:firstLine="708"/>
        <w:jc w:val="both"/>
        <w:rPr>
          <w:szCs w:val="20"/>
        </w:rPr>
      </w:pPr>
      <w:r>
        <w:rPr>
          <w:szCs w:val="20"/>
        </w:rPr>
        <w:t xml:space="preserve">  080720455, OIB: 71138705688</w:t>
      </w:r>
    </w:p>
    <w:p w:rsidRDefault="0040230C" w:rsidP="0040230C" w:rsidR="0040230C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0230C">
        <w:t>59.408,46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5C6317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</w:t>
      </w:r>
      <w:r w:rsidR="00E755B7">
        <w:t>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24AB3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230C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C6317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C7555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755B7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REDECO SAVJETOVANJE d.o.o. zastupanog po punomoćniku Janko Vrgoč</izvorni_sadrzaj>
    <derivirana_varijabla naziv="DomainObject.Predmet.ProtustrankaFormated_1">  REDECO SAVJETOVANJE d.o.o. zastupanog po punomoćniku Janko Vrgoč</derivirana_varijabla>
  </DomainObject.Predmet.ProtustrankaFormated>
  <DomainObject.Predmet.ProtustrankaFormatedOIB>
    <izvorni_sadrzaj>  REDECO SAVJETOVANJE d.o.o., OIB 71138705688 zastupanog po punomoćniku Janko Vrgoč</izvorni_sadrzaj>
    <derivirana_varijabla naziv="DomainObject.Predmet.ProtustrankaFormatedOIB_1">  REDECO SAVJETOVANJE d.o.o., OIB 71138705688 zastupanog po punomoćniku Janko Vrgoč</derivirana_varijabla>
  </DomainObject.Predmet.ProtustrankaFormatedOIB>
  <DomainObject.Predmet.ProtustrankaFormatedWithAdress>
    <izvorni_sadrzaj> REDECO SAVJETOVANJE d.o.o., Zadarska 80, 10000 Zagreb zastupanog po punomoćniku Janko Vrgoč</izvorni_sadrzaj>
    <derivirana_varijabla naziv="DomainObject.Predmet.ProtustrankaFormatedWithAdress_1"> REDECO SAVJETOVANJE d.o.o., Zadarska 80, 10000 Zagreb zastupanog po punomoćniku Janko Vrgoč</derivirana_varijabla>
  </DomainObject.Predmet.ProtustrankaFormatedWithAdress>
  <DomainObject.Predmet.ProtustrankaFormatedWithAdressOIB>
    <izvorni_sadrzaj> REDECO SAVJETOVANJE d.o.o., OIB 71138705688, Zadarska 80, 10000 Zagreb zastupanog po punomoćniku Janko Vrgoč</izvorni_sadrzaj>
    <derivirana_varijabla naziv="DomainObject.Predmet.ProtustrankaFormatedWithAdressOIB_1"> REDECO SAVJETOVANJE d.o.o., OIB 71138705688, Zadarska 80, 10000 Zagreb zastupanog po punomoćniku Janko Vrgoč</derivirana_varijabla>
  </DomainObject.Predmet.ProtustrankaFormatedWithAdressOIB>
  <DomainObject.Predmet.ProtustrankaWithAdress>
    <izvorni_sadrzaj>REDECO SAVJETOVANJE d.o.o. Zadarska 80, 10000 Zagreb</izvorni_sadrzaj>
    <derivirana_varijabla naziv="DomainObject.Predmet.ProtustrankaWithAdress_1">REDECO SAVJETOVANJE d.o.o. Zadarska 80, 10000 Zagreb</derivirana_varijabla>
  </DomainObject.Predmet.ProtustrankaWithAdress>
  <DomainObject.Predmet.ProtustrankaWithAdressOIB>
    <izvorni_sadrzaj>REDECO SAVJETOVANJE d.o.o., OIB 71138705688, Zadarska 80, 10000 Zagreb</izvorni_sadrzaj>
    <derivirana_varijabla naziv="DomainObject.Predmet.ProtustrankaWithAdressOIB_1">REDECO SAVJETOVANJE d.o.o., OIB 71138705688, Zadarska 80, 10000 Zagreb</derivirana_varijabla>
  </DomainObject.Predmet.ProtustrankaWithAdressOIB>
  <DomainObject.Predmet.ProtustrankaNazivFormated>
    <izvorni_sadrzaj>REDECO SAVJETOVANJE d.o.o.</izvorni_sadrzaj>
    <derivirana_varijabla naziv="DomainObject.Predmet.ProtustrankaNazivFormated_1">REDECO SAVJETOVANJE d.o.o.</derivirana_varijabla>
  </DomainObject.Predmet.ProtustrankaNazivFormated>
  <DomainObject.Predmet.ProtustrankaNazivFormatedOIB>
    <izvorni_sadrzaj>REDECO SAVJETOVANJE d.o.o., OIB 71138705688</izvorni_sadrzaj>
    <derivirana_varijabla naziv="DomainObject.Predmet.ProtustrankaNazivFormatedOIB_1">REDECO SAVJETOVANJE d.o.o., OIB 71138705688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REDECO SAVJETOVANJE d.o.o. zastupanog po punomoćniku Janko Vrgoč</item>
    </izvorni_sadrzaj>
    <derivirana_varijabla naziv="DomainObject.Predmet.ProtuStrankaListFormated_1">
      <item>REDECO SAVJETOVANJE d.o.o. zastupanog po punomoćniku Janko Vrgoč</item>
    </derivirana_varijabla>
  </DomainObject.Predmet.ProtuStrankaListFormated>
  <DomainObject.Predmet.ProtuStrankaListFormatedOIB>
    <izvorni_sadrzaj>
      <item>REDECO SAVJETOVANJE d.o.o., OIB 71138705688 zastupanog po punomoćniku Janko Vrgoč</item>
    </izvorni_sadrzaj>
    <derivirana_varijabla naziv="DomainObject.Predmet.ProtuStrankaListFormatedOIB_1">
      <item>REDECO SAVJETOVANJE d.o.o., OIB 71138705688 zastupanog po punomoćniku Janko Vrgoč</item>
    </derivirana_varijabla>
  </DomainObject.Predmet.ProtuStrankaListFormatedOIB>
  <DomainObject.Predmet.ProtuStrankaListFormatedWithAdress>
    <izvorni_sadrzaj>
      <item>REDECO SAVJETOVANJE d.o.o., Zadarska 80, 10000 Zagreb zastupanog po punomoćniku Janko Vrgoč</item>
    </izvorni_sadrzaj>
    <derivirana_varijabla naziv="DomainObject.Predmet.ProtuStrankaListFormatedWithAdress_1">
      <item>REDECO SAVJETOVANJE d.o.o., Zadarska 80, 10000 Zagreb zastupanog po punomoćniku Janko Vrgoč</item>
    </derivirana_varijabla>
  </DomainObject.Predmet.ProtuStrankaListFormatedWithAdress>
  <DomainObject.Predmet.ProtuStrankaListFormatedWithAdressOIB>
    <izvorni_sadrzaj>
      <item>REDECO SAVJETOVANJE d.o.o., OIB 71138705688, Zadarska 80, 10000 Zagreb zastupanog po punomoćniku Janko Vrgoč</item>
    </izvorni_sadrzaj>
    <derivirana_varijabla naziv="DomainObject.Predmet.ProtuStrankaListFormatedWithAdressOIB_1">
      <item>REDECO SAVJETOVANJE d.o.o., OIB 71138705688, Zadarska 80, 10000 Zagreb zastupanog po punomoćniku Janko Vrgoč</item>
    </derivirana_varijabla>
  </DomainObject.Predmet.ProtuStrankaListFormatedWithAdressOIB>
  <DomainObject.Predmet.ProtuStrankaListNazivFormated>
    <izvorni_sadrzaj>
      <item>REDECO SAVJETOVANJE d.o.o.</item>
    </izvorni_sadrzaj>
    <derivirana_varijabla naziv="DomainObject.Predmet.ProtuStrankaListNazivFormated_1">
      <item>REDECO SAVJETOVANJE d.o.o.</item>
    </derivirana_varijabla>
  </DomainObject.Predmet.ProtuStrankaListNazivFormated>
  <DomainObject.Predmet.ProtuStrankaListNazivFormatedOIB>
    <izvorni_sadrzaj>
      <item>REDECO SAVJETOVANJE d.o.o., OIB 71138705688</item>
    </izvorni_sadrzaj>
    <derivirana_varijabla naziv="DomainObject.Predmet.ProtuStrankaListNazivFormatedOIB_1">
      <item>REDECO SAVJETOVANJE d.o.o., OIB 71138705688</item>
    </derivirana_varijabla>
  </DomainObject.Predmet.ProtuStrankaListNazivFormatedOIB>
  <DomainObject.Predmet.OstaliListFormated>
    <izvorni_sadrzaj>
      <item>Janko Vrgoč punomoćnik sudionika u postupku REDECO SAVJETOVANJE d.o.o.</item>
    </izvorni_sadrzaj>
    <derivirana_varijabla naziv="DomainObject.Predmet.OstaliListFormated_1">
      <item>Janko Vrgoč punomoćnik sudionika u postupku REDECO SAVJETOVANJE d.o.o.</item>
    </derivirana_varijabla>
  </DomainObject.Predmet.OstaliListFormated>
  <DomainObject.Predmet.OstaliListFormatedOIB>
    <izvorni_sadrzaj>
      <item>Janko Vrgoč, OIB 98717294274 punomoćnik sudionika u postupku REDECO SAVJETOVANJE d.o.o.</item>
    </izvorni_sadrzaj>
    <derivirana_varijabla naziv="DomainObject.Predmet.OstaliListFormatedOIB_1">
      <item>Janko Vrgoč, OIB 98717294274 punomoćnik sudionika u postupku REDECO SAVJETOVANJE d.o.o.</item>
    </derivirana_varijabla>
  </DomainObject.Predmet.OstaliListFormatedOIB>
  <DomainObject.Predmet.OstaliListFormatedWithAdress>
    <izvorni_sadrzaj>
      <item>Janko Vrgoč, Jurjevska Ulica 59 A, 10000 Zagreb punomoćnik sudionika u postupku REDECO SAVJETOVANJE d.o.o.</item>
    </izvorni_sadrzaj>
    <derivirana_varijabla naziv="DomainObject.Predmet.OstaliListFormatedWithAdress_1">
      <item>Janko Vrgoč, Jurjevska Ulica 59 A, 10000 Zagreb punomoćnik sudionika u postupku REDECO SAVJETOVANJE d.o.o.</item>
    </derivirana_varijabla>
  </DomainObject.Predmet.OstaliListFormatedWithAdress>
  <DomainObject.Predmet.OstaliListFormatedWithAdressOIB>
    <izvorni_sadrzaj>
      <item>Janko Vrgoč, OIB 98717294274, Jurjevska Ulica 59 A, 10000 Zagreb punomoćnik sudionika u postupku REDECO SAVJETOVANJE d.o.o.</item>
    </izvorni_sadrzaj>
    <derivirana_varijabla naziv="DomainObject.Predmet.OstaliListFormatedWithAdressOIB_1">
      <item>Janko Vrgoč, OIB 98717294274, Jurjevska Ulica 59 A, 10000 Zagreb punomoćnik sudionika u postupku REDECO SAVJETOVANJE d.o.o.</item>
    </derivirana_varijabla>
  </DomainObject.Predmet.OstaliListFormatedWithAdressOIB>
  <DomainObject.Predmet.OstaliListNazivFormated>
    <izvorni_sadrzaj>
      <item>Janko Vrgoč</item>
    </izvorni_sadrzaj>
    <derivirana_varijabla naziv="DomainObject.Predmet.OstaliListNazivFormated_1">
      <item>Janko Vrgoč</item>
    </derivirana_varijabla>
  </DomainObject.Predmet.OstaliListNazivFormated>
  <DomainObject.Predmet.OstaliListNazivFormatedOIB>
    <izvorni_sadrzaj>
      <item>Janko Vrgoč, OIB 98717294274</item>
    </izvorni_sadrzaj>
    <derivirana_varijabla naziv="DomainObject.Predmet.OstaliListNazivFormatedOIB_1">
      <item>Janko Vrgoč, OIB 98717294274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REDECO SAVJETOVANJE d.o.o.</izvorni_sadrzaj>
    <derivirana_varijabla naziv="DomainObject.Predmet.ProtustrankaIDrugi_1">REDECO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REDECO SAVJETOVANJE d.o.o., OIB 71138705688, Zadarska 80, 10000 Zagreb</izvorni_sadrzaj>
    <derivirana_varijabla naziv="DomainObject.Predmet.ProtustrankaIDrugiAdressOIB_1">REDECO SAVJETOVANJE d.o.o., OIB 71138705688,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REDECO SAVJETOVANJE d.o.o.</item>
      <item>Janko Vrgoč</item>
    </izvorni_sadrzaj>
    <derivirana_varijabla naziv="DomainObject.Predmet.SudioniciListNaziv_1">
      <item>FINA Regionalni centar Zagreb</item>
      <item>REDECO SAVJETOVANJE d.o.o.</item>
      <item>Janko Vrgoč</item>
    </derivirana_varijabla>
  </DomainObject.Predmet.SudioniciListNaziv>
  <DomainObject.Predmet.SudioniciListAdressOIB>
    <izvorni_sadrzaj>
      <item>FINA Regionalni centar Zagreb, OIB 85821130368, Trg svibanjskih žrtava 1995. 1,10000 Zagreb</item>
      <item>REDECO SAVJETOVANJE d.o.o., OIB 71138705688, Zadarska 80,10000 Zagreb</item>
      <item>Janko Vrgoč, OIB 98717294274, Jurjevska Ulica 59 A,10000 Zagreb</item>
    </izvorni_sadrzaj>
    <derivirana_varijabla naziv="DomainObject.Predmet.SudioniciListAdressOIB_1">
      <item>FINA Regionalni centar Zagreb, OIB 85821130368, Trg svibanjskih žrtava 1995. 1,10000 Zagreb</item>
      <item>REDECO SAVJETOVANJE d.o.o., OIB 71138705688, Zadarska 80,10000 Zagreb</item>
      <item>Janko Vrgoč, OIB 98717294274, Jurjevska Ulica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71138705688</item>
      <item>, OIB 98717294274</item>
    </izvorni_sadrzaj>
    <derivirana_varijabla naziv="DomainObject.Predmet.SudioniciListNazivOIB_1">
      <item>, OIB 85821130368</item>
      <item>, OIB 71138705688</item>
      <item>, OIB 98717294274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2016-02-22T15:05:00Z</dcterms:created>
  <dc:creator>ilukac</dc:creator>
  <cp:lastModifiedBy>Ksenija Nol</cp:lastModifiedBy>
  <cp:lastPrinted>2016-02-22T15:02:00Z</cp:lastPrinted>
  <dcterms:modified xmlns:xsi="http://www.w3.org/2001/XMLSchema-instance" xsi:type="dcterms:W3CDTF">2016-02-23T06:35:00Z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