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600d" w14:paraId="21e600d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1D7585">
        <w:rPr>
          <w:szCs w:val="24"/>
        </w:rPr>
        <w:t>14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1D7585" w:rsidRPr="001D7585">
        <w:rPr>
          <w:szCs w:val="24"/>
        </w:rPr>
        <w:t>NUMERUS d.o.o., Zadar, Obala kneza Branimira 23, OIB: 32279740551</w:t>
      </w:r>
      <w:r w:rsidR="0090293D" w:rsidRPr="009C3D6E">
        <w:rPr>
          <w:color w:themeColor="text1" w:val="000000"/>
          <w:szCs w:val="24"/>
        </w:rPr>
        <w:t xml:space="preserve">, </w:t>
      </w:r>
      <w:r w:rsidR="001D7585">
        <w:rPr>
          <w:color w:themeColor="text1" w:val="000000"/>
          <w:szCs w:val="24"/>
        </w:rPr>
        <w:t>15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1D758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15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1D7585">
      <w:rPr>
        <w:rFonts w:cs="Times New Roman" w:eastAsia="Times New Roman" w:hAnsi="Times New Roman" w:ascii="Times New Roman"/>
        <w:sz w:val="24"/>
        <w:szCs w:val="24"/>
        <w:lang w:eastAsia="hr-HR"/>
      </w:rPr>
      <w:t>302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77EBB"/>
    <w:rsid w:val="00C975B0"/>
    <w:rsid w:val="00CB7008"/>
    <w:rsid w:val="00CE25E2"/>
    <w:rsid w:val="00D93EF0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E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3E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3E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3E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E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3E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3E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3E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NUMERUS d.o.o. za djelatnost ugostiteljstva i trgovine</izvorni_sadrzaj>
    <derivirana_varijabla naziv="DomainObject.Predmet.ProtustrankaFormated_1">  NUMERUS d.o.o. za djelatnost ugostiteljstva i trgovine</derivirana_varijabla>
  </DomainObject.Predmet.ProtustrankaFormated>
  <DomainObject.Predmet.ProtustrankaFormatedOIB>
    <izvorni_sadrzaj>  NUMERUS d.o.o. za djelatnost ugostiteljstva i trgovine, OIB 32279740551</izvorni_sadrzaj>
    <derivirana_varijabla naziv="DomainObject.Predmet.ProtustrankaFormatedOIB_1">  NUMERUS d.o.o. za djelatnost ugostiteljstva i trgovine, OIB 32279740551</derivirana_varijabla>
  </DomainObject.Predmet.ProtustrankaFormatedOIB>
  <DomainObject.Predmet.ProtustrankaFormatedWithAdress>
    <izvorni_sadrzaj> NUMERUS d.o.o. za djelatnost ugostiteljstva i trgovine, Obala kneza Branimira 23, 23000 Zadar</izvorni_sadrzaj>
    <derivirana_varijabla naziv="DomainObject.Predmet.ProtustrankaFormatedWithAdress_1"> NUMERUS d.o.o. za djelatnost ugostiteljstva i trgovine, Obala kneza Branimira 23, 23000 Zadar</derivirana_varijabla>
  </DomainObject.Predmet.ProtustrankaFormatedWithAdress>
  <DomainObject.Predmet.ProtustrankaFormatedWithAdressOIB>
    <izvorni_sadrzaj> NUMERUS d.o.o. za djelatnost ugostiteljstva i trgovine, OIB 32279740551, Obala kneza Branimira 23, 23000 Zadar</izvorni_sadrzaj>
    <derivirana_varijabla naziv="DomainObject.Predmet.ProtustrankaFormatedWithAdressOIB_1"> NUMERUS d.o.o. za djelatnost ugostiteljstva i trgovine, OIB 32279740551, Obala kneza Branimira 23, 23000 Zadar</derivirana_varijabla>
  </DomainObject.Predmet.ProtustrankaFormatedWithAdressOIB>
  <DomainObject.Predmet.ProtustrankaWithAdress>
    <izvorni_sadrzaj>NUMERUS d.o.o. za djelatnost ugostiteljstva i trgovine Obala kneza Branimira 23, 23000 Zadar</izvorni_sadrzaj>
    <derivirana_varijabla naziv="DomainObject.Predmet.ProtustrankaWithAdress_1">NUMERUS d.o.o. za djelatnost ugostiteljstva i trgovine Obala kneza Branimira 23, 23000 Zadar</derivirana_varijabla>
  </DomainObject.Predmet.ProtustrankaWithAdress>
  <DomainObject.Predmet.ProtustrankaWithAdressOIB>
    <izvorni_sadrzaj>NUMERUS d.o.o. za djelatnost ugostiteljstva i trgovine, OIB 32279740551, Obala kneza Branimira 23, 23000 Zadar</izvorni_sadrzaj>
    <derivirana_varijabla naziv="DomainObject.Predmet.ProtustrankaWithAdressOIB_1">NUMERUS d.o.o. za djelatnost ugostiteljstva i trgovine, OIB 32279740551, Obala kneza Branimira 23, 23000 Zadar</derivirana_varijabla>
  </DomainObject.Predmet.ProtustrankaWithAdressOIB>
  <DomainObject.Predmet.ProtustrankaNazivFormated>
    <izvorni_sadrzaj>NUMERUS d.o.o. za djelatnost ugostiteljstva i trgovine</izvorni_sadrzaj>
    <derivirana_varijabla naziv="DomainObject.Predmet.ProtustrankaNazivFormated_1">NUMERUS d.o.o. za djelatnost ugostiteljstva i trgovine</derivirana_varijabla>
  </DomainObject.Predmet.ProtustrankaNazivFormated>
  <DomainObject.Predmet.ProtustrankaNazivFormatedOIB>
    <izvorni_sadrzaj>NUMERUS d.o.o. za djelatnost ugostiteljstva i trgovine, OIB 32279740551</izvorni_sadrzaj>
    <derivirana_varijabla naziv="DomainObject.Predmet.ProtustrankaNazivFormatedOIB_1">NUMERUS d.o.o. za djelatnost ugostiteljstva i trgovine, OIB 32279740551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NUMERUS d.o.o. za djelatnost ugostiteljstva i trgovine</item>
    </izvorni_sadrzaj>
    <derivirana_varijabla naziv="DomainObject.Predmet.ProtuStrankaListFormated_1">
      <item>NUMERUS d.o.o. za djelatnost ugostiteljstva i trgovine</item>
    </derivirana_varijabla>
  </DomainObject.Predmet.ProtuStrankaListFormated>
  <DomainObject.Predmet.ProtuStrankaListFormatedOIB>
    <izvorni_sadrzaj>
      <item>NUMERUS d.o.o. za djelatnost ugostiteljstva i trgovine, OIB 32279740551</item>
    </izvorni_sadrzaj>
    <derivirana_varijabla naziv="DomainObject.Predmet.ProtuStrankaListFormatedOIB_1">
      <item>NUMERUS d.o.o. za djelatnost ugostiteljstva i trgovine, OIB 32279740551</item>
    </derivirana_varijabla>
  </DomainObject.Predmet.ProtuStrankaListFormatedOIB>
  <DomainObject.Predmet.ProtuStrankaListFormatedWithAdress>
    <izvorni_sadrzaj>
      <item>NUMERUS d.o.o. za djelatnost ugostiteljstva i trgovine, Obala kneza Branimira 23, 23000 Zadar</item>
    </izvorni_sadrzaj>
    <derivirana_varijabla naziv="DomainObject.Predmet.ProtuStrankaListFormatedWithAdress_1">
      <item>NUMERUS d.o.o. za djelatnost ugostiteljstva i trgovine, Obala kneza Branimira 23, 23000 Zadar</item>
    </derivirana_varijabla>
  </DomainObject.Predmet.ProtuStrankaListFormatedWithAdress>
  <DomainObject.Predmet.ProtuStrankaListFormatedWithAdressOIB>
    <izvorni_sadrzaj>
      <item>NUMERUS d.o.o. za djelatnost ugostiteljstva i trgovine, OIB 32279740551, Obala kneza Branimira 23, 23000 Zadar</item>
    </izvorni_sadrzaj>
    <derivirana_varijabla naziv="DomainObject.Predmet.ProtuStrankaListFormatedWithAdressOIB_1">
      <item>NUMERUS d.o.o. za djelatnost ugostiteljstva i trgovine, OIB 32279740551, Obala kneza Branimira 23, 23000 Zadar</item>
    </derivirana_varijabla>
  </DomainObject.Predmet.ProtuStrankaListFormatedWithAdressOIB>
  <DomainObject.Predmet.ProtuStrankaListNazivFormated>
    <izvorni_sadrzaj>
      <item>NUMERUS d.o.o. za djelatnost ugostiteljstva i trgovine</item>
    </izvorni_sadrzaj>
    <derivirana_varijabla naziv="DomainObject.Predmet.ProtuStrankaListNazivFormated_1">
      <item>NUMERUS d.o.o. za djelatnost ugostiteljstva i trgovine</item>
    </derivirana_varijabla>
  </DomainObject.Predmet.ProtuStrankaListNazivFormated>
  <DomainObject.Predmet.ProtuStrankaListNazivFormatedOIB>
    <izvorni_sadrzaj>
      <item>NUMERUS d.o.o. za djelatnost ugostiteljstva i trgovine, OIB 32279740551</item>
    </izvorni_sadrzaj>
    <derivirana_varijabla naziv="DomainObject.Predmet.ProtuStrankaListNazivFormatedOIB_1">
      <item>NUMERUS d.o.o. za djelatnost ugostiteljstva i trgovine, OIB 32279740551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NUMERUS d.o.o. za djelatnost ugostiteljstva i trgovine</izvorni_sadrzaj>
    <derivirana_varijabla naziv="DomainObject.Predmet.ProtustrankaIDrugi_1">NUMERUS d.o.o. za djelatnost ugostiteljstva i trgovine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NUMERUS d.o.o. za djelatnost ugostiteljstva i trgovine, OIB 32279740551, Obala kneza Branimira 23, 23000 Zadar</izvorni_sadrzaj>
    <derivirana_varijabla naziv="DomainObject.Predmet.ProtustrankaIDrugiAdressOIB_1">NUMERUS d.o.o. za djelatnost ugostiteljstva i trgovine, OIB 32279740551, Obala kneza Branimira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NUMERUS d.o.o. za djelatnost ugostiteljstva i trgovine</item>
    </izvorni_sadrzaj>
    <derivirana_varijabla naziv="DomainObject.Predmet.SudioniciListNaziv_1">
      <item>FINA</item>
      <item>NUMERUS d.o.o. za djelatnost ugostiteljstva i trgovine</item>
    </derivirana_varijabla>
  </DomainObject.Predmet.SudioniciListNaziv>
  <DomainObject.Predmet.SudioniciListAdressOIB>
    <izvorni_sadrzaj>
      <item>FINA, OIB 85821130368</item>
      <item>NUMERUS d.o.o. za djelatnost ugostiteljstva i trgovine, OIB 32279740551, Obala kneza Branimira 23,23000 Zadar</item>
    </izvorni_sadrzaj>
    <derivirana_varijabla naziv="DomainObject.Predmet.SudioniciListAdressOIB_1">
      <item>FINA, OIB 85821130368</item>
      <item>NUMERUS d.o.o. za djelatnost ugostiteljstva i trgovine, OIB 32279740551, Obala kneza Branimira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32279740551</item>
    </izvorni_sadrzaj>
    <derivirana_varijabla naziv="DomainObject.Predmet.SudioniciListNazivOIB_1">
      <item>, OIB 85821130368</item>
      <item>, OIB 32279740551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974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2017-09-15T07:50:00Z</dcterms:created>
  <dc:creator>Krešimir Torbarina</dc:creator>
  <cp:lastModifiedBy>wsadmin</cp:lastModifiedBy>
  <cp:lastPrinted>2017-09-15T07:52:00Z</cp:lastPrinted>
  <dcterms:modified xmlns:xsi="http://www.w3.org/2001/XMLSchema-instance" xsi:type="dcterms:W3CDTF">2017-09-15T07:54:00Z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