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919c" w14:paraId="582919c" w:rsidRDefault="00983782" w:rsidR="00CE41E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3782" w:rsidP="00983782" w:rsidR="00983782" w:rsidRPr="00A74BE5">
      <w:pPr>
        <w:rPr>
          <w:b w:val="false"/>
        </w:rPr>
      </w:pPr>
      <w:r w:rsidRPr="00A74BE5">
        <w:rPr>
          <w:b w:val="false"/>
        </w:rPr>
        <w:t>REPUBLIKA HRVATSKA</w:t>
      </w:r>
    </w:p>
    <w:p w:rsidRDefault="00983782" w:rsidP="00983782" w:rsidR="00983782" w:rsidRPr="00A74BE5">
      <w:pPr>
        <w:rPr>
          <w:b w:val="false"/>
        </w:rPr>
      </w:pPr>
      <w:r w:rsidRPr="00A74BE5">
        <w:rPr>
          <w:b w:val="false"/>
        </w:rPr>
        <w:t>TRGOVAČKI SUD U ZAGREBU</w:t>
      </w:r>
    </w:p>
    <w:p w:rsidRDefault="00983782" w:rsidP="00983782" w:rsidR="00983782">
      <w:r w:rsidRPr="00A74BE5">
        <w:rPr>
          <w:b w:val="false"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983782" w:rsidR="00983782"/>
    <w:p w:rsidRDefault="00983782" w:rsidR="00983782"/>
    <w:p w:rsidRDefault="00983782" w:rsidP="00983782" w:rsidR="00983782" w:rsidRPr="00294F31">
      <w:pPr>
        <w:jc w:val="center"/>
        <w:rPr>
          <w:b w:val="false"/>
        </w:rPr>
      </w:pPr>
      <w:r w:rsidRPr="00294F31">
        <w:rPr>
          <w:b w:val="false"/>
        </w:rPr>
        <w:t>R E P U B L I K A   H R V A T S K A</w:t>
      </w:r>
    </w:p>
    <w:p w:rsidRDefault="00983782" w:rsidP="00983782" w:rsidR="00983782" w:rsidRPr="00294F31">
      <w:pPr>
        <w:jc w:val="center"/>
        <w:rPr>
          <w:b w:val="false"/>
        </w:rPr>
      </w:pPr>
      <w:r w:rsidRPr="00294F31">
        <w:rPr>
          <w:b w:val="false"/>
        </w:rPr>
        <w:t>Z A K LJ U Č A K</w:t>
      </w:r>
    </w:p>
    <w:p w:rsidRDefault="00983782" w:rsidP="00983782" w:rsidR="00983782" w:rsidRPr="00294F31">
      <w:pPr>
        <w:jc w:val="both"/>
        <w:rPr>
          <w:b w:val="false"/>
        </w:rPr>
      </w:pPr>
    </w:p>
    <w:p w:rsidRDefault="00983782" w:rsidP="00983782" w:rsidR="00983782" w:rsidRPr="00983782">
      <w:pPr>
        <w:ind w:firstLine="708"/>
        <w:jc w:val="both"/>
        <w:rPr>
          <w:b w:val="false"/>
        </w:rPr>
      </w:pPr>
      <w:r w:rsidRPr="00983782">
        <w:rPr>
          <w:b w:val="false"/>
        </w:rPr>
        <w:t xml:space="preserve">Trgovački sud u Zagrebu, po sucu tog suda Anti Galiću, kao sucu pojedincu, u predstečajnom postupku nad dužnikom UNEX MEDIA d.o.o., Zagreb, Ilica 26. (OIB 31668116417), dana 5.rujna 2017.  </w:t>
      </w:r>
    </w:p>
    <w:p w:rsidRDefault="00983782" w:rsidP="00983782" w:rsidR="00983782" w:rsidRPr="00983782">
      <w:pPr>
        <w:jc w:val="both"/>
        <w:rPr>
          <w:b w:val="false"/>
          <w:sz w:val="40"/>
          <w:szCs w:val="40"/>
        </w:rPr>
      </w:pPr>
    </w:p>
    <w:p w:rsidRDefault="00983782" w:rsidP="00983782" w:rsidR="00983782" w:rsidRPr="00294F31">
      <w:pPr>
        <w:jc w:val="center"/>
      </w:pPr>
      <w:r w:rsidRPr="00294F31">
        <w:t>z a k lj u č i o   j e</w:t>
      </w:r>
    </w:p>
    <w:p w:rsidRDefault="00983782" w:rsidP="00983782" w:rsidR="00983782" w:rsidRPr="00983782">
      <w:pPr>
        <w:jc w:val="center"/>
        <w:rPr>
          <w:b w:val="false"/>
        </w:rPr>
      </w:pPr>
    </w:p>
    <w:p w:rsidRDefault="00983782" w:rsidP="00983782" w:rsidR="00983782" w:rsidRPr="00983782">
      <w:pPr>
        <w:pStyle w:val="Odlomakpopisa"/>
      </w:pPr>
    </w:p>
    <w:p w:rsidRDefault="00983782" w:rsidP="00434EDF" w:rsidR="00983782" w:rsidRPr="00BB45CE">
      <w:pPr>
        <w:ind w:firstLine="708"/>
        <w:jc w:val="both"/>
        <w:rPr>
          <w:b w:val="false"/>
          <w:w w:val="110"/>
        </w:rPr>
      </w:pPr>
      <w:r w:rsidRPr="00BB45CE">
        <w:rPr>
          <w:b w:val="false"/>
        </w:rPr>
        <w:t xml:space="preserve">Nalaže se dužniku </w:t>
      </w:r>
      <w:r w:rsidR="00434EDF">
        <w:rPr>
          <w:b w:val="false"/>
        </w:rPr>
        <w:t xml:space="preserve">sukladno odredbi </w:t>
      </w:r>
      <w:r w:rsidR="00434EDF" w:rsidRPr="00BB45CE">
        <w:rPr>
          <w:rFonts w:eastAsia="Arial"/>
          <w:b w:val="false"/>
        </w:rPr>
        <w:t xml:space="preserve">članak </w:t>
      </w:r>
      <w:proofErr w:type="spellStart"/>
      <w:r w:rsidR="00434EDF" w:rsidRPr="00BB45CE">
        <w:rPr>
          <w:rFonts w:eastAsia="Arial"/>
          <w:b w:val="false"/>
        </w:rPr>
        <w:t>34</w:t>
      </w:r>
      <w:proofErr w:type="spellEnd"/>
      <w:r w:rsidR="00434EDF" w:rsidRPr="00BB45CE">
        <w:rPr>
          <w:rFonts w:eastAsia="Arial"/>
          <w:b w:val="false"/>
        </w:rPr>
        <w:t>. stavak 1. podstavak 4. Stečajnog zakona</w:t>
      </w:r>
      <w:r w:rsidR="00434EDF">
        <w:rPr>
          <w:rFonts w:eastAsia="Arial"/>
          <w:b w:val="false"/>
        </w:rPr>
        <w:t xml:space="preserve"> (</w:t>
      </w:r>
      <w:r w:rsidR="00434EDF" w:rsidRPr="00BB45CE">
        <w:rPr>
          <w:rFonts w:eastAsia="Arial"/>
          <w:b w:val="false"/>
        </w:rPr>
        <w:t>N.N.br.71/</w:t>
      </w:r>
      <w:proofErr w:type="spellStart"/>
      <w:r w:rsidR="00434EDF" w:rsidRPr="00BB45CE">
        <w:rPr>
          <w:rFonts w:eastAsia="Arial"/>
          <w:b w:val="false"/>
        </w:rPr>
        <w:t>15</w:t>
      </w:r>
      <w:proofErr w:type="spellEnd"/>
      <w:r w:rsidR="00434EDF">
        <w:rPr>
          <w:rFonts w:eastAsia="Arial"/>
          <w:b w:val="false"/>
        </w:rPr>
        <w:t>)</w:t>
      </w:r>
      <w:r w:rsidR="00434EDF">
        <w:rPr>
          <w:b w:val="false"/>
        </w:rPr>
        <w:t xml:space="preserve"> </w:t>
      </w:r>
      <w:r w:rsidRPr="00BB45CE">
        <w:rPr>
          <w:b w:val="false"/>
        </w:rPr>
        <w:t>omogućiti vjerovniku HRVATSKA</w:t>
      </w:r>
      <w:r w:rsidRPr="00BB45CE">
        <w:rPr>
          <w:b w:val="false"/>
          <w:spacing w:val="-8"/>
        </w:rPr>
        <w:t xml:space="preserve"> </w:t>
      </w:r>
      <w:r w:rsidRPr="00BB45CE">
        <w:rPr>
          <w:b w:val="false"/>
        </w:rPr>
        <w:t>RADIOTELEVIZIJA,</w:t>
      </w:r>
      <w:r w:rsidRPr="00BB45CE">
        <w:rPr>
          <w:b w:val="false"/>
          <w:spacing w:val="-37"/>
        </w:rPr>
        <w:t xml:space="preserve"> </w:t>
      </w:r>
      <w:r w:rsidRPr="00BB45CE">
        <w:rPr>
          <w:b w:val="false"/>
        </w:rPr>
        <w:t>Prisavlje</w:t>
      </w:r>
      <w:r w:rsidRPr="00BB45CE">
        <w:rPr>
          <w:b w:val="false"/>
          <w:spacing w:val="-23"/>
        </w:rPr>
        <w:t xml:space="preserve"> </w:t>
      </w:r>
      <w:r w:rsidRPr="00BB45CE">
        <w:rPr>
          <w:b w:val="false"/>
          <w:spacing w:val="3"/>
        </w:rPr>
        <w:t>3,</w:t>
      </w:r>
      <w:r w:rsidRPr="00BB45CE">
        <w:rPr>
          <w:b w:val="false"/>
          <w:spacing w:val="-32"/>
        </w:rPr>
        <w:t xml:space="preserve"> </w:t>
      </w:r>
      <w:r w:rsidRPr="00BB45CE">
        <w:rPr>
          <w:b w:val="false"/>
          <w:spacing w:val="1"/>
        </w:rPr>
        <w:t>Zagreb</w:t>
      </w:r>
      <w:r w:rsidRPr="00BB45CE">
        <w:rPr>
          <w:b w:val="false"/>
        </w:rPr>
        <w:t>,</w:t>
      </w:r>
      <w:r w:rsidRPr="00BB45CE">
        <w:rPr>
          <w:b w:val="false"/>
          <w:spacing w:val="-42"/>
        </w:rPr>
        <w:t xml:space="preserve"> </w:t>
      </w:r>
      <w:r w:rsidRPr="00BB45CE">
        <w:rPr>
          <w:b w:val="false"/>
          <w:spacing w:val="3"/>
        </w:rPr>
        <w:t>018</w:t>
      </w:r>
      <w:r w:rsidRPr="00BB45CE">
        <w:rPr>
          <w:b w:val="false"/>
          <w:spacing w:val="2"/>
        </w:rPr>
        <w:t>:</w:t>
      </w:r>
      <w:r w:rsidRPr="00BB45CE">
        <w:rPr>
          <w:b w:val="false"/>
          <w:spacing w:val="-35"/>
        </w:rPr>
        <w:t xml:space="preserve"> </w:t>
      </w:r>
      <w:r w:rsidRPr="00BB45CE">
        <w:rPr>
          <w:b w:val="false"/>
        </w:rPr>
        <w:t>68419124305</w:t>
      </w:r>
      <w:r w:rsidRPr="00BB45CE">
        <w:rPr>
          <w:b w:val="false"/>
          <w:spacing w:val="-39"/>
        </w:rPr>
        <w:t xml:space="preserve"> </w:t>
      </w:r>
      <w:r w:rsidRPr="00BB45CE">
        <w:rPr>
          <w:b w:val="false"/>
        </w:rPr>
        <w:t>, koju</w:t>
      </w:r>
      <w:r w:rsidRPr="00BB45CE">
        <w:rPr>
          <w:b w:val="false"/>
          <w:spacing w:val="-3"/>
        </w:rPr>
        <w:t xml:space="preserve"> </w:t>
      </w:r>
      <w:r w:rsidRPr="00BB45CE">
        <w:rPr>
          <w:b w:val="false"/>
        </w:rPr>
        <w:t>zastupa</w:t>
      </w:r>
      <w:r w:rsidRPr="00BB45CE">
        <w:rPr>
          <w:b w:val="false"/>
          <w:spacing w:val="19"/>
        </w:rPr>
        <w:t xml:space="preserve"> </w:t>
      </w:r>
      <w:r w:rsidRPr="00BB45CE">
        <w:rPr>
          <w:b w:val="false"/>
        </w:rPr>
        <w:t>odvjetnica</w:t>
      </w:r>
      <w:r w:rsidRPr="00BB45CE">
        <w:rPr>
          <w:b w:val="false"/>
          <w:spacing w:val="17"/>
        </w:rPr>
        <w:t xml:space="preserve"> </w:t>
      </w:r>
      <w:r w:rsidRPr="00BB45CE">
        <w:rPr>
          <w:b w:val="false"/>
        </w:rPr>
        <w:t>Natasa</w:t>
      </w:r>
      <w:r w:rsidRPr="00BB45CE">
        <w:rPr>
          <w:b w:val="false"/>
          <w:spacing w:val="7"/>
        </w:rPr>
        <w:t xml:space="preserve"> </w:t>
      </w:r>
      <w:r w:rsidRPr="00BB45CE">
        <w:rPr>
          <w:b w:val="false"/>
        </w:rPr>
        <w:t>Owens</w:t>
      </w:r>
      <w:r w:rsidRPr="00BB45CE">
        <w:rPr>
          <w:b w:val="false"/>
          <w:spacing w:val="11"/>
        </w:rPr>
        <w:t xml:space="preserve"> </w:t>
      </w:r>
      <w:r w:rsidRPr="00BB45CE">
        <w:rPr>
          <w:b w:val="false"/>
        </w:rPr>
        <w:t>iz</w:t>
      </w:r>
      <w:r w:rsidRPr="00BB45CE">
        <w:rPr>
          <w:b w:val="false"/>
          <w:spacing w:val="-9"/>
        </w:rPr>
        <w:t xml:space="preserve"> </w:t>
      </w:r>
      <w:r w:rsidRPr="00BB45CE">
        <w:rPr>
          <w:b w:val="false"/>
        </w:rPr>
        <w:t>Owens</w:t>
      </w:r>
      <w:r w:rsidRPr="00BB45CE">
        <w:rPr>
          <w:b w:val="false"/>
          <w:spacing w:val="11"/>
        </w:rPr>
        <w:t xml:space="preserve"> </w:t>
      </w:r>
      <w:r w:rsidRPr="00BB45CE">
        <w:rPr>
          <w:b w:val="false"/>
        </w:rPr>
        <w:t>i</w:t>
      </w:r>
      <w:r w:rsidRPr="00BB45CE">
        <w:rPr>
          <w:b w:val="false"/>
          <w:spacing w:val="-5"/>
        </w:rPr>
        <w:t xml:space="preserve"> </w:t>
      </w:r>
      <w:r w:rsidRPr="00BB45CE">
        <w:rPr>
          <w:b w:val="false"/>
        </w:rPr>
        <w:t>Houska,</w:t>
      </w:r>
      <w:r w:rsidRPr="00BB45CE">
        <w:rPr>
          <w:b w:val="false"/>
          <w:spacing w:val="-23"/>
        </w:rPr>
        <w:t xml:space="preserve"> </w:t>
      </w:r>
      <w:r w:rsidRPr="00BB45CE">
        <w:rPr>
          <w:b w:val="false"/>
        </w:rPr>
        <w:t>odvjetnickog</w:t>
      </w:r>
      <w:r w:rsidRPr="00BB45CE">
        <w:rPr>
          <w:b w:val="false"/>
          <w:spacing w:val="30"/>
          <w:w w:val="99"/>
        </w:rPr>
        <w:t xml:space="preserve"> </w:t>
      </w:r>
      <w:r w:rsidRPr="00BB45CE">
        <w:rPr>
          <w:b w:val="false"/>
        </w:rPr>
        <w:t>drustva</w:t>
      </w:r>
      <w:r w:rsidRPr="00BB45CE">
        <w:rPr>
          <w:b w:val="false"/>
          <w:spacing w:val="8"/>
        </w:rPr>
        <w:t xml:space="preserve"> </w:t>
      </w:r>
      <w:r w:rsidRPr="00BB45CE">
        <w:rPr>
          <w:b w:val="false"/>
          <w:spacing w:val="10"/>
        </w:rPr>
        <w:t>d</w:t>
      </w:r>
      <w:r w:rsidRPr="00BB45CE">
        <w:rPr>
          <w:b w:val="false"/>
          <w:spacing w:val="-26"/>
        </w:rPr>
        <w:t>.</w:t>
      </w:r>
      <w:r w:rsidRPr="00BB45CE">
        <w:rPr>
          <w:b w:val="false"/>
        </w:rPr>
        <w:t>o</w:t>
      </w:r>
      <w:r w:rsidRPr="00BB45CE">
        <w:rPr>
          <w:b w:val="false"/>
          <w:spacing w:val="-16"/>
        </w:rPr>
        <w:t>.</w:t>
      </w:r>
      <w:r w:rsidRPr="00BB45CE">
        <w:rPr>
          <w:b w:val="false"/>
        </w:rPr>
        <w:t>o.,</w:t>
      </w:r>
      <w:r w:rsidRPr="00BB45CE">
        <w:rPr>
          <w:b w:val="false"/>
          <w:spacing w:val="-16"/>
        </w:rPr>
        <w:t xml:space="preserve"> </w:t>
      </w:r>
      <w:r w:rsidRPr="00BB45CE">
        <w:rPr>
          <w:b w:val="false"/>
        </w:rPr>
        <w:t>Zagreb,</w:t>
      </w:r>
      <w:r w:rsidRPr="00BB45CE">
        <w:rPr>
          <w:b w:val="false"/>
          <w:spacing w:val="18"/>
        </w:rPr>
        <w:t xml:space="preserve"> </w:t>
      </w:r>
      <w:r w:rsidRPr="00BB45CE">
        <w:rPr>
          <w:b w:val="false"/>
        </w:rPr>
        <w:t xml:space="preserve">Praska 10 </w:t>
      </w:r>
      <w:r w:rsidRPr="00BB45CE">
        <w:rPr>
          <w:b w:val="false"/>
          <w:spacing w:val="11"/>
          <w:w w:val="110"/>
        </w:rPr>
        <w:t xml:space="preserve"> </w:t>
      </w:r>
      <w:r w:rsidRPr="00BB45CE">
        <w:rPr>
          <w:b w:val="false"/>
          <w:w w:val="110"/>
        </w:rPr>
        <w:t>uv</w:t>
      </w:r>
      <w:r w:rsidRPr="00BB45CE">
        <w:rPr>
          <w:b w:val="false"/>
          <w:spacing w:val="-18"/>
          <w:w w:val="110"/>
        </w:rPr>
        <w:t>i</w:t>
      </w:r>
      <w:r w:rsidRPr="00BB45CE">
        <w:rPr>
          <w:b w:val="false"/>
          <w:w w:val="110"/>
        </w:rPr>
        <w:t>d</w:t>
      </w:r>
      <w:r w:rsidRPr="00BB45CE">
        <w:rPr>
          <w:b w:val="false"/>
          <w:spacing w:val="5"/>
          <w:w w:val="110"/>
        </w:rPr>
        <w:t xml:space="preserve"> </w:t>
      </w:r>
      <w:r w:rsidRPr="00BB45CE">
        <w:rPr>
          <w:b w:val="false"/>
          <w:w w:val="110"/>
        </w:rPr>
        <w:t>u</w:t>
      </w:r>
      <w:r w:rsidRPr="00BB45CE">
        <w:rPr>
          <w:b w:val="false"/>
          <w:spacing w:val="2"/>
          <w:w w:val="110"/>
        </w:rPr>
        <w:t xml:space="preserve"> </w:t>
      </w:r>
      <w:r w:rsidRPr="00BB45CE">
        <w:rPr>
          <w:b w:val="false"/>
          <w:w w:val="110"/>
        </w:rPr>
        <w:t>sve</w:t>
      </w:r>
      <w:r w:rsidRPr="00BB45CE">
        <w:rPr>
          <w:b w:val="false"/>
          <w:spacing w:val="12"/>
          <w:w w:val="110"/>
        </w:rPr>
        <w:t xml:space="preserve"> </w:t>
      </w:r>
      <w:r w:rsidRPr="00BB45CE">
        <w:rPr>
          <w:b w:val="false"/>
          <w:spacing w:val="-22"/>
          <w:w w:val="110"/>
        </w:rPr>
        <w:t>i</w:t>
      </w:r>
      <w:r w:rsidRPr="00BB45CE">
        <w:rPr>
          <w:b w:val="false"/>
          <w:w w:val="110"/>
        </w:rPr>
        <w:t>sprave navedene</w:t>
      </w:r>
      <w:r w:rsidRPr="00BB45CE">
        <w:rPr>
          <w:b w:val="false"/>
          <w:spacing w:val="1"/>
          <w:w w:val="110"/>
        </w:rPr>
        <w:t xml:space="preserve"> </w:t>
      </w:r>
      <w:r w:rsidRPr="00BB45CE">
        <w:rPr>
          <w:b w:val="false"/>
          <w:w w:val="110"/>
        </w:rPr>
        <w:t>u</w:t>
      </w:r>
      <w:r w:rsidRPr="00BB45CE">
        <w:rPr>
          <w:b w:val="false"/>
          <w:spacing w:val="-16"/>
          <w:w w:val="110"/>
        </w:rPr>
        <w:t xml:space="preserve"> </w:t>
      </w:r>
      <w:r w:rsidRPr="00BB45CE">
        <w:rPr>
          <w:b w:val="false"/>
          <w:w w:val="110"/>
        </w:rPr>
        <w:t>pop</w:t>
      </w:r>
      <w:r w:rsidRPr="00BB45CE">
        <w:rPr>
          <w:b w:val="false"/>
          <w:spacing w:val="-17"/>
          <w:w w:val="110"/>
        </w:rPr>
        <w:t>i</w:t>
      </w:r>
      <w:r w:rsidRPr="00BB45CE">
        <w:rPr>
          <w:b w:val="false"/>
          <w:w w:val="110"/>
        </w:rPr>
        <w:t>su</w:t>
      </w:r>
      <w:r w:rsidRPr="00BB45CE">
        <w:rPr>
          <w:b w:val="false"/>
          <w:spacing w:val="-4"/>
          <w:w w:val="110"/>
        </w:rPr>
        <w:t xml:space="preserve"> </w:t>
      </w:r>
      <w:r w:rsidRPr="00BB45CE">
        <w:rPr>
          <w:b w:val="false"/>
          <w:spacing w:val="-15"/>
          <w:w w:val="110"/>
        </w:rPr>
        <w:t>i</w:t>
      </w:r>
      <w:r w:rsidRPr="00BB45CE">
        <w:rPr>
          <w:b w:val="false"/>
          <w:w w:val="110"/>
        </w:rPr>
        <w:t>mov</w:t>
      </w:r>
      <w:r w:rsidRPr="00BB45CE">
        <w:rPr>
          <w:b w:val="false"/>
          <w:spacing w:val="-1"/>
          <w:w w:val="110"/>
        </w:rPr>
        <w:t>i</w:t>
      </w:r>
      <w:r w:rsidRPr="00BB45CE">
        <w:rPr>
          <w:b w:val="false"/>
          <w:w w:val="110"/>
        </w:rPr>
        <w:t>ne</w:t>
      </w:r>
      <w:r w:rsidRPr="00BB45CE">
        <w:rPr>
          <w:b w:val="false"/>
          <w:spacing w:val="-19"/>
          <w:w w:val="110"/>
        </w:rPr>
        <w:t xml:space="preserve"> </w:t>
      </w:r>
      <w:r w:rsidRPr="00BB45CE">
        <w:rPr>
          <w:b w:val="false"/>
          <w:spacing w:val="9"/>
          <w:w w:val="110"/>
        </w:rPr>
        <w:t xml:space="preserve">i </w:t>
      </w:r>
      <w:r w:rsidRPr="00BB45CE">
        <w:rPr>
          <w:b w:val="false"/>
          <w:w w:val="110"/>
        </w:rPr>
        <w:t>obvez</w:t>
      </w:r>
      <w:r w:rsidRPr="00BB45CE">
        <w:rPr>
          <w:b w:val="false"/>
          <w:spacing w:val="20"/>
          <w:w w:val="110"/>
        </w:rPr>
        <w:t>a</w:t>
      </w:r>
      <w:r w:rsidRPr="00BB45CE">
        <w:rPr>
          <w:b w:val="false"/>
          <w:spacing w:val="15"/>
          <w:w w:val="110"/>
        </w:rPr>
        <w:t xml:space="preserve"> </w:t>
      </w:r>
      <w:r w:rsidRPr="00BB45CE">
        <w:rPr>
          <w:b w:val="false"/>
          <w:spacing w:val="-29"/>
          <w:w w:val="110"/>
        </w:rPr>
        <w:t>i</w:t>
      </w:r>
      <w:r w:rsidRPr="00BB45CE">
        <w:rPr>
          <w:b w:val="false"/>
          <w:w w:val="110"/>
        </w:rPr>
        <w:t>z</w:t>
      </w:r>
      <w:r w:rsidRPr="00BB45CE">
        <w:rPr>
          <w:b w:val="false"/>
          <w:spacing w:val="15"/>
          <w:w w:val="110"/>
        </w:rPr>
        <w:t xml:space="preserve"> </w:t>
      </w:r>
      <w:r w:rsidRPr="00BB45CE">
        <w:rPr>
          <w:b w:val="false"/>
          <w:w w:val="110"/>
        </w:rPr>
        <w:t>koj</w:t>
      </w:r>
      <w:r w:rsidRPr="00BB45CE">
        <w:rPr>
          <w:b w:val="false"/>
          <w:spacing w:val="-4"/>
          <w:w w:val="110"/>
        </w:rPr>
        <w:t>i</w:t>
      </w:r>
      <w:r w:rsidRPr="00BB45CE">
        <w:rPr>
          <w:b w:val="false"/>
          <w:w w:val="110"/>
        </w:rPr>
        <w:t>h</w:t>
      </w:r>
      <w:r w:rsidRPr="00BB45CE">
        <w:rPr>
          <w:b w:val="false"/>
          <w:w w:val="118"/>
        </w:rPr>
        <w:t xml:space="preserve"> </w:t>
      </w:r>
      <w:r w:rsidRPr="00BB45CE">
        <w:rPr>
          <w:b w:val="false"/>
          <w:w w:val="110"/>
        </w:rPr>
        <w:t>pro</w:t>
      </w:r>
      <w:r w:rsidRPr="00BB45CE">
        <w:rPr>
          <w:b w:val="false"/>
          <w:spacing w:val="-17"/>
          <w:w w:val="110"/>
        </w:rPr>
        <w:t>i</w:t>
      </w:r>
      <w:r w:rsidRPr="00BB45CE">
        <w:rPr>
          <w:b w:val="false"/>
          <w:w w:val="110"/>
        </w:rPr>
        <w:t>z</w:t>
      </w:r>
      <w:r w:rsidRPr="00BB45CE">
        <w:rPr>
          <w:b w:val="false"/>
          <w:spacing w:val="-5"/>
          <w:w w:val="110"/>
        </w:rPr>
        <w:t>l</w:t>
      </w:r>
      <w:r w:rsidRPr="00BB45CE">
        <w:rPr>
          <w:b w:val="false"/>
          <w:w w:val="110"/>
        </w:rPr>
        <w:t>aze</w:t>
      </w:r>
      <w:r w:rsidRPr="00BB45CE">
        <w:rPr>
          <w:b w:val="false"/>
          <w:spacing w:val="-16"/>
          <w:w w:val="110"/>
        </w:rPr>
        <w:t xml:space="preserve"> </w:t>
      </w:r>
      <w:r w:rsidR="00434EDF">
        <w:rPr>
          <w:b w:val="false"/>
          <w:spacing w:val="-16"/>
          <w:w w:val="110"/>
        </w:rPr>
        <w:t>tražbine</w:t>
      </w:r>
      <w:r w:rsidRPr="00BB45CE">
        <w:rPr>
          <w:b w:val="false"/>
          <w:w w:val="110"/>
        </w:rPr>
        <w:t xml:space="preserve"> sljedećih vjerovnika:</w:t>
      </w:r>
    </w:p>
    <w:p w:rsidRDefault="00983782" w:rsidP="00434EDF" w:rsidR="00983782" w:rsidRPr="00BB45CE">
      <w:pPr>
        <w:pStyle w:val="Tijeloteksta"/>
        <w:ind w:firstLine="708"/>
      </w:pPr>
      <w:r w:rsidRPr="00BB45CE">
        <w:t>-redni</w:t>
      </w:r>
      <w:r w:rsidRPr="00BB45CE">
        <w:rPr>
          <w:spacing w:val="2"/>
        </w:rPr>
        <w:t xml:space="preserve"> </w:t>
      </w:r>
      <w:r w:rsidRPr="00BB45CE">
        <w:t>broj</w:t>
      </w:r>
      <w:r w:rsidRPr="00BB45CE">
        <w:rPr>
          <w:spacing w:val="-1"/>
        </w:rPr>
        <w:t xml:space="preserve"> </w:t>
      </w:r>
      <w:r w:rsidRPr="00BB45CE">
        <w:t>3. 24</w:t>
      </w:r>
      <w:r w:rsidRPr="00BB45CE">
        <w:rPr>
          <w:spacing w:val="6"/>
        </w:rPr>
        <w:t xml:space="preserve"> </w:t>
      </w:r>
      <w:r w:rsidRPr="00BB45CE">
        <w:t>sata</w:t>
      </w:r>
      <w:r w:rsidRPr="00BB45CE">
        <w:rPr>
          <w:spacing w:val="10"/>
        </w:rPr>
        <w:t xml:space="preserve"> </w:t>
      </w:r>
      <w:r w:rsidRPr="00BB45CE">
        <w:rPr>
          <w:spacing w:val="-2"/>
        </w:rPr>
        <w:t>d.o.o.,</w:t>
      </w:r>
      <w:r w:rsidRPr="00BB45CE">
        <w:rPr>
          <w:spacing w:val="-19"/>
        </w:rPr>
        <w:t xml:space="preserve"> </w:t>
      </w:r>
      <w:r w:rsidRPr="00BB45CE">
        <w:rPr>
          <w:spacing w:val="-4"/>
        </w:rPr>
        <w:t>0</w:t>
      </w:r>
      <w:r w:rsidRPr="00BB45CE">
        <w:rPr>
          <w:spacing w:val="-7"/>
        </w:rPr>
        <w:t>18</w:t>
      </w:r>
      <w:r w:rsidRPr="00BB45CE">
        <w:rPr>
          <w:spacing w:val="-5"/>
        </w:rPr>
        <w:t>:</w:t>
      </w:r>
      <w:r w:rsidRPr="00BB45CE">
        <w:rPr>
          <w:spacing w:val="-23"/>
        </w:rPr>
        <w:t xml:space="preserve"> </w:t>
      </w:r>
      <w:r w:rsidRPr="00BB45CE">
        <w:t>78093047651,</w:t>
      </w:r>
      <w:r w:rsidRPr="00BB45CE">
        <w:rPr>
          <w:spacing w:val="17"/>
        </w:rPr>
        <w:t xml:space="preserve"> </w:t>
      </w:r>
      <w:r w:rsidRPr="00BB45CE">
        <w:t>Oreskoviceva</w:t>
      </w:r>
      <w:r w:rsidRPr="00BB45CE">
        <w:rPr>
          <w:spacing w:val="10"/>
        </w:rPr>
        <w:t xml:space="preserve"> </w:t>
      </w:r>
      <w:r w:rsidRPr="00BB45CE">
        <w:t>6H/1,</w:t>
      </w:r>
      <w:r w:rsidRPr="00BB45CE">
        <w:rPr>
          <w:spacing w:val="26"/>
        </w:rPr>
        <w:t xml:space="preserve"> </w:t>
      </w:r>
      <w:r w:rsidRPr="00BB45CE">
        <w:t>10000</w:t>
      </w:r>
      <w:r w:rsidRPr="00BB45CE">
        <w:rPr>
          <w:spacing w:val="-17"/>
        </w:rPr>
        <w:t xml:space="preserve"> </w:t>
      </w:r>
      <w:r w:rsidRPr="00BB45CE">
        <w:rPr>
          <w:spacing w:val="2"/>
        </w:rPr>
        <w:t>Zagreb,</w:t>
      </w:r>
    </w:p>
    <w:p w:rsidRDefault="00983782" w:rsidP="00434EDF" w:rsidR="00983782" w:rsidRPr="00BB45CE">
      <w:pPr>
        <w:pStyle w:val="Tijeloteksta"/>
        <w:spacing w:lineRule="auto" w:line="277" w:before="36"/>
        <w:ind w:firstLine="708" w:right="902"/>
        <w:rPr>
          <w:w w:val="105"/>
        </w:rPr>
      </w:pPr>
      <w:r w:rsidRPr="00BB45CE">
        <w:rPr>
          <w:w w:val="105"/>
        </w:rPr>
        <w:t>-redni</w:t>
      </w:r>
      <w:r w:rsidRPr="00BB45CE">
        <w:rPr>
          <w:spacing w:val="-31"/>
          <w:w w:val="105"/>
        </w:rPr>
        <w:t xml:space="preserve"> </w:t>
      </w:r>
      <w:r w:rsidRPr="00BB45CE">
        <w:rPr>
          <w:w w:val="105"/>
        </w:rPr>
        <w:t>broj</w:t>
      </w:r>
      <w:r w:rsidRPr="00BB45CE">
        <w:rPr>
          <w:spacing w:val="-31"/>
          <w:w w:val="105"/>
        </w:rPr>
        <w:t xml:space="preserve"> </w:t>
      </w:r>
      <w:r w:rsidRPr="00BB45CE">
        <w:rPr>
          <w:spacing w:val="-33"/>
          <w:w w:val="105"/>
        </w:rPr>
        <w:t>1</w:t>
      </w:r>
      <w:r w:rsidRPr="00BB45CE">
        <w:rPr>
          <w:w w:val="105"/>
        </w:rPr>
        <w:t>0.</w:t>
      </w:r>
      <w:r w:rsidRPr="00BB45CE">
        <w:rPr>
          <w:spacing w:val="-36"/>
          <w:w w:val="105"/>
        </w:rPr>
        <w:t xml:space="preserve"> </w:t>
      </w:r>
      <w:r w:rsidRPr="00BB45CE">
        <w:rPr>
          <w:w w:val="105"/>
        </w:rPr>
        <w:t>AGROKOR</w:t>
      </w:r>
      <w:r w:rsidRPr="00BB45CE">
        <w:rPr>
          <w:spacing w:val="-9"/>
          <w:w w:val="105"/>
        </w:rPr>
        <w:t xml:space="preserve"> </w:t>
      </w:r>
      <w:r w:rsidRPr="00BB45CE">
        <w:rPr>
          <w:spacing w:val="1"/>
          <w:w w:val="105"/>
        </w:rPr>
        <w:t>d</w:t>
      </w:r>
      <w:r w:rsidRPr="00BB45CE">
        <w:rPr>
          <w:spacing w:val="-27"/>
          <w:w w:val="105"/>
        </w:rPr>
        <w:t>.</w:t>
      </w:r>
      <w:r w:rsidRPr="00BB45CE">
        <w:rPr>
          <w:w w:val="105"/>
        </w:rPr>
        <w:t>d.,</w:t>
      </w:r>
      <w:r w:rsidRPr="00BB45CE">
        <w:rPr>
          <w:spacing w:val="-39"/>
          <w:w w:val="105"/>
        </w:rPr>
        <w:t xml:space="preserve"> </w:t>
      </w:r>
      <w:r w:rsidRPr="00BB45CE">
        <w:rPr>
          <w:w w:val="105"/>
        </w:rPr>
        <w:t>01</w:t>
      </w:r>
      <w:r w:rsidRPr="00BB45CE">
        <w:rPr>
          <w:spacing w:val="9"/>
          <w:w w:val="105"/>
        </w:rPr>
        <w:t>8</w:t>
      </w:r>
      <w:r w:rsidRPr="00BB45CE">
        <w:rPr>
          <w:w w:val="105"/>
        </w:rPr>
        <w:t>:</w:t>
      </w:r>
      <w:r w:rsidRPr="00BB45CE">
        <w:rPr>
          <w:spacing w:val="-31"/>
          <w:w w:val="105"/>
        </w:rPr>
        <w:t xml:space="preserve"> </w:t>
      </w:r>
      <w:r w:rsidRPr="00BB45CE">
        <w:rPr>
          <w:w w:val="105"/>
        </w:rPr>
        <w:t>05937759187</w:t>
      </w:r>
      <w:r w:rsidRPr="00BB45CE">
        <w:rPr>
          <w:spacing w:val="-37"/>
          <w:w w:val="105"/>
        </w:rPr>
        <w:t xml:space="preserve"> </w:t>
      </w:r>
      <w:r w:rsidRPr="00BB45CE">
        <w:rPr>
          <w:w w:val="105"/>
        </w:rPr>
        <w:t>,</w:t>
      </w:r>
      <w:r w:rsidRPr="00BB45CE">
        <w:rPr>
          <w:spacing w:val="-38"/>
          <w:w w:val="105"/>
        </w:rPr>
        <w:t xml:space="preserve"> </w:t>
      </w:r>
      <w:r w:rsidRPr="00BB45CE">
        <w:rPr>
          <w:w w:val="105"/>
        </w:rPr>
        <w:t>Trg</w:t>
      </w:r>
      <w:r w:rsidRPr="00BB45CE">
        <w:rPr>
          <w:spacing w:val="-20"/>
          <w:w w:val="105"/>
        </w:rPr>
        <w:t xml:space="preserve"> </w:t>
      </w:r>
      <w:r w:rsidRPr="00BB45CE">
        <w:rPr>
          <w:w w:val="105"/>
        </w:rPr>
        <w:t>Drazena</w:t>
      </w:r>
      <w:r w:rsidRPr="00BB45CE">
        <w:rPr>
          <w:spacing w:val="-22"/>
          <w:w w:val="105"/>
        </w:rPr>
        <w:t xml:space="preserve"> </w:t>
      </w:r>
      <w:r w:rsidRPr="00BB45CE">
        <w:rPr>
          <w:w w:val="105"/>
        </w:rPr>
        <w:t>Petrov</w:t>
      </w:r>
      <w:r w:rsidRPr="00BB45CE">
        <w:rPr>
          <w:spacing w:val="-6"/>
          <w:w w:val="105"/>
        </w:rPr>
        <w:t>i</w:t>
      </w:r>
      <w:r w:rsidRPr="00BB45CE">
        <w:rPr>
          <w:w w:val="105"/>
        </w:rPr>
        <w:t>ca</w:t>
      </w:r>
      <w:r w:rsidRPr="00BB45CE">
        <w:rPr>
          <w:spacing w:val="-24"/>
          <w:w w:val="105"/>
        </w:rPr>
        <w:t xml:space="preserve">  </w:t>
      </w:r>
      <w:r w:rsidRPr="00BB45CE">
        <w:rPr>
          <w:spacing w:val="17"/>
          <w:w w:val="105"/>
        </w:rPr>
        <w:t>3</w:t>
      </w:r>
      <w:r w:rsidRPr="00BB45CE">
        <w:rPr>
          <w:w w:val="105"/>
        </w:rPr>
        <w:t>,</w:t>
      </w:r>
      <w:r w:rsidRPr="00BB45CE">
        <w:rPr>
          <w:spacing w:val="-19"/>
          <w:w w:val="105"/>
        </w:rPr>
        <w:t xml:space="preserve"> </w:t>
      </w:r>
      <w:r w:rsidRPr="00BB45CE">
        <w:rPr>
          <w:spacing w:val="-30"/>
          <w:w w:val="105"/>
        </w:rPr>
        <w:t>1</w:t>
      </w:r>
      <w:r w:rsidRPr="00BB45CE">
        <w:rPr>
          <w:w w:val="105"/>
        </w:rPr>
        <w:t>0000</w:t>
      </w:r>
      <w:r w:rsidRPr="00BB45CE">
        <w:rPr>
          <w:spacing w:val="-32"/>
          <w:w w:val="105"/>
        </w:rPr>
        <w:t xml:space="preserve"> </w:t>
      </w:r>
      <w:r w:rsidRPr="00BB45CE">
        <w:rPr>
          <w:w w:val="105"/>
        </w:rPr>
        <w:t>Zagre</w:t>
      </w:r>
      <w:r w:rsidRPr="00BB45CE">
        <w:rPr>
          <w:spacing w:val="14"/>
          <w:w w:val="105"/>
        </w:rPr>
        <w:t>b</w:t>
      </w:r>
      <w:r w:rsidRPr="00BB45CE">
        <w:rPr>
          <w:w w:val="105"/>
        </w:rPr>
        <w:t>,</w:t>
      </w:r>
    </w:p>
    <w:p w:rsidRDefault="00983782" w:rsidP="00434EDF" w:rsidR="00983782" w:rsidRPr="00BB45CE">
      <w:pPr>
        <w:pStyle w:val="Tijeloteksta"/>
        <w:spacing w:lineRule="auto" w:line="277" w:before="36"/>
        <w:ind w:firstLine="708" w:right="902"/>
        <w:rPr>
          <w:w w:val="105"/>
        </w:rPr>
      </w:pPr>
      <w:r w:rsidRPr="00BB45CE">
        <w:rPr>
          <w:w w:val="133"/>
        </w:rPr>
        <w:t>-</w:t>
      </w:r>
      <w:r w:rsidRPr="00BB45CE">
        <w:rPr>
          <w:w w:val="105"/>
        </w:rPr>
        <w:t>redni</w:t>
      </w:r>
      <w:r w:rsidRPr="00BB45CE">
        <w:rPr>
          <w:spacing w:val="-35"/>
          <w:w w:val="105"/>
        </w:rPr>
        <w:t xml:space="preserve"> </w:t>
      </w:r>
      <w:r w:rsidRPr="00BB45CE">
        <w:rPr>
          <w:w w:val="105"/>
        </w:rPr>
        <w:t>broj</w:t>
      </w:r>
      <w:r w:rsidRPr="00BB45CE">
        <w:rPr>
          <w:spacing w:val="-34"/>
          <w:w w:val="105"/>
        </w:rPr>
        <w:t xml:space="preserve"> </w:t>
      </w:r>
      <w:r w:rsidRPr="00BB45CE">
        <w:rPr>
          <w:w w:val="105"/>
        </w:rPr>
        <w:t>37.</w:t>
      </w:r>
      <w:r w:rsidRPr="00BB45CE">
        <w:rPr>
          <w:spacing w:val="-29"/>
          <w:w w:val="105"/>
        </w:rPr>
        <w:t xml:space="preserve"> </w:t>
      </w:r>
      <w:r w:rsidRPr="00BB45CE">
        <w:rPr>
          <w:w w:val="105"/>
        </w:rPr>
        <w:t>ERSTE</w:t>
      </w:r>
      <w:r w:rsidRPr="00BB45CE">
        <w:rPr>
          <w:spacing w:val="-25"/>
          <w:w w:val="105"/>
        </w:rPr>
        <w:t xml:space="preserve"> </w:t>
      </w:r>
      <w:r w:rsidRPr="00BB45CE">
        <w:rPr>
          <w:w w:val="105"/>
        </w:rPr>
        <w:t>FACTORING</w:t>
      </w:r>
      <w:r w:rsidRPr="00BB45CE">
        <w:rPr>
          <w:spacing w:val="-31"/>
          <w:w w:val="105"/>
        </w:rPr>
        <w:t xml:space="preserve"> </w:t>
      </w:r>
      <w:r w:rsidRPr="00BB45CE">
        <w:rPr>
          <w:w w:val="105"/>
        </w:rPr>
        <w:t>d</w:t>
      </w:r>
      <w:r w:rsidRPr="00BB45CE">
        <w:rPr>
          <w:spacing w:val="-9"/>
          <w:w w:val="105"/>
        </w:rPr>
        <w:t>.</w:t>
      </w:r>
      <w:r w:rsidRPr="00BB45CE">
        <w:rPr>
          <w:spacing w:val="1"/>
          <w:w w:val="105"/>
        </w:rPr>
        <w:t>o</w:t>
      </w:r>
      <w:r w:rsidRPr="00BB45CE">
        <w:rPr>
          <w:spacing w:val="-27"/>
          <w:w w:val="105"/>
        </w:rPr>
        <w:t>.</w:t>
      </w:r>
      <w:r w:rsidRPr="00BB45CE">
        <w:rPr>
          <w:w w:val="105"/>
        </w:rPr>
        <w:t>o.,</w:t>
      </w:r>
      <w:r w:rsidRPr="00BB45CE">
        <w:rPr>
          <w:spacing w:val="-29"/>
          <w:w w:val="105"/>
        </w:rPr>
        <w:t xml:space="preserve"> </w:t>
      </w:r>
      <w:r w:rsidRPr="00BB45CE">
        <w:rPr>
          <w:w w:val="105"/>
        </w:rPr>
        <w:t>0</w:t>
      </w:r>
      <w:r w:rsidRPr="00BB45CE">
        <w:rPr>
          <w:spacing w:val="-10"/>
          <w:w w:val="105"/>
        </w:rPr>
        <w:t>1</w:t>
      </w:r>
      <w:r w:rsidRPr="00BB45CE">
        <w:rPr>
          <w:spacing w:val="12"/>
          <w:w w:val="105"/>
        </w:rPr>
        <w:t>8</w:t>
      </w:r>
      <w:r w:rsidRPr="00BB45CE">
        <w:rPr>
          <w:w w:val="105"/>
        </w:rPr>
        <w:t>:</w:t>
      </w:r>
      <w:r w:rsidRPr="00BB45CE">
        <w:rPr>
          <w:spacing w:val="-31"/>
          <w:w w:val="105"/>
        </w:rPr>
        <w:t xml:space="preserve"> </w:t>
      </w:r>
      <w:r w:rsidRPr="00BB45CE">
        <w:rPr>
          <w:w w:val="105"/>
        </w:rPr>
        <w:t>1019405968</w:t>
      </w:r>
      <w:r w:rsidRPr="00BB45CE">
        <w:rPr>
          <w:spacing w:val="16"/>
          <w:w w:val="105"/>
        </w:rPr>
        <w:t>9</w:t>
      </w:r>
      <w:r w:rsidRPr="00BB45CE">
        <w:rPr>
          <w:w w:val="105"/>
        </w:rPr>
        <w:t>,</w:t>
      </w:r>
      <w:r w:rsidRPr="00BB45CE">
        <w:rPr>
          <w:spacing w:val="-41"/>
          <w:w w:val="105"/>
        </w:rPr>
        <w:t xml:space="preserve"> </w:t>
      </w:r>
      <w:r w:rsidRPr="00BB45CE">
        <w:rPr>
          <w:spacing w:val="-29"/>
          <w:w w:val="105"/>
        </w:rPr>
        <w:t>I</w:t>
      </w:r>
      <w:r w:rsidRPr="00BB45CE">
        <w:rPr>
          <w:w w:val="105"/>
        </w:rPr>
        <w:t>vana</w:t>
      </w:r>
      <w:r w:rsidRPr="00BB45CE">
        <w:rPr>
          <w:spacing w:val="-23"/>
          <w:w w:val="105"/>
        </w:rPr>
        <w:t xml:space="preserve"> </w:t>
      </w:r>
      <w:r w:rsidRPr="00BB45CE">
        <w:rPr>
          <w:w w:val="105"/>
        </w:rPr>
        <w:t>Lucica</w:t>
      </w:r>
      <w:r w:rsidRPr="00BB45CE">
        <w:rPr>
          <w:spacing w:val="-29"/>
          <w:w w:val="105"/>
        </w:rPr>
        <w:t xml:space="preserve"> </w:t>
      </w:r>
      <w:r w:rsidRPr="00BB45CE">
        <w:rPr>
          <w:spacing w:val="7"/>
          <w:w w:val="105"/>
        </w:rPr>
        <w:t>2</w:t>
      </w:r>
      <w:r w:rsidRPr="00BB45CE">
        <w:rPr>
          <w:w w:val="105"/>
        </w:rPr>
        <w:t>,</w:t>
      </w:r>
      <w:r w:rsidRPr="00BB45CE">
        <w:rPr>
          <w:spacing w:val="-38"/>
          <w:w w:val="105"/>
        </w:rPr>
        <w:t xml:space="preserve"> </w:t>
      </w:r>
      <w:r w:rsidRPr="00BB45CE">
        <w:rPr>
          <w:w w:val="105"/>
        </w:rPr>
        <w:t>10000</w:t>
      </w:r>
      <w:r w:rsidRPr="00BB45CE">
        <w:rPr>
          <w:spacing w:val="-33"/>
          <w:w w:val="105"/>
        </w:rPr>
        <w:t xml:space="preserve"> </w:t>
      </w:r>
      <w:r w:rsidRPr="00BB45CE">
        <w:rPr>
          <w:w w:val="105"/>
        </w:rPr>
        <w:t>Zagre</w:t>
      </w:r>
      <w:r w:rsidRPr="00BB45CE">
        <w:rPr>
          <w:spacing w:val="21"/>
          <w:w w:val="105"/>
        </w:rPr>
        <w:t>b</w:t>
      </w:r>
      <w:r w:rsidRPr="00BB45CE">
        <w:rPr>
          <w:w w:val="105"/>
        </w:rPr>
        <w:t>,</w:t>
      </w:r>
    </w:p>
    <w:p w:rsidRDefault="00983782" w:rsidP="00434EDF" w:rsidR="00983782" w:rsidRPr="00BB45CE">
      <w:pPr>
        <w:pStyle w:val="Tijeloteksta"/>
        <w:spacing w:lineRule="auto" w:line="277" w:before="36"/>
        <w:ind w:firstLine="708" w:right="902"/>
        <w:rPr>
          <w:w w:val="105"/>
        </w:rPr>
      </w:pPr>
      <w:r w:rsidRPr="00BB45CE">
        <w:rPr>
          <w:w w:val="99"/>
        </w:rPr>
        <w:t xml:space="preserve">- </w:t>
      </w:r>
      <w:r w:rsidRPr="00BB45CE">
        <w:rPr>
          <w:w w:val="105"/>
        </w:rPr>
        <w:t>redni</w:t>
      </w:r>
      <w:r w:rsidRPr="00BB45CE">
        <w:rPr>
          <w:spacing w:val="-33"/>
          <w:w w:val="105"/>
        </w:rPr>
        <w:t xml:space="preserve"> </w:t>
      </w:r>
      <w:r w:rsidRPr="00BB45CE">
        <w:rPr>
          <w:w w:val="105"/>
        </w:rPr>
        <w:t>broj</w:t>
      </w:r>
      <w:r w:rsidRPr="00BB45CE">
        <w:rPr>
          <w:spacing w:val="-32"/>
          <w:w w:val="105"/>
        </w:rPr>
        <w:t xml:space="preserve"> </w:t>
      </w:r>
      <w:r w:rsidRPr="00BB45CE">
        <w:rPr>
          <w:w w:val="105"/>
        </w:rPr>
        <w:t>57.</w:t>
      </w:r>
      <w:r w:rsidRPr="00BB45CE">
        <w:rPr>
          <w:spacing w:val="-27"/>
          <w:w w:val="105"/>
        </w:rPr>
        <w:t xml:space="preserve"> </w:t>
      </w:r>
      <w:r w:rsidRPr="00BB45CE">
        <w:rPr>
          <w:w w:val="105"/>
        </w:rPr>
        <w:t>HANZA</w:t>
      </w:r>
      <w:r w:rsidRPr="00BB45CE">
        <w:rPr>
          <w:spacing w:val="-28"/>
          <w:w w:val="105"/>
        </w:rPr>
        <w:t xml:space="preserve"> </w:t>
      </w:r>
      <w:r w:rsidRPr="00BB45CE">
        <w:rPr>
          <w:w w:val="105"/>
        </w:rPr>
        <w:t>MED</w:t>
      </w:r>
      <w:r w:rsidRPr="00BB45CE">
        <w:rPr>
          <w:spacing w:val="-11"/>
          <w:w w:val="105"/>
        </w:rPr>
        <w:t>I</w:t>
      </w:r>
      <w:r w:rsidRPr="00BB45CE">
        <w:rPr>
          <w:w w:val="105"/>
        </w:rPr>
        <w:t>A</w:t>
      </w:r>
      <w:r w:rsidRPr="00BB45CE">
        <w:rPr>
          <w:spacing w:val="-25"/>
          <w:w w:val="105"/>
        </w:rPr>
        <w:t xml:space="preserve"> </w:t>
      </w:r>
      <w:r w:rsidRPr="00BB45CE">
        <w:rPr>
          <w:spacing w:val="6"/>
          <w:w w:val="105"/>
        </w:rPr>
        <w:t>d.</w:t>
      </w:r>
      <w:r w:rsidRPr="00BB45CE">
        <w:rPr>
          <w:spacing w:val="1"/>
          <w:w w:val="105"/>
        </w:rPr>
        <w:t>o</w:t>
      </w:r>
      <w:r w:rsidRPr="00BB45CE">
        <w:rPr>
          <w:spacing w:val="-27"/>
          <w:w w:val="105"/>
        </w:rPr>
        <w:t>.</w:t>
      </w:r>
      <w:r w:rsidRPr="00BB45CE">
        <w:rPr>
          <w:spacing w:val="16"/>
          <w:w w:val="105"/>
        </w:rPr>
        <w:t>o</w:t>
      </w:r>
      <w:r w:rsidRPr="00BB45CE">
        <w:rPr>
          <w:w w:val="105"/>
        </w:rPr>
        <w:t>.,</w:t>
      </w:r>
      <w:r w:rsidRPr="00BB45CE">
        <w:rPr>
          <w:spacing w:val="-29"/>
          <w:w w:val="105"/>
        </w:rPr>
        <w:t xml:space="preserve"> </w:t>
      </w:r>
      <w:r w:rsidRPr="00BB45CE">
        <w:rPr>
          <w:w w:val="105"/>
        </w:rPr>
        <w:t>0</w:t>
      </w:r>
      <w:r w:rsidRPr="00BB45CE">
        <w:rPr>
          <w:spacing w:val="-8"/>
          <w:w w:val="105"/>
        </w:rPr>
        <w:t>1</w:t>
      </w:r>
      <w:r w:rsidRPr="00BB45CE">
        <w:rPr>
          <w:spacing w:val="12"/>
          <w:w w:val="105"/>
        </w:rPr>
        <w:t>8</w:t>
      </w:r>
      <w:r w:rsidRPr="00BB45CE">
        <w:rPr>
          <w:w w:val="105"/>
        </w:rPr>
        <w:t>:</w:t>
      </w:r>
      <w:r w:rsidRPr="00BB45CE">
        <w:rPr>
          <w:spacing w:val="-47"/>
          <w:w w:val="105"/>
        </w:rPr>
        <w:t xml:space="preserve"> </w:t>
      </w:r>
      <w:r w:rsidRPr="00BB45CE">
        <w:rPr>
          <w:w w:val="105"/>
        </w:rPr>
        <w:t>79517545745</w:t>
      </w:r>
      <w:r w:rsidRPr="00BB45CE">
        <w:rPr>
          <w:spacing w:val="-45"/>
          <w:w w:val="105"/>
        </w:rPr>
        <w:t xml:space="preserve"> </w:t>
      </w:r>
      <w:r w:rsidRPr="00BB45CE">
        <w:rPr>
          <w:w w:val="105"/>
        </w:rPr>
        <w:t>,</w:t>
      </w:r>
      <w:r w:rsidRPr="00BB45CE">
        <w:rPr>
          <w:spacing w:val="-37"/>
          <w:w w:val="105"/>
        </w:rPr>
        <w:t xml:space="preserve"> </w:t>
      </w:r>
      <w:r w:rsidRPr="00BB45CE">
        <w:rPr>
          <w:w w:val="105"/>
        </w:rPr>
        <w:t>Koranska</w:t>
      </w:r>
      <w:r w:rsidRPr="00BB45CE">
        <w:rPr>
          <w:spacing w:val="-31"/>
          <w:w w:val="105"/>
        </w:rPr>
        <w:t xml:space="preserve"> </w:t>
      </w:r>
      <w:r w:rsidRPr="00BB45CE">
        <w:rPr>
          <w:spacing w:val="-1"/>
          <w:w w:val="105"/>
        </w:rPr>
        <w:t>2</w:t>
      </w:r>
      <w:r w:rsidRPr="00BB45CE">
        <w:rPr>
          <w:w w:val="105"/>
        </w:rPr>
        <w:t>,</w:t>
      </w:r>
      <w:r w:rsidRPr="00BB45CE">
        <w:rPr>
          <w:spacing w:val="-36"/>
          <w:w w:val="105"/>
        </w:rPr>
        <w:t xml:space="preserve"> </w:t>
      </w:r>
      <w:r w:rsidRPr="00BB45CE">
        <w:rPr>
          <w:spacing w:val="-30"/>
          <w:w w:val="105"/>
        </w:rPr>
        <w:t>1</w:t>
      </w:r>
      <w:r w:rsidRPr="00BB45CE">
        <w:rPr>
          <w:w w:val="105"/>
        </w:rPr>
        <w:t>0000</w:t>
      </w:r>
      <w:r w:rsidRPr="00BB45CE">
        <w:rPr>
          <w:spacing w:val="-32"/>
          <w:w w:val="105"/>
        </w:rPr>
        <w:t xml:space="preserve"> </w:t>
      </w:r>
      <w:r w:rsidRPr="00BB45CE">
        <w:rPr>
          <w:w w:val="105"/>
        </w:rPr>
        <w:t>Zagreb,</w:t>
      </w:r>
    </w:p>
    <w:p w:rsidRDefault="00983782" w:rsidP="00434EDF" w:rsidR="00983782" w:rsidRPr="00BB45CE">
      <w:pPr>
        <w:pStyle w:val="Tijeloteksta"/>
        <w:spacing w:lineRule="auto" w:line="281" w:before="8"/>
        <w:ind w:firstLine="708" w:right="1465"/>
      </w:pPr>
      <w:r w:rsidRPr="00BB45CE">
        <w:t>-redni</w:t>
      </w:r>
      <w:r w:rsidRPr="00BB45CE">
        <w:rPr>
          <w:spacing w:val="-3"/>
        </w:rPr>
        <w:t xml:space="preserve"> </w:t>
      </w:r>
      <w:r w:rsidRPr="00BB45CE">
        <w:t>broj</w:t>
      </w:r>
      <w:r w:rsidRPr="00BB45CE">
        <w:rPr>
          <w:spacing w:val="-4"/>
        </w:rPr>
        <w:t xml:space="preserve"> </w:t>
      </w:r>
      <w:r w:rsidRPr="00BB45CE">
        <w:t>70.</w:t>
      </w:r>
      <w:r w:rsidRPr="00BB45CE">
        <w:rPr>
          <w:spacing w:val="5"/>
        </w:rPr>
        <w:t xml:space="preserve"> </w:t>
      </w:r>
      <w:r w:rsidRPr="00BB45CE">
        <w:rPr>
          <w:spacing w:val="-23"/>
        </w:rPr>
        <w:t>I</w:t>
      </w:r>
      <w:r w:rsidRPr="00BB45CE">
        <w:t>GEPA</w:t>
      </w:r>
      <w:r w:rsidRPr="00BB45CE">
        <w:rPr>
          <w:spacing w:val="23"/>
        </w:rPr>
        <w:t xml:space="preserve"> </w:t>
      </w:r>
      <w:r w:rsidRPr="00BB45CE">
        <w:t>PLANA</w:t>
      </w:r>
      <w:r w:rsidRPr="00BB45CE">
        <w:rPr>
          <w:spacing w:val="10"/>
        </w:rPr>
        <w:t xml:space="preserve"> </w:t>
      </w:r>
      <w:r w:rsidRPr="00BB45CE">
        <w:t>d</w:t>
      </w:r>
      <w:r w:rsidRPr="00BB45CE">
        <w:rPr>
          <w:spacing w:val="-9"/>
        </w:rPr>
        <w:t>.</w:t>
      </w:r>
      <w:r w:rsidRPr="00BB45CE">
        <w:t>o</w:t>
      </w:r>
      <w:r w:rsidRPr="00BB45CE">
        <w:rPr>
          <w:spacing w:val="-26"/>
        </w:rPr>
        <w:t>.</w:t>
      </w:r>
      <w:r w:rsidRPr="00BB45CE">
        <w:rPr>
          <w:spacing w:val="7"/>
        </w:rPr>
        <w:t>o</w:t>
      </w:r>
      <w:r w:rsidRPr="00BB45CE">
        <w:t>.,</w:t>
      </w:r>
      <w:r w:rsidRPr="00BB45CE">
        <w:rPr>
          <w:spacing w:val="-3"/>
        </w:rPr>
        <w:t xml:space="preserve"> </w:t>
      </w:r>
      <w:r w:rsidRPr="00BB45CE">
        <w:t>018</w:t>
      </w:r>
      <w:r w:rsidRPr="00BB45CE">
        <w:rPr>
          <w:spacing w:val="-36"/>
        </w:rPr>
        <w:t xml:space="preserve"> </w:t>
      </w:r>
      <w:r w:rsidRPr="00BB45CE">
        <w:t>:</w:t>
      </w:r>
      <w:r w:rsidRPr="00BB45CE">
        <w:rPr>
          <w:spacing w:val="-12"/>
        </w:rPr>
        <w:t xml:space="preserve"> </w:t>
      </w:r>
      <w:r w:rsidRPr="00BB45CE">
        <w:t>32642260178</w:t>
      </w:r>
      <w:r w:rsidRPr="00BB45CE">
        <w:rPr>
          <w:spacing w:val="-29"/>
        </w:rPr>
        <w:t xml:space="preserve"> </w:t>
      </w:r>
      <w:r w:rsidRPr="00BB45CE">
        <w:rPr>
          <w:w w:val="105"/>
        </w:rPr>
        <w:t>,</w:t>
      </w:r>
      <w:r w:rsidRPr="00BB45CE">
        <w:rPr>
          <w:spacing w:val="-32"/>
          <w:w w:val="105"/>
        </w:rPr>
        <w:t xml:space="preserve"> </w:t>
      </w:r>
      <w:r w:rsidRPr="00BB45CE">
        <w:t>Josipa</w:t>
      </w:r>
      <w:r w:rsidRPr="00BB45CE">
        <w:rPr>
          <w:spacing w:val="15"/>
        </w:rPr>
        <w:t xml:space="preserve"> </w:t>
      </w:r>
      <w:r w:rsidRPr="00BB45CE">
        <w:t>Loncara</w:t>
      </w:r>
      <w:r w:rsidRPr="00BB45CE">
        <w:rPr>
          <w:spacing w:val="17"/>
        </w:rPr>
        <w:t xml:space="preserve"> </w:t>
      </w:r>
      <w:r w:rsidRPr="00BB45CE">
        <w:t>5,</w:t>
      </w:r>
      <w:r w:rsidRPr="00BB45CE">
        <w:rPr>
          <w:spacing w:val="12"/>
        </w:rPr>
        <w:t xml:space="preserve"> </w:t>
      </w:r>
      <w:r w:rsidRPr="00BB45CE">
        <w:rPr>
          <w:spacing w:val="-29"/>
        </w:rPr>
        <w:t>1</w:t>
      </w:r>
      <w:r w:rsidRPr="00BB45CE">
        <w:t>0000</w:t>
      </w:r>
      <w:r w:rsidRPr="00BB45CE">
        <w:rPr>
          <w:spacing w:val="-4"/>
        </w:rPr>
        <w:t xml:space="preserve"> </w:t>
      </w:r>
      <w:r w:rsidRPr="00BB45CE">
        <w:t>Zagre</w:t>
      </w:r>
      <w:r w:rsidRPr="00BB45CE">
        <w:rPr>
          <w:spacing w:val="20"/>
        </w:rPr>
        <w:t>b</w:t>
      </w:r>
      <w:r w:rsidRPr="00BB45CE">
        <w:t>,</w:t>
      </w:r>
    </w:p>
    <w:p w:rsidRDefault="00983782" w:rsidP="00434EDF" w:rsidR="00983782" w:rsidRPr="00BB45CE">
      <w:pPr>
        <w:pStyle w:val="Tijeloteksta"/>
        <w:spacing w:lineRule="auto" w:line="281" w:before="8"/>
        <w:ind w:firstLine="708" w:right="1465"/>
      </w:pPr>
      <w:r w:rsidRPr="00BB45CE">
        <w:rPr>
          <w:w w:val="99"/>
        </w:rPr>
        <w:t xml:space="preserve">- </w:t>
      </w:r>
      <w:r w:rsidRPr="00BB45CE">
        <w:t>redni</w:t>
      </w:r>
      <w:r w:rsidRPr="00BB45CE">
        <w:rPr>
          <w:spacing w:val="1"/>
        </w:rPr>
        <w:t xml:space="preserve"> </w:t>
      </w:r>
      <w:r w:rsidRPr="00BB45CE">
        <w:t xml:space="preserve">broj </w:t>
      </w:r>
      <w:r w:rsidRPr="00BB45CE">
        <w:rPr>
          <w:spacing w:val="-26"/>
        </w:rPr>
        <w:t>1</w:t>
      </w:r>
      <w:r w:rsidRPr="00BB45CE">
        <w:rPr>
          <w:spacing w:val="-37"/>
        </w:rPr>
        <w:t>1</w:t>
      </w:r>
      <w:r w:rsidRPr="00BB45CE">
        <w:t>8.</w:t>
      </w:r>
      <w:r w:rsidRPr="00BB45CE">
        <w:rPr>
          <w:spacing w:val="-3"/>
        </w:rPr>
        <w:t xml:space="preserve"> </w:t>
      </w:r>
      <w:r w:rsidRPr="00BB45CE">
        <w:t>NOVA</w:t>
      </w:r>
      <w:r w:rsidRPr="00BB45CE">
        <w:rPr>
          <w:spacing w:val="4"/>
        </w:rPr>
        <w:t xml:space="preserve"> </w:t>
      </w:r>
      <w:r w:rsidRPr="00BB45CE">
        <w:t>TV</w:t>
      </w:r>
      <w:r w:rsidRPr="00BB45CE">
        <w:rPr>
          <w:spacing w:val="9"/>
        </w:rPr>
        <w:t xml:space="preserve"> </w:t>
      </w:r>
      <w:r w:rsidRPr="00BB45CE">
        <w:rPr>
          <w:spacing w:val="7"/>
        </w:rPr>
        <w:t>d</w:t>
      </w:r>
      <w:r w:rsidRPr="00BB45CE">
        <w:rPr>
          <w:spacing w:val="-16"/>
        </w:rPr>
        <w:t>.</w:t>
      </w:r>
      <w:r w:rsidRPr="00BB45CE">
        <w:rPr>
          <w:spacing w:val="-8"/>
        </w:rPr>
        <w:t>d</w:t>
      </w:r>
      <w:r w:rsidRPr="00BB45CE">
        <w:t>.,</w:t>
      </w:r>
      <w:r w:rsidRPr="00BB45CE">
        <w:rPr>
          <w:spacing w:val="-19"/>
        </w:rPr>
        <w:t xml:space="preserve"> </w:t>
      </w:r>
      <w:r w:rsidRPr="00BB45CE">
        <w:t>01</w:t>
      </w:r>
      <w:r w:rsidRPr="00BB45CE">
        <w:rPr>
          <w:spacing w:val="8"/>
        </w:rPr>
        <w:t>8</w:t>
      </w:r>
      <w:r w:rsidRPr="00BB45CE">
        <w:t>:</w:t>
      </w:r>
      <w:r w:rsidRPr="00BB45CE">
        <w:rPr>
          <w:spacing w:val="-1"/>
        </w:rPr>
        <w:t xml:space="preserve"> </w:t>
      </w:r>
      <w:r w:rsidRPr="00BB45CE">
        <w:t>75399377119</w:t>
      </w:r>
      <w:r w:rsidRPr="00BB45CE">
        <w:rPr>
          <w:spacing w:val="-22"/>
        </w:rPr>
        <w:t xml:space="preserve"> </w:t>
      </w:r>
      <w:r w:rsidRPr="00BB45CE">
        <w:t>,</w:t>
      </w:r>
      <w:r w:rsidRPr="00BB45CE">
        <w:rPr>
          <w:spacing w:val="4"/>
        </w:rPr>
        <w:t xml:space="preserve"> </w:t>
      </w:r>
      <w:r w:rsidRPr="00BB45CE">
        <w:t>Remetinecka</w:t>
      </w:r>
      <w:r w:rsidRPr="00BB45CE">
        <w:rPr>
          <w:spacing w:val="19"/>
        </w:rPr>
        <w:t xml:space="preserve"> </w:t>
      </w:r>
      <w:r w:rsidRPr="00BB45CE">
        <w:t>cesta</w:t>
      </w:r>
      <w:r w:rsidRPr="00BB45CE">
        <w:rPr>
          <w:spacing w:val="26"/>
        </w:rPr>
        <w:t xml:space="preserve"> </w:t>
      </w:r>
      <w:r w:rsidRPr="00BB45CE">
        <w:t>13</w:t>
      </w:r>
      <w:r w:rsidRPr="00BB45CE">
        <w:rPr>
          <w:spacing w:val="-10"/>
        </w:rPr>
        <w:t>9</w:t>
      </w:r>
      <w:r w:rsidRPr="00BB45CE">
        <w:t>,</w:t>
      </w:r>
      <w:r w:rsidRPr="00BB45CE">
        <w:rPr>
          <w:spacing w:val="-10"/>
        </w:rPr>
        <w:t xml:space="preserve"> </w:t>
      </w:r>
      <w:r w:rsidRPr="00BB45CE">
        <w:t>10000</w:t>
      </w:r>
      <w:r w:rsidRPr="00BB45CE">
        <w:rPr>
          <w:spacing w:val="-5"/>
        </w:rPr>
        <w:t xml:space="preserve"> </w:t>
      </w:r>
      <w:r w:rsidRPr="00BB45CE">
        <w:t>Zagreb,</w:t>
      </w:r>
    </w:p>
    <w:p w:rsidRDefault="00983782" w:rsidP="00434EDF" w:rsidR="00983782" w:rsidRPr="00BB45CE">
      <w:pPr>
        <w:pStyle w:val="Tijeloteksta"/>
        <w:spacing w:lineRule="auto" w:line="281" w:before="8"/>
        <w:ind w:firstLine="708" w:right="1465"/>
      </w:pPr>
      <w:r w:rsidRPr="00BB45CE">
        <w:rPr>
          <w:w w:val="96"/>
        </w:rPr>
        <w:t xml:space="preserve">- </w:t>
      </w:r>
      <w:r w:rsidRPr="00BB45CE">
        <w:t>redni</w:t>
      </w:r>
      <w:r w:rsidRPr="00BB45CE">
        <w:rPr>
          <w:spacing w:val="-6"/>
        </w:rPr>
        <w:t xml:space="preserve"> </w:t>
      </w:r>
      <w:r w:rsidRPr="00BB45CE">
        <w:t xml:space="preserve">broj </w:t>
      </w:r>
      <w:r w:rsidRPr="00BB45CE">
        <w:rPr>
          <w:spacing w:val="-29"/>
        </w:rPr>
        <w:t>1</w:t>
      </w:r>
      <w:r w:rsidRPr="00BB45CE">
        <w:t>77.</w:t>
      </w:r>
      <w:r w:rsidRPr="00BB45CE">
        <w:rPr>
          <w:spacing w:val="-8"/>
        </w:rPr>
        <w:t xml:space="preserve"> </w:t>
      </w:r>
      <w:r w:rsidRPr="00BB45CE">
        <w:t>PRISTOP</w:t>
      </w:r>
      <w:r w:rsidRPr="00BB45CE">
        <w:rPr>
          <w:spacing w:val="12"/>
        </w:rPr>
        <w:t xml:space="preserve"> </w:t>
      </w:r>
      <w:r w:rsidRPr="00BB45CE">
        <w:t>MEDIA d</w:t>
      </w:r>
      <w:r w:rsidRPr="00BB45CE">
        <w:rPr>
          <w:spacing w:val="-21"/>
        </w:rPr>
        <w:t>.</w:t>
      </w:r>
      <w:r w:rsidRPr="00BB45CE">
        <w:rPr>
          <w:spacing w:val="7"/>
        </w:rPr>
        <w:t>o</w:t>
      </w:r>
      <w:r w:rsidRPr="00BB45CE">
        <w:rPr>
          <w:spacing w:val="5"/>
        </w:rPr>
        <w:t>.</w:t>
      </w:r>
      <w:r w:rsidRPr="00BB45CE">
        <w:t>o.,</w:t>
      </w:r>
      <w:r w:rsidRPr="00BB45CE">
        <w:rPr>
          <w:spacing w:val="-23"/>
        </w:rPr>
        <w:t xml:space="preserve"> </w:t>
      </w:r>
      <w:r w:rsidRPr="00BB45CE">
        <w:t>Trubarjeva</w:t>
      </w:r>
      <w:r w:rsidRPr="00BB45CE">
        <w:rPr>
          <w:spacing w:val="25"/>
        </w:rPr>
        <w:t xml:space="preserve"> </w:t>
      </w:r>
      <w:r w:rsidRPr="00BB45CE">
        <w:t>cesta</w:t>
      </w:r>
      <w:r w:rsidRPr="00BB45CE">
        <w:rPr>
          <w:spacing w:val="7"/>
        </w:rPr>
        <w:t xml:space="preserve"> </w:t>
      </w:r>
      <w:r w:rsidRPr="00BB45CE">
        <w:t>7</w:t>
      </w:r>
      <w:r w:rsidRPr="00BB45CE">
        <w:rPr>
          <w:spacing w:val="7"/>
        </w:rPr>
        <w:t>9</w:t>
      </w:r>
      <w:r w:rsidRPr="00BB45CE">
        <w:t>,</w:t>
      </w:r>
      <w:r w:rsidRPr="00BB45CE">
        <w:rPr>
          <w:spacing w:val="11"/>
        </w:rPr>
        <w:t xml:space="preserve"> </w:t>
      </w:r>
      <w:r w:rsidRPr="00BB45CE">
        <w:t>1000</w:t>
      </w:r>
      <w:r w:rsidRPr="00BB45CE">
        <w:rPr>
          <w:spacing w:val="3"/>
        </w:rPr>
        <w:t xml:space="preserve"> </w:t>
      </w:r>
      <w:r w:rsidRPr="00BB45CE">
        <w:t>Ljub</w:t>
      </w:r>
      <w:r w:rsidRPr="00BB45CE">
        <w:rPr>
          <w:spacing w:val="-24"/>
        </w:rPr>
        <w:t>l</w:t>
      </w:r>
      <w:r w:rsidRPr="00BB45CE">
        <w:t>jana</w:t>
      </w:r>
      <w:r w:rsidRPr="00BB45CE">
        <w:rPr>
          <w:spacing w:val="-27"/>
        </w:rPr>
        <w:t xml:space="preserve"> </w:t>
      </w:r>
      <w:r w:rsidRPr="00BB45CE">
        <w:t>,</w:t>
      </w:r>
      <w:r w:rsidRPr="00BB45CE">
        <w:rPr>
          <w:spacing w:val="8"/>
        </w:rPr>
        <w:t xml:space="preserve"> </w:t>
      </w:r>
      <w:r w:rsidRPr="00BB45CE">
        <w:t>S</w:t>
      </w:r>
      <w:r w:rsidRPr="00BB45CE">
        <w:rPr>
          <w:spacing w:val="-7"/>
        </w:rPr>
        <w:t>l</w:t>
      </w:r>
      <w:r w:rsidRPr="00BB45CE">
        <w:t>ovenij</w:t>
      </w:r>
      <w:r w:rsidRPr="00BB45CE">
        <w:rPr>
          <w:spacing w:val="19"/>
        </w:rPr>
        <w:t>a</w:t>
      </w:r>
      <w:r w:rsidRPr="00BB45CE">
        <w:t>,</w:t>
      </w:r>
    </w:p>
    <w:p w:rsidRDefault="00983782" w:rsidP="00434EDF" w:rsidR="00983782" w:rsidRPr="00BB45CE">
      <w:pPr>
        <w:pStyle w:val="Tijeloteksta"/>
        <w:ind w:firstLine="708" w:right="902"/>
      </w:pPr>
      <w:r w:rsidRPr="00BB45CE">
        <w:rPr>
          <w:w w:val="105"/>
        </w:rPr>
        <w:t>-redni</w:t>
      </w:r>
      <w:r w:rsidRPr="00BB45CE">
        <w:rPr>
          <w:spacing w:val="-33"/>
          <w:w w:val="105"/>
        </w:rPr>
        <w:t xml:space="preserve"> </w:t>
      </w:r>
      <w:r w:rsidRPr="00BB45CE">
        <w:rPr>
          <w:w w:val="105"/>
        </w:rPr>
        <w:t>brojevi</w:t>
      </w:r>
      <w:r w:rsidRPr="00BB45CE">
        <w:rPr>
          <w:spacing w:val="-32"/>
          <w:w w:val="105"/>
        </w:rPr>
        <w:t xml:space="preserve"> </w:t>
      </w:r>
      <w:r w:rsidRPr="00BB45CE">
        <w:rPr>
          <w:spacing w:val="-39"/>
          <w:w w:val="105"/>
        </w:rPr>
        <w:t>1</w:t>
      </w:r>
      <w:r w:rsidRPr="00BB45CE">
        <w:rPr>
          <w:w w:val="105"/>
        </w:rPr>
        <w:t>78.</w:t>
      </w:r>
      <w:r w:rsidRPr="00BB45CE">
        <w:rPr>
          <w:spacing w:val="-34"/>
          <w:w w:val="105"/>
        </w:rPr>
        <w:t xml:space="preserve"> </w:t>
      </w:r>
      <w:r w:rsidRPr="00BB45CE">
        <w:rPr>
          <w:w w:val="105"/>
        </w:rPr>
        <w:t>i</w:t>
      </w:r>
      <w:r w:rsidRPr="00BB45CE">
        <w:rPr>
          <w:spacing w:val="-38"/>
          <w:w w:val="105"/>
        </w:rPr>
        <w:t xml:space="preserve"> </w:t>
      </w:r>
      <w:r w:rsidRPr="00BB45CE">
        <w:rPr>
          <w:w w:val="105"/>
        </w:rPr>
        <w:t>17</w:t>
      </w:r>
      <w:r w:rsidRPr="00BB45CE">
        <w:rPr>
          <w:spacing w:val="-3"/>
          <w:w w:val="105"/>
        </w:rPr>
        <w:t>9</w:t>
      </w:r>
      <w:r w:rsidRPr="00BB45CE">
        <w:rPr>
          <w:spacing w:val="5"/>
          <w:w w:val="105"/>
        </w:rPr>
        <w:t>.</w:t>
      </w:r>
      <w:r w:rsidRPr="00BB45CE">
        <w:rPr>
          <w:w w:val="105"/>
        </w:rPr>
        <w:t>PR</w:t>
      </w:r>
      <w:r w:rsidRPr="00BB45CE">
        <w:rPr>
          <w:spacing w:val="-14"/>
          <w:w w:val="105"/>
        </w:rPr>
        <w:t>I</w:t>
      </w:r>
      <w:r w:rsidRPr="00BB45CE">
        <w:rPr>
          <w:w w:val="105"/>
        </w:rPr>
        <w:t>VREDNA</w:t>
      </w:r>
      <w:r w:rsidRPr="00BB45CE">
        <w:rPr>
          <w:spacing w:val="-20"/>
          <w:w w:val="105"/>
        </w:rPr>
        <w:t xml:space="preserve"> </w:t>
      </w:r>
      <w:r w:rsidRPr="00BB45CE">
        <w:rPr>
          <w:w w:val="105"/>
        </w:rPr>
        <w:t>BA</w:t>
      </w:r>
      <w:r w:rsidRPr="00BB45CE">
        <w:rPr>
          <w:spacing w:val="-2"/>
          <w:w w:val="105"/>
        </w:rPr>
        <w:t>N</w:t>
      </w:r>
      <w:r w:rsidRPr="00BB45CE">
        <w:rPr>
          <w:w w:val="105"/>
        </w:rPr>
        <w:t>KA</w:t>
      </w:r>
      <w:r w:rsidRPr="00BB45CE">
        <w:rPr>
          <w:spacing w:val="-38"/>
          <w:w w:val="105"/>
        </w:rPr>
        <w:t xml:space="preserve"> </w:t>
      </w:r>
      <w:r w:rsidRPr="00BB45CE">
        <w:rPr>
          <w:w w:val="105"/>
        </w:rPr>
        <w:t>ZAGREB</w:t>
      </w:r>
      <w:r w:rsidRPr="00BB45CE">
        <w:rPr>
          <w:spacing w:val="-29"/>
          <w:w w:val="105"/>
        </w:rPr>
        <w:t xml:space="preserve"> </w:t>
      </w:r>
      <w:r w:rsidRPr="00BB45CE">
        <w:rPr>
          <w:w w:val="105"/>
        </w:rPr>
        <w:t>d.</w:t>
      </w:r>
      <w:r w:rsidRPr="00BB45CE">
        <w:rPr>
          <w:spacing w:val="12"/>
          <w:w w:val="105"/>
        </w:rPr>
        <w:t>d</w:t>
      </w:r>
      <w:r w:rsidRPr="00BB45CE">
        <w:rPr>
          <w:w w:val="105"/>
        </w:rPr>
        <w:t>.,</w:t>
      </w:r>
      <w:r w:rsidRPr="00BB45CE">
        <w:rPr>
          <w:spacing w:val="-40"/>
          <w:w w:val="105"/>
        </w:rPr>
        <w:t xml:space="preserve"> </w:t>
      </w:r>
      <w:r w:rsidRPr="00BB45CE">
        <w:rPr>
          <w:w w:val="105"/>
        </w:rPr>
        <w:t>018:</w:t>
      </w:r>
      <w:r w:rsidRPr="00BB45CE">
        <w:rPr>
          <w:spacing w:val="-28"/>
          <w:w w:val="105"/>
        </w:rPr>
        <w:t xml:space="preserve"> </w:t>
      </w:r>
      <w:r w:rsidRPr="00BB45CE">
        <w:rPr>
          <w:w w:val="105"/>
        </w:rPr>
        <w:t>02535697732</w:t>
      </w:r>
      <w:r w:rsidRPr="00BB45CE">
        <w:rPr>
          <w:spacing w:val="-43"/>
          <w:w w:val="105"/>
        </w:rPr>
        <w:t xml:space="preserve"> </w:t>
      </w:r>
      <w:r w:rsidRPr="00BB45CE">
        <w:rPr>
          <w:w w:val="105"/>
        </w:rPr>
        <w:t>,</w:t>
      </w:r>
      <w:r w:rsidRPr="00BB45CE">
        <w:rPr>
          <w:spacing w:val="-41"/>
          <w:w w:val="105"/>
        </w:rPr>
        <w:t xml:space="preserve"> </w:t>
      </w:r>
      <w:r w:rsidRPr="00BB45CE">
        <w:rPr>
          <w:w w:val="105"/>
        </w:rPr>
        <w:t>Radn</w:t>
      </w:r>
      <w:r w:rsidRPr="00BB45CE">
        <w:rPr>
          <w:spacing w:val="-15"/>
          <w:w w:val="105"/>
        </w:rPr>
        <w:t>i</w:t>
      </w:r>
      <w:r w:rsidRPr="00BB45CE">
        <w:rPr>
          <w:w w:val="105"/>
        </w:rPr>
        <w:t>cka</w:t>
      </w:r>
      <w:r w:rsidRPr="00BB45CE">
        <w:rPr>
          <w:spacing w:val="-35"/>
          <w:w w:val="105"/>
        </w:rPr>
        <w:t xml:space="preserve"> </w:t>
      </w:r>
      <w:r w:rsidRPr="00BB45CE">
        <w:rPr>
          <w:w w:val="105"/>
        </w:rPr>
        <w:t>cesta</w:t>
      </w:r>
      <w:r w:rsidRPr="00BB45CE">
        <w:rPr>
          <w:w w:val="97"/>
        </w:rPr>
        <w:t xml:space="preserve"> </w:t>
      </w:r>
      <w:r w:rsidRPr="00BB45CE">
        <w:rPr>
          <w:spacing w:val="2"/>
        </w:rPr>
        <w:t>50</w:t>
      </w:r>
      <w:r w:rsidRPr="00BB45CE">
        <w:rPr>
          <w:spacing w:val="1"/>
        </w:rPr>
        <w:t>,</w:t>
      </w:r>
      <w:r w:rsidRPr="00BB45CE">
        <w:rPr>
          <w:spacing w:val="-16"/>
        </w:rPr>
        <w:t xml:space="preserve"> </w:t>
      </w:r>
      <w:r w:rsidRPr="00BB45CE">
        <w:t>10000</w:t>
      </w:r>
      <w:r w:rsidRPr="00BB45CE">
        <w:rPr>
          <w:spacing w:val="-15"/>
        </w:rPr>
        <w:t xml:space="preserve"> </w:t>
      </w:r>
      <w:r w:rsidRPr="00BB45CE">
        <w:t>Zagreb,</w:t>
      </w:r>
    </w:p>
    <w:p w:rsidRDefault="00983782" w:rsidP="00434EDF" w:rsidR="00983782" w:rsidRPr="00BB45CE">
      <w:pPr>
        <w:pStyle w:val="Tijeloteksta"/>
        <w:spacing w:before="43"/>
        <w:ind w:firstLine="708"/>
      </w:pPr>
      <w:r w:rsidRPr="00BB45CE">
        <w:rPr>
          <w:w w:val="105"/>
        </w:rPr>
        <w:t>-redni</w:t>
      </w:r>
      <w:r w:rsidRPr="00BB45CE">
        <w:rPr>
          <w:spacing w:val="21"/>
          <w:w w:val="105"/>
        </w:rPr>
        <w:t xml:space="preserve"> </w:t>
      </w:r>
      <w:r w:rsidRPr="00BB45CE">
        <w:rPr>
          <w:w w:val="105"/>
        </w:rPr>
        <w:t>broj</w:t>
      </w:r>
      <w:r w:rsidRPr="00BB45CE">
        <w:rPr>
          <w:spacing w:val="19"/>
          <w:w w:val="105"/>
        </w:rPr>
        <w:t xml:space="preserve"> </w:t>
      </w:r>
      <w:r w:rsidRPr="00BB45CE">
        <w:rPr>
          <w:spacing w:val="-33"/>
          <w:w w:val="105"/>
        </w:rPr>
        <w:t>1</w:t>
      </w:r>
      <w:r w:rsidRPr="00BB45CE">
        <w:rPr>
          <w:w w:val="105"/>
        </w:rPr>
        <w:t>9</w:t>
      </w:r>
      <w:r w:rsidRPr="00BB45CE">
        <w:rPr>
          <w:spacing w:val="-1"/>
          <w:w w:val="105"/>
        </w:rPr>
        <w:t>1</w:t>
      </w:r>
      <w:r w:rsidRPr="00BB45CE">
        <w:rPr>
          <w:w w:val="105"/>
        </w:rPr>
        <w:t>. RAIFFEISEN</w:t>
      </w:r>
      <w:r w:rsidRPr="00BB45CE">
        <w:rPr>
          <w:spacing w:val="27"/>
          <w:w w:val="105"/>
        </w:rPr>
        <w:t xml:space="preserve"> </w:t>
      </w:r>
      <w:r w:rsidRPr="00BB45CE">
        <w:rPr>
          <w:w w:val="105"/>
        </w:rPr>
        <w:t>FACTOR</w:t>
      </w:r>
      <w:r w:rsidRPr="00BB45CE">
        <w:rPr>
          <w:spacing w:val="10"/>
          <w:w w:val="105"/>
        </w:rPr>
        <w:t>I</w:t>
      </w:r>
      <w:r w:rsidRPr="00BB45CE">
        <w:rPr>
          <w:w w:val="105"/>
        </w:rPr>
        <w:t>NG</w:t>
      </w:r>
      <w:r w:rsidRPr="00BB45CE">
        <w:rPr>
          <w:spacing w:val="8"/>
          <w:w w:val="105"/>
        </w:rPr>
        <w:t xml:space="preserve"> </w:t>
      </w:r>
      <w:r w:rsidRPr="00BB45CE">
        <w:rPr>
          <w:w w:val="105"/>
        </w:rPr>
        <w:t>d.</w:t>
      </w:r>
      <w:r w:rsidRPr="00BB45CE">
        <w:rPr>
          <w:spacing w:val="4"/>
          <w:w w:val="105"/>
        </w:rPr>
        <w:t>o</w:t>
      </w:r>
      <w:r w:rsidRPr="00BB45CE">
        <w:rPr>
          <w:spacing w:val="-27"/>
          <w:w w:val="105"/>
        </w:rPr>
        <w:t>.</w:t>
      </w:r>
      <w:r w:rsidRPr="00BB45CE">
        <w:rPr>
          <w:spacing w:val="1"/>
          <w:w w:val="105"/>
        </w:rPr>
        <w:t>o</w:t>
      </w:r>
      <w:r w:rsidRPr="00BB45CE">
        <w:rPr>
          <w:spacing w:val="-17"/>
          <w:w w:val="105"/>
        </w:rPr>
        <w:t>.</w:t>
      </w:r>
      <w:r w:rsidRPr="00BB45CE">
        <w:rPr>
          <w:w w:val="105"/>
        </w:rPr>
        <w:t>,</w:t>
      </w:r>
      <w:r w:rsidRPr="00BB45CE">
        <w:rPr>
          <w:spacing w:val="3"/>
          <w:w w:val="105"/>
        </w:rPr>
        <w:t xml:space="preserve"> </w:t>
      </w:r>
      <w:r w:rsidRPr="00BB45CE">
        <w:rPr>
          <w:spacing w:val="-9"/>
          <w:w w:val="105"/>
        </w:rPr>
        <w:t>0</w:t>
      </w:r>
      <w:r w:rsidRPr="00BB45CE">
        <w:rPr>
          <w:w w:val="105"/>
        </w:rPr>
        <w:t>1</w:t>
      </w:r>
      <w:r w:rsidRPr="00BB45CE">
        <w:rPr>
          <w:spacing w:val="-11"/>
          <w:w w:val="105"/>
        </w:rPr>
        <w:t>8</w:t>
      </w:r>
      <w:r w:rsidRPr="00BB45CE">
        <w:rPr>
          <w:w w:val="105"/>
        </w:rPr>
        <w:t>: 95180802</w:t>
      </w:r>
      <w:r w:rsidRPr="00BB45CE">
        <w:rPr>
          <w:spacing w:val="16"/>
          <w:w w:val="105"/>
        </w:rPr>
        <w:t>1</w:t>
      </w:r>
      <w:r w:rsidRPr="00BB45CE">
        <w:rPr>
          <w:w w:val="105"/>
        </w:rPr>
        <w:t>94,</w:t>
      </w:r>
      <w:r w:rsidRPr="00BB45CE">
        <w:rPr>
          <w:spacing w:val="32"/>
          <w:w w:val="105"/>
        </w:rPr>
        <w:t xml:space="preserve"> </w:t>
      </w:r>
      <w:r w:rsidRPr="00BB45CE">
        <w:rPr>
          <w:w w:val="105"/>
        </w:rPr>
        <w:t>Petrinjska</w:t>
      </w:r>
      <w:r w:rsidRPr="00BB45CE">
        <w:rPr>
          <w:spacing w:val="32"/>
          <w:w w:val="105"/>
        </w:rPr>
        <w:t xml:space="preserve"> </w:t>
      </w:r>
      <w:r w:rsidRPr="00BB45CE">
        <w:rPr>
          <w:w w:val="105"/>
        </w:rPr>
        <w:t>5</w:t>
      </w:r>
      <w:r w:rsidRPr="00BB45CE">
        <w:rPr>
          <w:spacing w:val="17"/>
          <w:w w:val="105"/>
        </w:rPr>
        <w:t>9</w:t>
      </w:r>
      <w:r w:rsidRPr="00BB45CE">
        <w:rPr>
          <w:w w:val="105"/>
        </w:rPr>
        <w:t>,</w:t>
      </w:r>
      <w:r w:rsidRPr="00BB45CE">
        <w:rPr>
          <w:spacing w:val="27"/>
          <w:w w:val="105"/>
        </w:rPr>
        <w:t xml:space="preserve"> </w:t>
      </w:r>
      <w:r w:rsidRPr="00BB45CE">
        <w:rPr>
          <w:w w:val="105"/>
        </w:rPr>
        <w:t>10000 Zagreb</w:t>
      </w:r>
    </w:p>
    <w:p w:rsidRDefault="00407B14" w:rsidP="00434EDF" w:rsidR="00983782" w:rsidRPr="00BB45CE">
      <w:pPr>
        <w:jc w:val="both"/>
        <w:rPr>
          <w:rFonts w:eastAsia="Arial"/>
          <w:b w:val="false"/>
        </w:rPr>
      </w:pPr>
      <w:r>
        <w:rPr>
          <w:noProof/>
          <w:lang w:eastAsia="hr-HR"/>
        </w:rPr>
        <w:pict>
          <v:group o:spid="_x0000_s1026" id="Grupa 2" style="position:absolute;left:0;text-align:left;margin-left:609.85pt;margin-top:-56pt;width:.1pt;height:184pt;z-index:251659264;mso-position-horizontal-relative:page" coordorigin="12197,-1120" coordsize="2,3680">
            <v:shape filled="f" strokeweight=".1267mm" strokecolor="#cfcfc8" path="m,3679l,e" o:spid="_x0000_s1027" id="Freeform 10" style="position:absolute;left:12197;top:-1120;width:2;height:3680;visibility:visible;mso-wrap-style:square;v-text-anchor:top" coordsize="2,3680" o:gfxdata="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">
              <v:path o:connectangles="0,0" o:connectlocs="0,2559;0,-1120" o:connecttype="custom" arrowok="t"/>
            </v:shape>
            <w10:wrap anchorx="page"/>
          </v:group>
        </w:pict>
      </w:r>
      <w:r w:rsidR="00983782" w:rsidRPr="00BB45CE">
        <w:rPr>
          <w:w w:val="110"/>
        </w:rPr>
        <w:t xml:space="preserve">            -</w:t>
      </w:r>
      <w:r w:rsidR="00983782" w:rsidRPr="00BB45CE">
        <w:rPr>
          <w:b w:val="false"/>
          <w:w w:val="110"/>
        </w:rPr>
        <w:t>redni</w:t>
      </w:r>
      <w:r w:rsidR="00983782" w:rsidRPr="00BB45CE">
        <w:rPr>
          <w:b w:val="false"/>
          <w:spacing w:val="-27"/>
          <w:w w:val="110"/>
        </w:rPr>
        <w:t xml:space="preserve"> </w:t>
      </w:r>
      <w:r w:rsidR="00983782" w:rsidRPr="00BB45CE">
        <w:rPr>
          <w:b w:val="false"/>
          <w:w w:val="110"/>
        </w:rPr>
        <w:t>broj</w:t>
      </w:r>
      <w:r w:rsidR="00983782" w:rsidRPr="00BB45CE">
        <w:rPr>
          <w:b w:val="false"/>
          <w:spacing w:val="-29"/>
          <w:w w:val="110"/>
        </w:rPr>
        <w:t xml:space="preserve"> </w:t>
      </w:r>
      <w:r w:rsidR="00983782" w:rsidRPr="00BB45CE">
        <w:rPr>
          <w:b w:val="false"/>
          <w:w w:val="110"/>
        </w:rPr>
        <w:t>197.</w:t>
      </w:r>
      <w:r w:rsidR="00983782" w:rsidRPr="00BB45CE">
        <w:rPr>
          <w:b w:val="false"/>
          <w:spacing w:val="-34"/>
          <w:w w:val="110"/>
        </w:rPr>
        <w:t xml:space="preserve"> </w:t>
      </w:r>
      <w:r w:rsidR="00983782" w:rsidRPr="00BB45CE">
        <w:rPr>
          <w:b w:val="false"/>
          <w:w w:val="110"/>
        </w:rPr>
        <w:t>RTL</w:t>
      </w:r>
      <w:r w:rsidR="00983782" w:rsidRPr="00BB45CE">
        <w:rPr>
          <w:b w:val="false"/>
          <w:spacing w:val="-32"/>
          <w:w w:val="110"/>
        </w:rPr>
        <w:t xml:space="preserve"> </w:t>
      </w:r>
      <w:r w:rsidR="00983782" w:rsidRPr="00BB45CE">
        <w:rPr>
          <w:b w:val="false"/>
          <w:w w:val="110"/>
        </w:rPr>
        <w:t>Hrvatska</w:t>
      </w:r>
      <w:r w:rsidR="00983782" w:rsidRPr="00BB45CE">
        <w:rPr>
          <w:b w:val="false"/>
          <w:spacing w:val="-24"/>
          <w:w w:val="110"/>
        </w:rPr>
        <w:t xml:space="preserve"> </w:t>
      </w:r>
      <w:r w:rsidR="00983782" w:rsidRPr="00BB45CE">
        <w:rPr>
          <w:b w:val="false"/>
          <w:spacing w:val="1"/>
          <w:w w:val="110"/>
        </w:rPr>
        <w:t>d</w:t>
      </w:r>
      <w:r w:rsidR="00983782" w:rsidRPr="00BB45CE">
        <w:rPr>
          <w:b w:val="false"/>
          <w:spacing w:val="-27"/>
          <w:w w:val="110"/>
        </w:rPr>
        <w:t>.</w:t>
      </w:r>
      <w:r w:rsidR="00983782" w:rsidRPr="00BB45CE">
        <w:rPr>
          <w:b w:val="false"/>
          <w:w w:val="110"/>
        </w:rPr>
        <w:t>o</w:t>
      </w:r>
      <w:r w:rsidR="00983782" w:rsidRPr="00BB45CE">
        <w:rPr>
          <w:b w:val="false"/>
          <w:spacing w:val="-9"/>
          <w:w w:val="110"/>
        </w:rPr>
        <w:t>.</w:t>
      </w:r>
      <w:r w:rsidR="00983782" w:rsidRPr="00BB45CE">
        <w:rPr>
          <w:b w:val="false"/>
          <w:spacing w:val="1"/>
          <w:w w:val="110"/>
        </w:rPr>
        <w:t>o</w:t>
      </w:r>
      <w:r w:rsidR="00983782" w:rsidRPr="00BB45CE">
        <w:rPr>
          <w:b w:val="false"/>
          <w:w w:val="110"/>
        </w:rPr>
        <w:t>.,</w:t>
      </w:r>
      <w:r w:rsidR="00983782" w:rsidRPr="00BB45CE">
        <w:rPr>
          <w:b w:val="false"/>
          <w:spacing w:val="-41"/>
          <w:w w:val="110"/>
        </w:rPr>
        <w:t xml:space="preserve"> </w:t>
      </w:r>
      <w:r w:rsidR="00983782" w:rsidRPr="00BB45CE">
        <w:rPr>
          <w:b w:val="false"/>
          <w:spacing w:val="-8"/>
          <w:w w:val="110"/>
        </w:rPr>
        <w:t>0</w:t>
      </w:r>
      <w:r w:rsidR="00983782" w:rsidRPr="00BB45CE">
        <w:rPr>
          <w:b w:val="false"/>
          <w:w w:val="110"/>
        </w:rPr>
        <w:t>1</w:t>
      </w:r>
      <w:r w:rsidR="00983782" w:rsidRPr="00BB45CE">
        <w:rPr>
          <w:b w:val="false"/>
          <w:spacing w:val="-12"/>
          <w:w w:val="110"/>
        </w:rPr>
        <w:t>8</w:t>
      </w:r>
      <w:r w:rsidR="00983782" w:rsidRPr="00BB45CE">
        <w:rPr>
          <w:b w:val="false"/>
          <w:w w:val="110"/>
        </w:rPr>
        <w:t>:</w:t>
      </w:r>
      <w:r w:rsidR="00983782" w:rsidRPr="00BB45CE">
        <w:rPr>
          <w:b w:val="false"/>
          <w:spacing w:val="-41"/>
          <w:w w:val="110"/>
        </w:rPr>
        <w:t xml:space="preserve"> </w:t>
      </w:r>
      <w:r w:rsidR="00983782" w:rsidRPr="00BB45CE">
        <w:rPr>
          <w:b w:val="false"/>
          <w:spacing w:val="-19"/>
          <w:w w:val="110"/>
        </w:rPr>
        <w:t>07</w:t>
      </w:r>
      <w:r w:rsidR="00983782" w:rsidRPr="00BB45CE">
        <w:rPr>
          <w:b w:val="false"/>
          <w:w w:val="110"/>
        </w:rPr>
        <w:t>330149920</w:t>
      </w:r>
      <w:r w:rsidR="00983782" w:rsidRPr="00BB45CE">
        <w:rPr>
          <w:b w:val="false"/>
          <w:spacing w:val="-49"/>
          <w:w w:val="110"/>
        </w:rPr>
        <w:t xml:space="preserve"> </w:t>
      </w:r>
      <w:r w:rsidR="00983782" w:rsidRPr="00BB45CE">
        <w:rPr>
          <w:b w:val="false"/>
          <w:w w:val="110"/>
        </w:rPr>
        <w:t>,</w:t>
      </w:r>
      <w:r w:rsidR="00983782" w:rsidRPr="00BB45CE">
        <w:rPr>
          <w:b w:val="false"/>
          <w:spacing w:val="-36"/>
          <w:w w:val="110"/>
        </w:rPr>
        <w:t xml:space="preserve"> </w:t>
      </w:r>
      <w:r w:rsidR="00983782" w:rsidRPr="00BB45CE">
        <w:rPr>
          <w:b w:val="false"/>
          <w:w w:val="110"/>
        </w:rPr>
        <w:t>Krap</w:t>
      </w:r>
      <w:r w:rsidR="00983782" w:rsidRPr="00BB45CE">
        <w:rPr>
          <w:b w:val="false"/>
          <w:spacing w:val="3"/>
          <w:w w:val="110"/>
        </w:rPr>
        <w:t>i</w:t>
      </w:r>
      <w:r w:rsidR="00983782" w:rsidRPr="00BB45CE">
        <w:rPr>
          <w:b w:val="false"/>
          <w:w w:val="110"/>
        </w:rPr>
        <w:t>nska</w:t>
      </w:r>
      <w:r w:rsidR="00983782" w:rsidRPr="00BB45CE">
        <w:rPr>
          <w:b w:val="false"/>
          <w:spacing w:val="-34"/>
          <w:w w:val="110"/>
        </w:rPr>
        <w:t xml:space="preserve"> </w:t>
      </w:r>
      <w:r w:rsidR="00983782" w:rsidRPr="00BB45CE">
        <w:rPr>
          <w:b w:val="false"/>
          <w:w w:val="110"/>
        </w:rPr>
        <w:t>4</w:t>
      </w:r>
      <w:r w:rsidR="00983782" w:rsidRPr="00BB45CE">
        <w:rPr>
          <w:b w:val="false"/>
          <w:spacing w:val="8"/>
          <w:w w:val="110"/>
        </w:rPr>
        <w:t>5</w:t>
      </w:r>
      <w:r w:rsidR="00983782" w:rsidRPr="00BB45CE">
        <w:rPr>
          <w:b w:val="false"/>
          <w:w w:val="110"/>
        </w:rPr>
        <w:t>,</w:t>
      </w:r>
      <w:r w:rsidR="00983782" w:rsidRPr="00BB45CE">
        <w:rPr>
          <w:b w:val="false"/>
          <w:spacing w:val="-42"/>
          <w:w w:val="110"/>
        </w:rPr>
        <w:t xml:space="preserve"> </w:t>
      </w:r>
      <w:r w:rsidR="00983782" w:rsidRPr="00BB45CE">
        <w:rPr>
          <w:b w:val="false"/>
          <w:spacing w:val="-36"/>
          <w:w w:val="110"/>
        </w:rPr>
        <w:t>1</w:t>
      </w:r>
      <w:r w:rsidR="00983782" w:rsidRPr="00BB45CE">
        <w:rPr>
          <w:b w:val="false"/>
          <w:w w:val="110"/>
        </w:rPr>
        <w:t>0000</w:t>
      </w:r>
      <w:r w:rsidR="00983782" w:rsidRPr="00BB45CE">
        <w:rPr>
          <w:b w:val="false"/>
          <w:spacing w:val="-27"/>
          <w:w w:val="110"/>
        </w:rPr>
        <w:t xml:space="preserve"> </w:t>
      </w:r>
      <w:r w:rsidR="00983782" w:rsidRPr="00BB45CE">
        <w:rPr>
          <w:b w:val="false"/>
          <w:w w:val="110"/>
        </w:rPr>
        <w:t>Zagre</w:t>
      </w:r>
      <w:r w:rsidR="00983782" w:rsidRPr="00BB45CE">
        <w:rPr>
          <w:b w:val="false"/>
          <w:spacing w:val="13"/>
          <w:w w:val="110"/>
        </w:rPr>
        <w:t>b</w:t>
      </w:r>
      <w:r w:rsidR="00983782" w:rsidRPr="00BB45CE">
        <w:rPr>
          <w:b w:val="false"/>
          <w:w w:val="110"/>
        </w:rPr>
        <w:t>,</w:t>
      </w:r>
    </w:p>
    <w:p w:rsidRDefault="00983782" w:rsidP="00434EDF" w:rsidR="00983782" w:rsidRPr="00BB45CE">
      <w:pPr>
        <w:spacing w:before="43"/>
        <w:ind w:left="377"/>
        <w:jc w:val="both"/>
        <w:rPr>
          <w:rFonts w:eastAsia="Arial"/>
          <w:b w:val="false"/>
        </w:rPr>
      </w:pPr>
      <w:r w:rsidRPr="00BB45CE">
        <w:rPr>
          <w:b w:val="false"/>
          <w:w w:val="105"/>
        </w:rPr>
        <w:t xml:space="preserve">        -redni</w:t>
      </w:r>
      <w:r w:rsidRPr="00BB45CE">
        <w:rPr>
          <w:b w:val="false"/>
          <w:spacing w:val="7"/>
          <w:w w:val="105"/>
        </w:rPr>
        <w:t xml:space="preserve"> </w:t>
      </w:r>
      <w:r w:rsidRPr="00BB45CE">
        <w:rPr>
          <w:b w:val="false"/>
          <w:w w:val="105"/>
        </w:rPr>
        <w:t>broj</w:t>
      </w:r>
      <w:r w:rsidRPr="00BB45CE">
        <w:rPr>
          <w:b w:val="false"/>
          <w:spacing w:val="2"/>
          <w:w w:val="105"/>
        </w:rPr>
        <w:t xml:space="preserve"> </w:t>
      </w:r>
      <w:r w:rsidRPr="00BB45CE">
        <w:rPr>
          <w:b w:val="false"/>
          <w:w w:val="105"/>
        </w:rPr>
        <w:t>21</w:t>
      </w:r>
      <w:r w:rsidRPr="00BB45CE">
        <w:rPr>
          <w:b w:val="false"/>
          <w:spacing w:val="6"/>
          <w:w w:val="105"/>
        </w:rPr>
        <w:t>3</w:t>
      </w:r>
      <w:r w:rsidRPr="00BB45CE">
        <w:rPr>
          <w:b w:val="false"/>
          <w:spacing w:val="9"/>
          <w:w w:val="105"/>
        </w:rPr>
        <w:t>.</w:t>
      </w:r>
      <w:r w:rsidRPr="00BB45CE">
        <w:rPr>
          <w:b w:val="false"/>
          <w:w w:val="105"/>
        </w:rPr>
        <w:t>TISAK</w:t>
      </w:r>
      <w:r w:rsidRPr="00BB45CE">
        <w:rPr>
          <w:b w:val="false"/>
          <w:spacing w:val="11"/>
          <w:w w:val="105"/>
        </w:rPr>
        <w:t xml:space="preserve"> </w:t>
      </w:r>
      <w:r w:rsidRPr="00BB45CE">
        <w:rPr>
          <w:b w:val="false"/>
          <w:spacing w:val="-1"/>
          <w:w w:val="105"/>
        </w:rPr>
        <w:t>d</w:t>
      </w:r>
      <w:r w:rsidRPr="00BB45CE">
        <w:rPr>
          <w:b w:val="false"/>
          <w:spacing w:val="-16"/>
          <w:w w:val="105"/>
        </w:rPr>
        <w:t>.</w:t>
      </w:r>
      <w:r w:rsidRPr="00BB45CE">
        <w:rPr>
          <w:b w:val="false"/>
          <w:spacing w:val="5"/>
          <w:w w:val="105"/>
        </w:rPr>
        <w:t>d</w:t>
      </w:r>
      <w:r w:rsidRPr="00BB45CE">
        <w:rPr>
          <w:b w:val="false"/>
          <w:w w:val="105"/>
        </w:rPr>
        <w:t>.,</w:t>
      </w:r>
      <w:r w:rsidRPr="00BB45CE">
        <w:rPr>
          <w:b w:val="false"/>
          <w:spacing w:val="-10"/>
          <w:w w:val="105"/>
        </w:rPr>
        <w:t xml:space="preserve"> </w:t>
      </w:r>
      <w:r w:rsidRPr="00BB45CE">
        <w:rPr>
          <w:b w:val="false"/>
          <w:spacing w:val="-8"/>
          <w:w w:val="105"/>
        </w:rPr>
        <w:t>0</w:t>
      </w:r>
      <w:r w:rsidRPr="00BB45CE">
        <w:rPr>
          <w:b w:val="false"/>
          <w:w w:val="105"/>
        </w:rPr>
        <w:t>1</w:t>
      </w:r>
      <w:r w:rsidRPr="00BB45CE">
        <w:rPr>
          <w:b w:val="false"/>
          <w:spacing w:val="-12"/>
          <w:w w:val="105"/>
        </w:rPr>
        <w:t>8</w:t>
      </w:r>
      <w:r w:rsidRPr="00BB45CE">
        <w:rPr>
          <w:b w:val="false"/>
          <w:w w:val="105"/>
        </w:rPr>
        <w:t>:</w:t>
      </w:r>
      <w:r w:rsidRPr="00BB45CE">
        <w:rPr>
          <w:b w:val="false"/>
          <w:spacing w:val="-32"/>
          <w:w w:val="105"/>
        </w:rPr>
        <w:t xml:space="preserve"> </w:t>
      </w:r>
      <w:r w:rsidRPr="00BB45CE">
        <w:rPr>
          <w:b w:val="false"/>
          <w:w w:val="105"/>
        </w:rPr>
        <w:t>759</w:t>
      </w:r>
      <w:r w:rsidRPr="00BB45CE">
        <w:rPr>
          <w:b w:val="false"/>
          <w:spacing w:val="-3"/>
          <w:w w:val="105"/>
        </w:rPr>
        <w:t>1</w:t>
      </w:r>
      <w:r w:rsidRPr="00BB45CE">
        <w:rPr>
          <w:b w:val="false"/>
          <w:w w:val="105"/>
        </w:rPr>
        <w:t>772</w:t>
      </w:r>
      <w:r w:rsidRPr="00BB45CE">
        <w:rPr>
          <w:b w:val="false"/>
          <w:spacing w:val="-3"/>
          <w:w w:val="105"/>
        </w:rPr>
        <w:t>1</w:t>
      </w:r>
      <w:r w:rsidRPr="00BB45CE">
        <w:rPr>
          <w:b w:val="false"/>
          <w:w w:val="105"/>
        </w:rPr>
        <w:t>668,</w:t>
      </w:r>
      <w:r w:rsidRPr="00BB45CE">
        <w:rPr>
          <w:b w:val="false"/>
          <w:spacing w:val="9"/>
          <w:w w:val="105"/>
        </w:rPr>
        <w:t xml:space="preserve"> </w:t>
      </w:r>
      <w:r w:rsidRPr="00BB45CE">
        <w:rPr>
          <w:b w:val="false"/>
          <w:w w:val="105"/>
        </w:rPr>
        <w:t>Slavonska</w:t>
      </w:r>
      <w:r w:rsidRPr="00BB45CE">
        <w:rPr>
          <w:b w:val="false"/>
          <w:spacing w:val="14"/>
          <w:w w:val="105"/>
        </w:rPr>
        <w:t xml:space="preserve"> </w:t>
      </w:r>
      <w:r w:rsidRPr="00BB45CE">
        <w:rPr>
          <w:b w:val="false"/>
          <w:w w:val="105"/>
        </w:rPr>
        <w:t>aven</w:t>
      </w:r>
      <w:r w:rsidRPr="00BB45CE">
        <w:rPr>
          <w:b w:val="false"/>
          <w:spacing w:val="-28"/>
          <w:w w:val="105"/>
        </w:rPr>
        <w:t>i</w:t>
      </w:r>
      <w:r w:rsidRPr="00BB45CE">
        <w:rPr>
          <w:b w:val="false"/>
          <w:w w:val="105"/>
        </w:rPr>
        <w:t>ja</w:t>
      </w:r>
      <w:r w:rsidRPr="00BB45CE">
        <w:rPr>
          <w:b w:val="false"/>
          <w:spacing w:val="32"/>
          <w:w w:val="105"/>
        </w:rPr>
        <w:t xml:space="preserve"> </w:t>
      </w:r>
      <w:r w:rsidRPr="00BB45CE">
        <w:rPr>
          <w:b w:val="false"/>
          <w:w w:val="105"/>
        </w:rPr>
        <w:t>11</w:t>
      </w:r>
      <w:r w:rsidRPr="00BB45CE">
        <w:rPr>
          <w:b w:val="false"/>
          <w:spacing w:val="-3"/>
          <w:w w:val="105"/>
        </w:rPr>
        <w:t>a</w:t>
      </w:r>
      <w:r w:rsidRPr="00BB45CE">
        <w:rPr>
          <w:b w:val="false"/>
          <w:w w:val="105"/>
        </w:rPr>
        <w:t>,</w:t>
      </w:r>
      <w:r w:rsidRPr="00BB45CE">
        <w:rPr>
          <w:b w:val="false"/>
          <w:spacing w:val="-13"/>
          <w:w w:val="105"/>
        </w:rPr>
        <w:t xml:space="preserve"> </w:t>
      </w:r>
      <w:r w:rsidRPr="00BB45CE">
        <w:rPr>
          <w:b w:val="false"/>
          <w:w w:val="105"/>
        </w:rPr>
        <w:t>10000</w:t>
      </w:r>
      <w:r w:rsidRPr="00BB45CE">
        <w:rPr>
          <w:b w:val="false"/>
          <w:spacing w:val="-12"/>
          <w:w w:val="105"/>
        </w:rPr>
        <w:t xml:space="preserve"> </w:t>
      </w:r>
      <w:r w:rsidRPr="00BB45CE">
        <w:rPr>
          <w:b w:val="false"/>
          <w:w w:val="105"/>
        </w:rPr>
        <w:t>Zagre</w:t>
      </w:r>
      <w:r w:rsidRPr="00BB45CE">
        <w:rPr>
          <w:b w:val="false"/>
          <w:spacing w:val="13"/>
          <w:w w:val="105"/>
        </w:rPr>
        <w:t>b</w:t>
      </w:r>
      <w:r w:rsidRPr="00BB45CE">
        <w:rPr>
          <w:b w:val="false"/>
          <w:w w:val="105"/>
        </w:rPr>
        <w:t>,</w:t>
      </w:r>
    </w:p>
    <w:p w:rsidRDefault="00983782" w:rsidP="00434EDF" w:rsidR="00983782" w:rsidRPr="00BB45CE">
      <w:pPr>
        <w:jc w:val="both"/>
      </w:pPr>
    </w:p>
    <w:p w:rsidRDefault="00983782" w:rsidP="00434EDF" w:rsidR="00983782" w:rsidRPr="00BB45CE">
      <w:pPr>
        <w:jc w:val="both"/>
      </w:pPr>
    </w:p>
    <w:p w:rsidRDefault="00983782" w:rsidP="00434EDF" w:rsidR="00983782" w:rsidRPr="00BB45CE">
      <w:pPr>
        <w:jc w:val="both"/>
      </w:pPr>
    </w:p>
    <w:p w:rsidRDefault="00983782" w:rsidP="00434EDF" w:rsidR="00983782" w:rsidRPr="00BB45CE">
      <w:pPr>
        <w:jc w:val="both"/>
      </w:pPr>
    </w:p>
    <w:p w:rsidRDefault="00983782" w:rsidP="00434EDF" w:rsidR="00983782" w:rsidRPr="00BB45CE">
      <w:pPr>
        <w:spacing w:before="36"/>
        <w:ind w:left="377"/>
        <w:jc w:val="both"/>
        <w:rPr>
          <w:rFonts w:eastAsia="Arial"/>
          <w:b w:val="false"/>
        </w:rPr>
      </w:pPr>
      <w:r w:rsidRPr="00BB45CE">
        <w:rPr>
          <w:b w:val="false"/>
          <w:w w:val="105"/>
        </w:rPr>
        <w:t xml:space="preserve">         -redni</w:t>
      </w:r>
      <w:r w:rsidRPr="00BB45CE">
        <w:rPr>
          <w:b w:val="false"/>
          <w:spacing w:val="1"/>
          <w:w w:val="105"/>
        </w:rPr>
        <w:t xml:space="preserve"> </w:t>
      </w:r>
      <w:r w:rsidRPr="00BB45CE">
        <w:rPr>
          <w:b w:val="false"/>
          <w:w w:val="105"/>
        </w:rPr>
        <w:t>brojevi</w:t>
      </w:r>
      <w:r w:rsidRPr="00BB45CE">
        <w:rPr>
          <w:b w:val="false"/>
          <w:spacing w:val="-5"/>
          <w:w w:val="105"/>
        </w:rPr>
        <w:t xml:space="preserve"> </w:t>
      </w:r>
      <w:r w:rsidRPr="00BB45CE">
        <w:rPr>
          <w:b w:val="false"/>
          <w:w w:val="105"/>
        </w:rPr>
        <w:t>214.</w:t>
      </w:r>
      <w:r w:rsidRPr="00BB45CE">
        <w:rPr>
          <w:b w:val="false"/>
          <w:spacing w:val="-1"/>
          <w:w w:val="105"/>
        </w:rPr>
        <w:t xml:space="preserve"> </w:t>
      </w:r>
      <w:r w:rsidRPr="00BB45CE">
        <w:rPr>
          <w:b w:val="false"/>
          <w:w w:val="105"/>
        </w:rPr>
        <w:t>i</w:t>
      </w:r>
      <w:r w:rsidRPr="00BB45CE">
        <w:rPr>
          <w:b w:val="false"/>
          <w:spacing w:val="-17"/>
          <w:w w:val="105"/>
        </w:rPr>
        <w:t xml:space="preserve"> </w:t>
      </w:r>
      <w:r w:rsidRPr="00BB45CE">
        <w:rPr>
          <w:b w:val="false"/>
          <w:w w:val="105"/>
        </w:rPr>
        <w:t>215.</w:t>
      </w:r>
      <w:r w:rsidRPr="00BB45CE">
        <w:rPr>
          <w:b w:val="false"/>
          <w:spacing w:val="6"/>
          <w:w w:val="105"/>
        </w:rPr>
        <w:t xml:space="preserve"> </w:t>
      </w:r>
      <w:r w:rsidRPr="00BB45CE">
        <w:rPr>
          <w:b w:val="false"/>
          <w:w w:val="105"/>
        </w:rPr>
        <w:t>UNEX</w:t>
      </w:r>
      <w:r w:rsidRPr="00BB45CE">
        <w:rPr>
          <w:b w:val="false"/>
          <w:spacing w:val="3"/>
          <w:w w:val="105"/>
        </w:rPr>
        <w:t xml:space="preserve"> </w:t>
      </w:r>
      <w:r w:rsidRPr="00BB45CE">
        <w:rPr>
          <w:b w:val="false"/>
          <w:w w:val="105"/>
        </w:rPr>
        <w:t>GRUPA</w:t>
      </w:r>
      <w:r w:rsidRPr="00BB45CE">
        <w:rPr>
          <w:b w:val="false"/>
          <w:spacing w:val="2"/>
          <w:w w:val="105"/>
        </w:rPr>
        <w:t xml:space="preserve"> </w:t>
      </w:r>
      <w:r w:rsidRPr="00BB45CE">
        <w:rPr>
          <w:b w:val="false"/>
          <w:w w:val="105"/>
        </w:rPr>
        <w:t>d.</w:t>
      </w:r>
      <w:r w:rsidRPr="00BB45CE">
        <w:rPr>
          <w:b w:val="false"/>
          <w:spacing w:val="3"/>
          <w:w w:val="105"/>
        </w:rPr>
        <w:t>o</w:t>
      </w:r>
      <w:r w:rsidRPr="00BB45CE">
        <w:rPr>
          <w:b w:val="false"/>
          <w:spacing w:val="-21"/>
          <w:w w:val="105"/>
        </w:rPr>
        <w:t>.</w:t>
      </w:r>
      <w:r w:rsidRPr="00BB45CE">
        <w:rPr>
          <w:b w:val="false"/>
          <w:spacing w:val="8"/>
          <w:w w:val="105"/>
        </w:rPr>
        <w:t>o</w:t>
      </w:r>
      <w:r w:rsidRPr="00BB45CE">
        <w:rPr>
          <w:b w:val="false"/>
          <w:spacing w:val="-15"/>
          <w:w w:val="105"/>
        </w:rPr>
        <w:t>.</w:t>
      </w:r>
      <w:r w:rsidRPr="00BB45CE">
        <w:rPr>
          <w:b w:val="false"/>
          <w:w w:val="105"/>
        </w:rPr>
        <w:t>,</w:t>
      </w:r>
      <w:r w:rsidRPr="00BB45CE">
        <w:rPr>
          <w:b w:val="false"/>
          <w:spacing w:val="-12"/>
          <w:w w:val="105"/>
        </w:rPr>
        <w:t xml:space="preserve"> </w:t>
      </w:r>
      <w:r w:rsidRPr="00BB45CE">
        <w:rPr>
          <w:b w:val="false"/>
          <w:spacing w:val="-8"/>
          <w:w w:val="105"/>
        </w:rPr>
        <w:t>0</w:t>
      </w:r>
      <w:r w:rsidRPr="00BB45CE">
        <w:rPr>
          <w:b w:val="false"/>
          <w:w w:val="105"/>
        </w:rPr>
        <w:t>1</w:t>
      </w:r>
      <w:r w:rsidRPr="00BB45CE">
        <w:rPr>
          <w:b w:val="false"/>
          <w:spacing w:val="-12"/>
          <w:w w:val="105"/>
        </w:rPr>
        <w:t>8</w:t>
      </w:r>
      <w:r w:rsidRPr="00BB45CE">
        <w:rPr>
          <w:b w:val="false"/>
          <w:w w:val="105"/>
        </w:rPr>
        <w:t>:</w:t>
      </w:r>
      <w:r w:rsidRPr="00BB45CE">
        <w:rPr>
          <w:b w:val="false"/>
          <w:spacing w:val="-21"/>
          <w:w w:val="105"/>
        </w:rPr>
        <w:t xml:space="preserve"> </w:t>
      </w:r>
      <w:r w:rsidRPr="00BB45CE">
        <w:rPr>
          <w:b w:val="false"/>
          <w:w w:val="105"/>
        </w:rPr>
        <w:t>9</w:t>
      </w:r>
      <w:r w:rsidRPr="00BB45CE">
        <w:rPr>
          <w:b w:val="false"/>
          <w:spacing w:val="-7"/>
          <w:w w:val="105"/>
        </w:rPr>
        <w:t>1</w:t>
      </w:r>
      <w:r w:rsidRPr="00BB45CE">
        <w:rPr>
          <w:b w:val="false"/>
          <w:w w:val="105"/>
        </w:rPr>
        <w:t>0</w:t>
      </w:r>
      <w:r w:rsidRPr="00BB45CE">
        <w:rPr>
          <w:b w:val="false"/>
          <w:spacing w:val="-15"/>
          <w:w w:val="105"/>
        </w:rPr>
        <w:t>1</w:t>
      </w:r>
      <w:r w:rsidRPr="00BB45CE">
        <w:rPr>
          <w:b w:val="false"/>
          <w:w w:val="105"/>
        </w:rPr>
        <w:t>2469230</w:t>
      </w:r>
      <w:r w:rsidRPr="00BB45CE">
        <w:rPr>
          <w:b w:val="false"/>
          <w:spacing w:val="-28"/>
          <w:w w:val="105"/>
        </w:rPr>
        <w:t xml:space="preserve"> </w:t>
      </w:r>
      <w:r w:rsidRPr="00BB45CE">
        <w:rPr>
          <w:b w:val="false"/>
          <w:w w:val="105"/>
        </w:rPr>
        <w:t>,</w:t>
      </w:r>
      <w:r w:rsidRPr="00BB45CE">
        <w:rPr>
          <w:b w:val="false"/>
          <w:spacing w:val="-12"/>
          <w:w w:val="105"/>
        </w:rPr>
        <w:t xml:space="preserve"> </w:t>
      </w:r>
      <w:r w:rsidRPr="00BB45CE">
        <w:rPr>
          <w:b w:val="false"/>
          <w:w w:val="105"/>
        </w:rPr>
        <w:t>llica</w:t>
      </w:r>
      <w:r w:rsidRPr="00BB45CE">
        <w:rPr>
          <w:b w:val="false"/>
          <w:spacing w:val="-15"/>
          <w:w w:val="105"/>
        </w:rPr>
        <w:t xml:space="preserve"> </w:t>
      </w:r>
      <w:r w:rsidRPr="00BB45CE">
        <w:rPr>
          <w:b w:val="false"/>
          <w:w w:val="105"/>
        </w:rPr>
        <w:t>2</w:t>
      </w:r>
      <w:r w:rsidRPr="00BB45CE">
        <w:rPr>
          <w:b w:val="false"/>
          <w:spacing w:val="2"/>
          <w:w w:val="105"/>
        </w:rPr>
        <w:t>6</w:t>
      </w:r>
      <w:r w:rsidRPr="00BB45CE">
        <w:rPr>
          <w:b w:val="false"/>
          <w:w w:val="105"/>
        </w:rPr>
        <w:t>,</w:t>
      </w:r>
      <w:r w:rsidRPr="00BB45CE">
        <w:rPr>
          <w:b w:val="false"/>
          <w:spacing w:val="-9"/>
          <w:w w:val="105"/>
        </w:rPr>
        <w:t xml:space="preserve"> </w:t>
      </w:r>
      <w:r w:rsidRPr="00BB45CE">
        <w:rPr>
          <w:b w:val="false"/>
          <w:spacing w:val="-34"/>
          <w:w w:val="105"/>
        </w:rPr>
        <w:t>1</w:t>
      </w:r>
      <w:r w:rsidRPr="00BB45CE">
        <w:rPr>
          <w:b w:val="false"/>
          <w:w w:val="105"/>
        </w:rPr>
        <w:t>0000</w:t>
      </w:r>
      <w:r w:rsidRPr="00BB45CE">
        <w:rPr>
          <w:b w:val="false"/>
          <w:spacing w:val="-2"/>
          <w:w w:val="105"/>
        </w:rPr>
        <w:t xml:space="preserve"> </w:t>
      </w:r>
      <w:r w:rsidRPr="00BB45CE">
        <w:rPr>
          <w:b w:val="false"/>
          <w:w w:val="105"/>
        </w:rPr>
        <w:t>Zagre</w:t>
      </w:r>
      <w:r w:rsidRPr="00BB45CE">
        <w:rPr>
          <w:b w:val="false"/>
          <w:spacing w:val="13"/>
          <w:w w:val="105"/>
        </w:rPr>
        <w:t>b</w:t>
      </w:r>
      <w:r w:rsidRPr="00BB45CE">
        <w:rPr>
          <w:b w:val="false"/>
          <w:w w:val="105"/>
        </w:rPr>
        <w:t>,</w:t>
      </w:r>
    </w:p>
    <w:p w:rsidRDefault="00983782" w:rsidP="00434EDF" w:rsidR="00983782" w:rsidRPr="00BB45CE">
      <w:pPr>
        <w:spacing w:lineRule="auto" w:line="242" w:before="43"/>
        <w:ind w:right="1511" w:left="377"/>
        <w:jc w:val="both"/>
        <w:rPr>
          <w:rFonts w:eastAsia="Arial"/>
          <w:b w:val="false"/>
        </w:rPr>
      </w:pPr>
      <w:r w:rsidRPr="00BB45CE">
        <w:rPr>
          <w:b w:val="false"/>
          <w:w w:val="110"/>
        </w:rPr>
        <w:t xml:space="preserve">          -redni</w:t>
      </w:r>
      <w:r w:rsidRPr="00BB45CE">
        <w:rPr>
          <w:b w:val="false"/>
          <w:spacing w:val="-6"/>
          <w:w w:val="110"/>
        </w:rPr>
        <w:t xml:space="preserve"> </w:t>
      </w:r>
      <w:r w:rsidRPr="00BB45CE">
        <w:rPr>
          <w:b w:val="false"/>
          <w:w w:val="110"/>
        </w:rPr>
        <w:t>broj</w:t>
      </w:r>
      <w:r w:rsidRPr="00BB45CE">
        <w:rPr>
          <w:b w:val="false"/>
          <w:spacing w:val="-13"/>
          <w:w w:val="110"/>
        </w:rPr>
        <w:t xml:space="preserve"> </w:t>
      </w:r>
      <w:r w:rsidRPr="00BB45CE">
        <w:rPr>
          <w:b w:val="false"/>
          <w:w w:val="110"/>
        </w:rPr>
        <w:t>216.</w:t>
      </w:r>
      <w:r w:rsidRPr="00BB45CE">
        <w:rPr>
          <w:b w:val="false"/>
          <w:spacing w:val="-2"/>
          <w:w w:val="110"/>
        </w:rPr>
        <w:t xml:space="preserve"> </w:t>
      </w:r>
      <w:r w:rsidRPr="00BB45CE">
        <w:rPr>
          <w:b w:val="false"/>
          <w:w w:val="110"/>
        </w:rPr>
        <w:t>UNEX</w:t>
      </w:r>
      <w:r w:rsidRPr="00BB45CE">
        <w:rPr>
          <w:b w:val="false"/>
          <w:spacing w:val="5"/>
          <w:w w:val="110"/>
        </w:rPr>
        <w:t xml:space="preserve"> </w:t>
      </w:r>
      <w:r w:rsidRPr="00BB45CE">
        <w:rPr>
          <w:b w:val="false"/>
          <w:w w:val="110"/>
        </w:rPr>
        <w:t>MED</w:t>
      </w:r>
      <w:r w:rsidRPr="00BB45CE">
        <w:rPr>
          <w:b w:val="false"/>
          <w:spacing w:val="-11"/>
          <w:w w:val="110"/>
        </w:rPr>
        <w:t>I</w:t>
      </w:r>
      <w:r w:rsidRPr="00BB45CE">
        <w:rPr>
          <w:b w:val="false"/>
          <w:w w:val="110"/>
        </w:rPr>
        <w:t>A</w:t>
      </w:r>
      <w:r w:rsidRPr="00BB45CE">
        <w:rPr>
          <w:b w:val="false"/>
          <w:spacing w:val="1"/>
          <w:w w:val="110"/>
        </w:rPr>
        <w:t xml:space="preserve"> </w:t>
      </w:r>
      <w:r w:rsidRPr="00BB45CE">
        <w:rPr>
          <w:b w:val="false"/>
          <w:spacing w:val="-1"/>
          <w:w w:val="110"/>
        </w:rPr>
        <w:t>d</w:t>
      </w:r>
      <w:r w:rsidRPr="00BB45CE">
        <w:rPr>
          <w:b w:val="false"/>
          <w:spacing w:val="-16"/>
          <w:w w:val="110"/>
        </w:rPr>
        <w:t>.</w:t>
      </w:r>
      <w:r w:rsidRPr="00BB45CE">
        <w:rPr>
          <w:b w:val="false"/>
          <w:spacing w:val="1"/>
          <w:w w:val="110"/>
        </w:rPr>
        <w:t>o</w:t>
      </w:r>
      <w:r w:rsidRPr="00BB45CE">
        <w:rPr>
          <w:b w:val="false"/>
          <w:spacing w:val="-22"/>
          <w:w w:val="110"/>
        </w:rPr>
        <w:t>.</w:t>
      </w:r>
      <w:r w:rsidRPr="00BB45CE">
        <w:rPr>
          <w:b w:val="false"/>
          <w:w w:val="110"/>
        </w:rPr>
        <w:t>o.</w:t>
      </w:r>
      <w:r w:rsidRPr="00BB45CE">
        <w:rPr>
          <w:b w:val="false"/>
          <w:spacing w:val="-5"/>
          <w:w w:val="110"/>
        </w:rPr>
        <w:t xml:space="preserve"> </w:t>
      </w:r>
      <w:r w:rsidRPr="00BB45CE">
        <w:rPr>
          <w:b w:val="false"/>
          <w:w w:val="110"/>
        </w:rPr>
        <w:t>SARAJEV</w:t>
      </w:r>
      <w:r w:rsidRPr="00BB45CE">
        <w:rPr>
          <w:b w:val="false"/>
          <w:spacing w:val="21"/>
          <w:w w:val="110"/>
        </w:rPr>
        <w:t>O</w:t>
      </w:r>
      <w:r w:rsidRPr="00BB45CE">
        <w:rPr>
          <w:b w:val="false"/>
          <w:w w:val="110"/>
        </w:rPr>
        <w:t>,</w:t>
      </w:r>
      <w:r w:rsidRPr="00BB45CE">
        <w:rPr>
          <w:b w:val="false"/>
          <w:spacing w:val="-16"/>
          <w:w w:val="110"/>
        </w:rPr>
        <w:t xml:space="preserve"> </w:t>
      </w:r>
      <w:r w:rsidRPr="00BB45CE">
        <w:rPr>
          <w:b w:val="false"/>
          <w:w w:val="110"/>
        </w:rPr>
        <w:t>Raj</w:t>
      </w:r>
      <w:r w:rsidRPr="00BB45CE">
        <w:rPr>
          <w:b w:val="false"/>
          <w:spacing w:val="-18"/>
          <w:w w:val="110"/>
        </w:rPr>
        <w:t>l</w:t>
      </w:r>
      <w:r w:rsidRPr="00BB45CE">
        <w:rPr>
          <w:b w:val="false"/>
          <w:w w:val="110"/>
        </w:rPr>
        <w:t>ovacka</w:t>
      </w:r>
      <w:r w:rsidRPr="00BB45CE">
        <w:rPr>
          <w:b w:val="false"/>
          <w:spacing w:val="8"/>
          <w:w w:val="110"/>
        </w:rPr>
        <w:t xml:space="preserve"> </w:t>
      </w:r>
      <w:r w:rsidRPr="00BB45CE">
        <w:rPr>
          <w:b w:val="false"/>
          <w:w w:val="110"/>
        </w:rPr>
        <w:t>b</w:t>
      </w:r>
      <w:r w:rsidRPr="00BB45CE">
        <w:rPr>
          <w:b w:val="false"/>
          <w:spacing w:val="-4"/>
          <w:w w:val="110"/>
        </w:rPr>
        <w:t>b</w:t>
      </w:r>
      <w:r w:rsidRPr="00BB45CE">
        <w:rPr>
          <w:b w:val="false"/>
          <w:w w:val="110"/>
        </w:rPr>
        <w:t>,</w:t>
      </w:r>
      <w:r w:rsidRPr="00BB45CE">
        <w:rPr>
          <w:b w:val="false"/>
          <w:spacing w:val="-20"/>
          <w:w w:val="110"/>
        </w:rPr>
        <w:t xml:space="preserve"> </w:t>
      </w:r>
      <w:r w:rsidRPr="00BB45CE">
        <w:rPr>
          <w:b w:val="false"/>
          <w:w w:val="110"/>
        </w:rPr>
        <w:t>7</w:t>
      </w:r>
      <w:r w:rsidRPr="00BB45CE">
        <w:rPr>
          <w:b w:val="false"/>
          <w:spacing w:val="-10"/>
          <w:w w:val="110"/>
        </w:rPr>
        <w:t>1</w:t>
      </w:r>
      <w:r w:rsidRPr="00BB45CE">
        <w:rPr>
          <w:b w:val="false"/>
          <w:w w:val="110"/>
        </w:rPr>
        <w:t>000</w:t>
      </w:r>
      <w:r w:rsidRPr="00BB45CE">
        <w:rPr>
          <w:b w:val="false"/>
          <w:spacing w:val="-4"/>
          <w:w w:val="110"/>
        </w:rPr>
        <w:t xml:space="preserve">    </w:t>
      </w:r>
      <w:r w:rsidRPr="00BB45CE">
        <w:rPr>
          <w:b w:val="false"/>
          <w:w w:val="110"/>
        </w:rPr>
        <w:t>Sarajevo</w:t>
      </w:r>
      <w:r w:rsidRPr="00BB45CE">
        <w:rPr>
          <w:b w:val="false"/>
          <w:spacing w:val="6"/>
          <w:w w:val="110"/>
        </w:rPr>
        <w:t xml:space="preserve"> </w:t>
      </w:r>
      <w:r w:rsidRPr="00BB45CE">
        <w:rPr>
          <w:b w:val="false"/>
          <w:w w:val="110"/>
        </w:rPr>
        <w:t>Novi</w:t>
      </w:r>
      <w:r w:rsidRPr="00BB45CE">
        <w:rPr>
          <w:b w:val="false"/>
          <w:spacing w:val="-10"/>
          <w:w w:val="110"/>
        </w:rPr>
        <w:t xml:space="preserve"> </w:t>
      </w:r>
      <w:r w:rsidRPr="00BB45CE">
        <w:rPr>
          <w:b w:val="false"/>
          <w:w w:val="110"/>
        </w:rPr>
        <w:t>Gra</w:t>
      </w:r>
      <w:r w:rsidRPr="00BB45CE">
        <w:rPr>
          <w:b w:val="false"/>
          <w:spacing w:val="5"/>
          <w:w w:val="110"/>
        </w:rPr>
        <w:t>d</w:t>
      </w:r>
      <w:r w:rsidRPr="00BB45CE">
        <w:rPr>
          <w:b w:val="false"/>
          <w:w w:val="110"/>
        </w:rPr>
        <w:t>,</w:t>
      </w:r>
      <w:r w:rsidRPr="00BB45CE">
        <w:rPr>
          <w:b w:val="false"/>
          <w:w w:val="140"/>
        </w:rPr>
        <w:t xml:space="preserve"> B</w:t>
      </w:r>
      <w:r w:rsidRPr="00BB45CE">
        <w:rPr>
          <w:b w:val="false"/>
          <w:w w:val="110"/>
        </w:rPr>
        <w:t>osna</w:t>
      </w:r>
      <w:r w:rsidRPr="00BB45CE">
        <w:rPr>
          <w:b w:val="false"/>
          <w:spacing w:val="-37"/>
          <w:w w:val="110"/>
        </w:rPr>
        <w:t xml:space="preserve"> </w:t>
      </w:r>
      <w:r w:rsidRPr="00BB45CE">
        <w:rPr>
          <w:b w:val="false"/>
          <w:w w:val="140"/>
        </w:rPr>
        <w:t xml:space="preserve">i </w:t>
      </w:r>
      <w:r w:rsidRPr="00BB45CE">
        <w:rPr>
          <w:b w:val="false"/>
          <w:w w:val="110"/>
        </w:rPr>
        <w:t>Hercegovina,</w:t>
      </w:r>
    </w:p>
    <w:p w:rsidRDefault="00983782" w:rsidP="00434EDF" w:rsidR="00983782" w:rsidRPr="00BB45CE">
      <w:pPr>
        <w:spacing w:before="43"/>
        <w:ind w:left="377"/>
        <w:jc w:val="both"/>
        <w:rPr>
          <w:rFonts w:eastAsia="Arial"/>
          <w:b w:val="false"/>
        </w:rPr>
      </w:pPr>
      <w:r w:rsidRPr="00BB45CE">
        <w:rPr>
          <w:b w:val="false"/>
          <w:w w:val="110"/>
        </w:rPr>
        <w:t xml:space="preserve">          -redni</w:t>
      </w:r>
      <w:r w:rsidRPr="00BB45CE">
        <w:rPr>
          <w:b w:val="false"/>
          <w:spacing w:val="-37"/>
          <w:w w:val="110"/>
        </w:rPr>
        <w:t xml:space="preserve"> </w:t>
      </w:r>
      <w:r w:rsidRPr="00BB45CE">
        <w:rPr>
          <w:b w:val="false"/>
          <w:w w:val="110"/>
        </w:rPr>
        <w:t>broj</w:t>
      </w:r>
      <w:r w:rsidRPr="00BB45CE">
        <w:rPr>
          <w:b w:val="false"/>
          <w:spacing w:val="-38"/>
          <w:w w:val="110"/>
        </w:rPr>
        <w:t xml:space="preserve"> </w:t>
      </w:r>
      <w:r w:rsidRPr="00BB45CE">
        <w:rPr>
          <w:b w:val="false"/>
          <w:w w:val="110"/>
        </w:rPr>
        <w:t>217.</w:t>
      </w:r>
      <w:r w:rsidRPr="00BB45CE">
        <w:rPr>
          <w:b w:val="false"/>
          <w:spacing w:val="-43"/>
          <w:w w:val="110"/>
        </w:rPr>
        <w:t xml:space="preserve"> </w:t>
      </w:r>
      <w:r w:rsidRPr="00BB45CE">
        <w:rPr>
          <w:b w:val="false"/>
          <w:w w:val="110"/>
        </w:rPr>
        <w:t>VECERNJI</w:t>
      </w:r>
      <w:r w:rsidRPr="00BB45CE">
        <w:rPr>
          <w:b w:val="false"/>
          <w:spacing w:val="-24"/>
          <w:w w:val="110"/>
        </w:rPr>
        <w:t xml:space="preserve"> </w:t>
      </w:r>
      <w:r w:rsidRPr="00BB45CE">
        <w:rPr>
          <w:b w:val="false"/>
          <w:w w:val="110"/>
        </w:rPr>
        <w:t>LIST</w:t>
      </w:r>
      <w:r w:rsidRPr="00BB45CE">
        <w:rPr>
          <w:b w:val="false"/>
          <w:spacing w:val="-42"/>
          <w:w w:val="110"/>
        </w:rPr>
        <w:t xml:space="preserve"> </w:t>
      </w:r>
      <w:r w:rsidRPr="00BB45CE">
        <w:rPr>
          <w:b w:val="false"/>
          <w:spacing w:val="5"/>
          <w:w w:val="110"/>
        </w:rPr>
        <w:t>d</w:t>
      </w:r>
      <w:r w:rsidRPr="00BB45CE">
        <w:rPr>
          <w:b w:val="false"/>
          <w:spacing w:val="-16"/>
          <w:w w:val="110"/>
        </w:rPr>
        <w:t>.</w:t>
      </w:r>
      <w:r w:rsidRPr="00BB45CE">
        <w:rPr>
          <w:b w:val="false"/>
          <w:spacing w:val="1"/>
          <w:w w:val="110"/>
        </w:rPr>
        <w:t>o</w:t>
      </w:r>
      <w:r w:rsidRPr="00BB45CE">
        <w:rPr>
          <w:b w:val="false"/>
          <w:spacing w:val="-22"/>
          <w:w w:val="110"/>
        </w:rPr>
        <w:t>.</w:t>
      </w:r>
      <w:r w:rsidRPr="00BB45CE">
        <w:rPr>
          <w:b w:val="false"/>
          <w:w w:val="110"/>
        </w:rPr>
        <w:t>o.,</w:t>
      </w:r>
      <w:r w:rsidRPr="00BB45CE">
        <w:rPr>
          <w:b w:val="false"/>
          <w:spacing w:val="-41"/>
          <w:w w:val="110"/>
        </w:rPr>
        <w:t xml:space="preserve"> </w:t>
      </w:r>
      <w:r w:rsidRPr="00BB45CE">
        <w:rPr>
          <w:b w:val="false"/>
          <w:spacing w:val="-8"/>
          <w:w w:val="110"/>
        </w:rPr>
        <w:t>0</w:t>
      </w:r>
      <w:r w:rsidRPr="00BB45CE">
        <w:rPr>
          <w:b w:val="false"/>
          <w:w w:val="110"/>
        </w:rPr>
        <w:t>1</w:t>
      </w:r>
      <w:r w:rsidRPr="00BB45CE">
        <w:rPr>
          <w:b w:val="false"/>
          <w:spacing w:val="-12"/>
          <w:w w:val="110"/>
        </w:rPr>
        <w:t>8</w:t>
      </w:r>
      <w:r w:rsidRPr="00BB45CE">
        <w:rPr>
          <w:b w:val="false"/>
          <w:w w:val="110"/>
        </w:rPr>
        <w:t>:</w:t>
      </w:r>
      <w:r w:rsidRPr="00BB45CE">
        <w:rPr>
          <w:b w:val="false"/>
          <w:spacing w:val="-49"/>
          <w:w w:val="110"/>
        </w:rPr>
        <w:t xml:space="preserve"> </w:t>
      </w:r>
      <w:r w:rsidRPr="00BB45CE">
        <w:rPr>
          <w:b w:val="false"/>
          <w:w w:val="110"/>
        </w:rPr>
        <w:t>92276133102</w:t>
      </w:r>
      <w:r w:rsidRPr="00BB45CE">
        <w:rPr>
          <w:b w:val="false"/>
          <w:spacing w:val="-46"/>
          <w:w w:val="110"/>
        </w:rPr>
        <w:t xml:space="preserve"> </w:t>
      </w:r>
      <w:r w:rsidRPr="00BB45CE">
        <w:rPr>
          <w:b w:val="false"/>
          <w:w w:val="110"/>
        </w:rPr>
        <w:t>,</w:t>
      </w:r>
      <w:r w:rsidRPr="00BB45CE">
        <w:rPr>
          <w:b w:val="false"/>
          <w:spacing w:val="-45"/>
          <w:w w:val="110"/>
        </w:rPr>
        <w:t xml:space="preserve"> </w:t>
      </w:r>
      <w:r w:rsidRPr="00BB45CE">
        <w:rPr>
          <w:b w:val="false"/>
          <w:w w:val="110"/>
        </w:rPr>
        <w:t>Oreskov</w:t>
      </w:r>
      <w:r w:rsidRPr="00BB45CE">
        <w:rPr>
          <w:b w:val="false"/>
          <w:spacing w:val="-5"/>
          <w:w w:val="110"/>
        </w:rPr>
        <w:t>i</w:t>
      </w:r>
      <w:r w:rsidRPr="00BB45CE">
        <w:rPr>
          <w:b w:val="false"/>
          <w:w w:val="110"/>
        </w:rPr>
        <w:t>ceva</w:t>
      </w:r>
      <w:r w:rsidRPr="00BB45CE">
        <w:rPr>
          <w:b w:val="false"/>
          <w:spacing w:val="-36"/>
          <w:w w:val="110"/>
        </w:rPr>
        <w:t xml:space="preserve"> </w:t>
      </w:r>
      <w:r w:rsidRPr="00BB45CE">
        <w:rPr>
          <w:b w:val="false"/>
          <w:w w:val="110"/>
        </w:rPr>
        <w:t>6H/</w:t>
      </w:r>
      <w:r w:rsidRPr="00BB45CE">
        <w:rPr>
          <w:b w:val="false"/>
          <w:spacing w:val="5"/>
          <w:w w:val="110"/>
        </w:rPr>
        <w:t>1</w:t>
      </w:r>
      <w:r w:rsidRPr="00BB45CE">
        <w:rPr>
          <w:b w:val="false"/>
          <w:w w:val="110"/>
        </w:rPr>
        <w:t>,</w:t>
      </w:r>
      <w:r w:rsidRPr="00BB45CE">
        <w:rPr>
          <w:b w:val="false"/>
          <w:spacing w:val="-42"/>
          <w:w w:val="110"/>
        </w:rPr>
        <w:t xml:space="preserve"> </w:t>
      </w:r>
      <w:r w:rsidRPr="00BB45CE">
        <w:rPr>
          <w:b w:val="false"/>
          <w:spacing w:val="-30"/>
          <w:w w:val="110"/>
        </w:rPr>
        <w:t>1</w:t>
      </w:r>
      <w:r w:rsidRPr="00BB45CE">
        <w:rPr>
          <w:b w:val="false"/>
          <w:w w:val="110"/>
        </w:rPr>
        <w:t>0000</w:t>
      </w:r>
      <w:r w:rsidRPr="00BB45CE">
        <w:rPr>
          <w:b w:val="false"/>
          <w:spacing w:val="-38"/>
          <w:w w:val="110"/>
        </w:rPr>
        <w:t xml:space="preserve">    </w:t>
      </w:r>
      <w:r w:rsidRPr="00BB45CE">
        <w:rPr>
          <w:b w:val="false"/>
          <w:w w:val="110"/>
        </w:rPr>
        <w:t>Zagre</w:t>
      </w:r>
      <w:r w:rsidRPr="00BB45CE">
        <w:rPr>
          <w:b w:val="false"/>
          <w:spacing w:val="8"/>
          <w:w w:val="110"/>
        </w:rPr>
        <w:t>b</w:t>
      </w:r>
      <w:r w:rsidRPr="00BB45CE">
        <w:rPr>
          <w:b w:val="false"/>
          <w:w w:val="110"/>
        </w:rPr>
        <w:t>,</w:t>
      </w:r>
    </w:p>
    <w:p w:rsidRDefault="00983782" w:rsidP="00434EDF" w:rsidR="00983782">
      <w:pPr>
        <w:spacing w:before="36"/>
        <w:ind w:left="377"/>
        <w:jc w:val="both"/>
        <w:rPr>
          <w:b w:val="false"/>
          <w:w w:val="110"/>
        </w:rPr>
      </w:pPr>
      <w:r w:rsidRPr="00BB45CE">
        <w:rPr>
          <w:b w:val="false"/>
          <w:w w:val="110"/>
        </w:rPr>
        <w:t xml:space="preserve">           -redni</w:t>
      </w:r>
      <w:r w:rsidRPr="00BB45CE">
        <w:rPr>
          <w:b w:val="false"/>
          <w:spacing w:val="-37"/>
          <w:w w:val="110"/>
        </w:rPr>
        <w:t xml:space="preserve"> </w:t>
      </w:r>
      <w:r w:rsidRPr="00BB45CE">
        <w:rPr>
          <w:b w:val="false"/>
          <w:w w:val="110"/>
        </w:rPr>
        <w:t>broj</w:t>
      </w:r>
      <w:r w:rsidRPr="00BB45CE">
        <w:rPr>
          <w:b w:val="false"/>
          <w:spacing w:val="-39"/>
          <w:w w:val="110"/>
        </w:rPr>
        <w:t xml:space="preserve"> </w:t>
      </w:r>
      <w:r w:rsidRPr="00BB45CE">
        <w:rPr>
          <w:b w:val="false"/>
          <w:w w:val="110"/>
        </w:rPr>
        <w:t>225.</w:t>
      </w:r>
      <w:r w:rsidRPr="00BB45CE">
        <w:rPr>
          <w:b w:val="false"/>
          <w:spacing w:val="-41"/>
          <w:w w:val="110"/>
        </w:rPr>
        <w:t xml:space="preserve"> </w:t>
      </w:r>
      <w:r w:rsidRPr="00BB45CE">
        <w:rPr>
          <w:b w:val="false"/>
          <w:w w:val="110"/>
        </w:rPr>
        <w:t>ZAGREB</w:t>
      </w:r>
      <w:r w:rsidRPr="00BB45CE">
        <w:rPr>
          <w:b w:val="false"/>
          <w:spacing w:val="-30"/>
          <w:w w:val="110"/>
        </w:rPr>
        <w:t xml:space="preserve"> </w:t>
      </w:r>
      <w:r w:rsidRPr="00BB45CE">
        <w:rPr>
          <w:b w:val="false"/>
          <w:w w:val="110"/>
        </w:rPr>
        <w:t>PLAKAT</w:t>
      </w:r>
      <w:r w:rsidRPr="00BB45CE">
        <w:rPr>
          <w:b w:val="false"/>
          <w:spacing w:val="-34"/>
          <w:w w:val="110"/>
        </w:rPr>
        <w:t xml:space="preserve"> </w:t>
      </w:r>
      <w:r w:rsidRPr="00BB45CE">
        <w:rPr>
          <w:b w:val="false"/>
          <w:spacing w:val="1"/>
          <w:w w:val="110"/>
        </w:rPr>
        <w:t>d</w:t>
      </w:r>
      <w:r w:rsidRPr="00BB45CE">
        <w:rPr>
          <w:b w:val="false"/>
          <w:spacing w:val="-16"/>
          <w:w w:val="110"/>
        </w:rPr>
        <w:t>.</w:t>
      </w:r>
      <w:r w:rsidRPr="00BB45CE">
        <w:rPr>
          <w:b w:val="false"/>
          <w:spacing w:val="-7"/>
          <w:w w:val="110"/>
        </w:rPr>
        <w:t>o</w:t>
      </w:r>
      <w:r w:rsidRPr="00BB45CE">
        <w:rPr>
          <w:b w:val="false"/>
          <w:spacing w:val="-16"/>
          <w:w w:val="110"/>
        </w:rPr>
        <w:t>.</w:t>
      </w:r>
      <w:r w:rsidRPr="00BB45CE">
        <w:rPr>
          <w:b w:val="false"/>
          <w:spacing w:val="1"/>
          <w:w w:val="110"/>
        </w:rPr>
        <w:t>o</w:t>
      </w:r>
      <w:r w:rsidRPr="00BB45CE">
        <w:rPr>
          <w:b w:val="false"/>
          <w:w w:val="110"/>
        </w:rPr>
        <w:t>.,</w:t>
      </w:r>
      <w:r w:rsidRPr="00BB45CE">
        <w:rPr>
          <w:b w:val="false"/>
          <w:spacing w:val="-45"/>
          <w:w w:val="110"/>
        </w:rPr>
        <w:t xml:space="preserve"> </w:t>
      </w:r>
      <w:proofErr w:type="spellStart"/>
      <w:r w:rsidRPr="00BB45CE">
        <w:rPr>
          <w:b w:val="false"/>
          <w:spacing w:val="-8"/>
          <w:w w:val="110"/>
        </w:rPr>
        <w:t>0</w:t>
      </w:r>
      <w:r w:rsidRPr="00BB45CE">
        <w:rPr>
          <w:b w:val="false"/>
          <w:w w:val="110"/>
        </w:rPr>
        <w:t>1</w:t>
      </w:r>
      <w:r w:rsidRPr="00BB45CE">
        <w:rPr>
          <w:b w:val="false"/>
          <w:spacing w:val="-12"/>
          <w:w w:val="110"/>
        </w:rPr>
        <w:t>8</w:t>
      </w:r>
      <w:proofErr w:type="spellEnd"/>
      <w:r w:rsidRPr="00BB45CE">
        <w:rPr>
          <w:b w:val="false"/>
          <w:spacing w:val="9"/>
          <w:w w:val="110"/>
        </w:rPr>
        <w:t>:</w:t>
      </w:r>
      <w:proofErr w:type="spellStart"/>
      <w:r w:rsidRPr="00BB45CE">
        <w:rPr>
          <w:b w:val="false"/>
          <w:w w:val="110"/>
        </w:rPr>
        <w:t>321</w:t>
      </w:r>
      <w:r w:rsidRPr="00BB45CE">
        <w:rPr>
          <w:b w:val="false"/>
          <w:spacing w:val="5"/>
          <w:w w:val="110"/>
        </w:rPr>
        <w:t>1</w:t>
      </w:r>
      <w:r w:rsidRPr="00BB45CE">
        <w:rPr>
          <w:b w:val="false"/>
          <w:w w:val="110"/>
        </w:rPr>
        <w:t>174230</w:t>
      </w:r>
      <w:r w:rsidRPr="00BB45CE">
        <w:rPr>
          <w:b w:val="false"/>
          <w:spacing w:val="6"/>
          <w:w w:val="110"/>
        </w:rPr>
        <w:t>0</w:t>
      </w:r>
      <w:proofErr w:type="spellEnd"/>
      <w:r w:rsidRPr="00BB45CE">
        <w:rPr>
          <w:b w:val="false"/>
          <w:w w:val="110"/>
        </w:rPr>
        <w:t>,</w:t>
      </w:r>
      <w:r w:rsidRPr="00BB45CE">
        <w:rPr>
          <w:b w:val="false"/>
          <w:spacing w:val="-38"/>
          <w:w w:val="110"/>
        </w:rPr>
        <w:t xml:space="preserve"> </w:t>
      </w:r>
      <w:proofErr w:type="spellStart"/>
      <w:r w:rsidRPr="00BB45CE">
        <w:rPr>
          <w:b w:val="false"/>
          <w:w w:val="110"/>
        </w:rPr>
        <w:t>Koturaska</w:t>
      </w:r>
      <w:proofErr w:type="spellEnd"/>
      <w:r w:rsidRPr="00BB45CE">
        <w:rPr>
          <w:b w:val="false"/>
          <w:spacing w:val="-35"/>
          <w:w w:val="110"/>
        </w:rPr>
        <w:t xml:space="preserve"> </w:t>
      </w:r>
      <w:proofErr w:type="spellStart"/>
      <w:r w:rsidRPr="00BB45CE">
        <w:rPr>
          <w:b w:val="false"/>
          <w:w w:val="110"/>
        </w:rPr>
        <w:t>5</w:t>
      </w:r>
      <w:r w:rsidRPr="00BB45CE">
        <w:rPr>
          <w:b w:val="false"/>
          <w:spacing w:val="-1"/>
          <w:w w:val="110"/>
        </w:rPr>
        <w:t>1</w:t>
      </w:r>
      <w:proofErr w:type="spellEnd"/>
      <w:r w:rsidRPr="00BB45CE">
        <w:rPr>
          <w:b w:val="false"/>
          <w:w w:val="110"/>
        </w:rPr>
        <w:t>,</w:t>
      </w:r>
      <w:r w:rsidRPr="00BB45CE">
        <w:rPr>
          <w:b w:val="false"/>
          <w:spacing w:val="-42"/>
          <w:w w:val="110"/>
        </w:rPr>
        <w:t xml:space="preserve"> </w:t>
      </w:r>
      <w:proofErr w:type="spellStart"/>
      <w:r w:rsidRPr="00BB45CE">
        <w:rPr>
          <w:b w:val="false"/>
          <w:spacing w:val="-30"/>
          <w:w w:val="110"/>
        </w:rPr>
        <w:t>1</w:t>
      </w:r>
      <w:r w:rsidRPr="00BB45CE">
        <w:rPr>
          <w:b w:val="false"/>
          <w:w w:val="110"/>
        </w:rPr>
        <w:t>0000</w:t>
      </w:r>
      <w:proofErr w:type="spellEnd"/>
      <w:r w:rsidRPr="00BB45CE">
        <w:rPr>
          <w:b w:val="false"/>
          <w:spacing w:val="-39"/>
          <w:w w:val="110"/>
        </w:rPr>
        <w:t xml:space="preserve"> </w:t>
      </w:r>
      <w:r w:rsidRPr="00BB45CE">
        <w:rPr>
          <w:b w:val="false"/>
          <w:w w:val="110"/>
        </w:rPr>
        <w:t>Zagre</w:t>
      </w:r>
      <w:r w:rsidRPr="00BB45CE">
        <w:rPr>
          <w:b w:val="false"/>
          <w:spacing w:val="14"/>
          <w:w w:val="110"/>
        </w:rPr>
        <w:t>b</w:t>
      </w:r>
      <w:r w:rsidRPr="00BB45CE">
        <w:rPr>
          <w:b w:val="false"/>
          <w:w w:val="110"/>
        </w:rPr>
        <w:t>.</w:t>
      </w:r>
    </w:p>
    <w:p w:rsidRDefault="00434EDF" w:rsidP="00434EDF" w:rsidR="00434EDF" w:rsidRPr="00BB45CE">
      <w:pPr>
        <w:spacing w:before="36"/>
        <w:ind w:left="377"/>
        <w:jc w:val="both"/>
        <w:rPr>
          <w:rFonts w:eastAsia="Arial"/>
          <w:b w:val="false"/>
        </w:rPr>
      </w:pPr>
    </w:p>
    <w:p w:rsidRDefault="00983782" w:rsidP="00434EDF" w:rsidR="00983782" w:rsidRPr="00BB45CE">
      <w:pPr>
        <w:jc w:val="both"/>
        <w:rPr>
          <w:b w:val="false"/>
        </w:rPr>
      </w:pPr>
    </w:p>
    <w:p w:rsidRDefault="00983782" w:rsidP="00983782" w:rsidR="00983782" w:rsidRPr="00BB45CE">
      <w:pPr>
        <w:jc w:val="center"/>
        <w:rPr>
          <w:b w:val="false"/>
        </w:rPr>
      </w:pPr>
      <w:r w:rsidRPr="00BB45CE">
        <w:rPr>
          <w:b w:val="false"/>
        </w:rPr>
        <w:t>U Zagrebu 5.rujna 2017.</w:t>
      </w:r>
    </w:p>
    <w:p w:rsidRDefault="00983782" w:rsidP="00983782" w:rsidR="00983782" w:rsidRPr="00BB45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3782" w:rsidP="00983782" w:rsidR="00983782" w:rsidRPr="00BB45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3782" w:rsidP="00983782" w:rsidR="00983782" w:rsidRPr="00BB45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B45CE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983782" w:rsidP="00983782" w:rsidR="00983782" w:rsidRPr="00BB45C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B45CE">
        <w:rPr>
          <w:rFonts w:hAnsi="Times New Roman" w:ascii="Times New Roman"/>
          <w:b w:val="false"/>
          <w:color w:val="auto"/>
          <w:szCs w:val="24"/>
        </w:rPr>
        <w:t>Ante Galić</w:t>
      </w:r>
      <w:r w:rsidR="00407B1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983782" w:rsidP="00983782" w:rsidR="00983782" w:rsidRPr="00BB45C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83782" w:rsidP="00983782" w:rsidR="00983782" w:rsidRPr="00BB45CE">
      <w:pPr>
        <w:rPr>
          <w:b w:val="false"/>
        </w:rPr>
      </w:pP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  <w:r w:rsidRPr="00BB45CE">
        <w:rPr>
          <w:b w:val="false"/>
        </w:rPr>
        <w:tab/>
      </w:r>
    </w:p>
    <w:p w:rsidRDefault="00983782" w:rsidP="00983782" w:rsidR="00983782" w:rsidRPr="00BB45CE">
      <w:pPr>
        <w:rPr>
          <w:b w:val="false"/>
        </w:rPr>
      </w:pPr>
      <w:r w:rsidRPr="00BB45CE">
        <w:rPr>
          <w:b w:val="false"/>
        </w:rPr>
        <w:t>UPUTA O PRAVNOM LIJEKU:</w:t>
      </w:r>
    </w:p>
    <w:p w:rsidRDefault="00983782" w:rsidP="00983782" w:rsidR="00983782" w:rsidRPr="00BB45CE">
      <w:pPr>
        <w:jc w:val="both"/>
        <w:rPr>
          <w:b w:val="false"/>
        </w:rPr>
      </w:pPr>
      <w:r w:rsidRPr="00BB45CE">
        <w:rPr>
          <w:b w:val="false"/>
        </w:rPr>
        <w:t>Protiv ovog zaključka žalba nije dopuštena (članak19. stavak 7. SZ-a)</w:t>
      </w:r>
    </w:p>
    <w:p w:rsidRDefault="00983782" w:rsidP="00983782" w:rsidR="00983782" w:rsidRPr="00BB45CE">
      <w:pPr>
        <w:rPr>
          <w:b w:val="false"/>
        </w:rPr>
      </w:pPr>
    </w:p>
    <w:p w:rsidRDefault="00983782" w:rsidP="00983782" w:rsidR="00983782" w:rsidRPr="00BB45CE">
      <w:pPr>
        <w:rPr>
          <w:b w:val="false"/>
        </w:rPr>
      </w:pPr>
    </w:p>
    <w:p w:rsidRDefault="00983782" w:rsidP="00983782" w:rsidR="00983782" w:rsidRPr="00BB45CE">
      <w:pPr>
        <w:rPr>
          <w:b w:val="false"/>
        </w:rPr>
      </w:pPr>
    </w:p>
    <w:p w:rsidRDefault="00407B14" w:rsidP="00407B14" w:rsidR="00407B14" w:rsidRPr="00407B14">
      <w:pPr>
        <w:ind w:firstLine="708" w:left="2124"/>
        <w:jc w:val="both"/>
        <w:rPr>
          <w:b w:val="false"/>
        </w:rPr>
      </w:pPr>
      <w:r w:rsidRPr="00407B14">
        <w:rPr>
          <w:b w:val="false"/>
        </w:rPr>
        <w:t xml:space="preserve">Za točnost </w:t>
      </w:r>
      <w:proofErr w:type="spellStart"/>
      <w:r w:rsidRPr="00407B14">
        <w:rPr>
          <w:b w:val="false"/>
        </w:rPr>
        <w:t>otpravka</w:t>
      </w:r>
      <w:proofErr w:type="spellEnd"/>
      <w:r w:rsidRPr="00407B14">
        <w:rPr>
          <w:b w:val="false"/>
        </w:rPr>
        <w:t>, ovlašteni službenik:</w:t>
      </w:r>
    </w:p>
    <w:p w:rsidRDefault="00407B14" w:rsidP="00422EE0" w:rsidR="00407B14" w:rsidRPr="00407B14">
      <w:pPr>
        <w:jc w:val="both"/>
        <w:rPr>
          <w:b w:val="false"/>
        </w:rPr>
      </w:pPr>
      <w:r w:rsidRPr="00407B14">
        <w:rPr>
          <w:b w:val="false"/>
        </w:rPr>
        <w:t xml:space="preserve">               </w:t>
      </w:r>
      <w:r w:rsidRPr="00407B14">
        <w:rPr>
          <w:b w:val="false"/>
        </w:rPr>
        <w:tab/>
      </w:r>
      <w:r w:rsidRPr="00407B14">
        <w:rPr>
          <w:b w:val="false"/>
        </w:rPr>
        <w:tab/>
      </w:r>
      <w:r w:rsidRPr="00407B14">
        <w:rPr>
          <w:b w:val="false"/>
        </w:rPr>
        <w:tab/>
      </w:r>
      <w:r w:rsidRPr="00407B14">
        <w:rPr>
          <w:b w:val="false"/>
        </w:rPr>
        <w:tab/>
      </w:r>
      <w:r w:rsidRPr="00407B14">
        <w:rPr>
          <w:b w:val="false"/>
        </w:rPr>
        <w:tab/>
        <w:t>Valentina Delač</w:t>
      </w:r>
    </w:p>
    <w:p w:rsidRDefault="00983782" w:rsidP="00983782" w:rsidR="00983782" w:rsidRPr="00407B14">
      <w:pPr>
        <w:rPr>
          <w:b w:val="false"/>
        </w:rPr>
      </w:pPr>
    </w:p>
    <w:p w:rsidRDefault="00983782" w:rsidP="00983782" w:rsidR="00983782" w:rsidRPr="00407B14">
      <w:pPr>
        <w:rPr>
          <w:b w:val="false"/>
        </w:rPr>
      </w:pPr>
    </w:p>
    <w:sectPr w:rsidR="00983782" w:rsidRPr="00407B1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25B" w:rsidP="00983782" w:rsidR="00B2625B">
      <w:r>
        <w:separator/>
      </w:r>
    </w:p>
  </w:endnote>
  <w:endnote w:id="0" w:type="continuationSeparator">
    <w:p w:rsidRDefault="00B2625B" w:rsidP="00983782" w:rsidR="00B26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25B" w:rsidP="00983782" w:rsidR="00B2625B">
      <w:r>
        <w:separator/>
      </w:r>
    </w:p>
  </w:footnote>
  <w:footnote w:id="0" w:type="continuationSeparator">
    <w:p w:rsidRDefault="00B2625B" w:rsidP="00983782" w:rsidR="00B26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0943787"/>
      <w:docPartObj>
        <w:docPartGallery w:val="Page Numbers (Top of Page)"/>
        <w:docPartUnique/>
      </w:docPartObj>
    </w:sdtPr>
    <w:sdtEndPr>
      <w:rPr>
        <w:noProof/>
      </w:rPr>
    </w:sdtEndPr>
    <w:sdtContent>
      <w:p w:rsidRDefault="00983782" w:rsidR="00983782">
        <w:pPr>
          <w:pStyle w:val="Zaglavlje"/>
          <w:jc w:val="center"/>
        </w:pPr>
        <w:r>
          <w:t xml:space="preserve">                                                                                                                       </w:t>
        </w:r>
        <w:r>
          <w:rPr>
            <w:noProof/>
          </w:rPr>
          <w:t xml:space="preserve"> </w:t>
        </w:r>
        <w:r w:rsidRPr="00294F31">
          <w:rPr>
            <w:b w:val="false"/>
          </w:rPr>
          <w:t>40. St -1855/2017</w:t>
        </w:r>
      </w:p>
    </w:sdtContent>
  </w:sdt>
  <w:p w:rsidRDefault="00983782" w:rsidR="0098378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782"/>
    <w:rsid w:val="00294F31"/>
    <w:rsid w:val="00407B14"/>
    <w:rsid w:val="00434EDF"/>
    <w:rsid w:val="00480FBE"/>
    <w:rsid w:val="00756D63"/>
    <w:rsid w:val="00793E2C"/>
    <w:rsid w:val="00983782"/>
    <w:rsid w:val="00A74BE5"/>
    <w:rsid w:val="00B2625B"/>
    <w:rsid w:val="00BB45CE"/>
    <w:rsid w:val="00CE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6D63"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756D63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 w:val="false"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756D63"/>
    <w:rPr>
      <w:rFonts w:cstheme="majorBidi" w:eastAsiaTheme="majorEastAsia" w:hAnsiTheme="majorHAnsi" w:asciiTheme="majorHAnsi"/>
      <w:b w:val="false"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7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37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3782"/>
    <w:pPr>
      <w:ind w:left="720"/>
      <w:contextualSpacing/>
    </w:pPr>
    <w:rPr>
      <w:rFonts w:eastAsia="Times New Roman"/>
      <w:b w:val="false"/>
    </w:rPr>
  </w:style>
  <w:style w:styleId="Tijeloteksta" w:type="paragraph">
    <w:name w:val="Body Text"/>
    <w:basedOn w:val="Normal"/>
    <w:link w:val="TijelotekstaChar"/>
    <w:rsid w:val="00983782"/>
    <w:pPr>
      <w:jc w:val="both"/>
    </w:pPr>
    <w:rPr>
      <w:rFonts w:eastAsia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83782"/>
    <w:rPr>
      <w:rFonts w:eastAsia="Times New Roman"/>
      <w:b w:val="false"/>
      <w:lang w:eastAsia="hr-HR"/>
    </w:rPr>
  </w:style>
  <w:style w:styleId="Podnaslov" w:type="paragraph">
    <w:name w:val="Subtitle"/>
    <w:basedOn w:val="Normal"/>
    <w:link w:val="PodnaslovChar"/>
    <w:qFormat/>
    <w:rsid w:val="00983782"/>
    <w:pPr>
      <w:jc w:val="both"/>
    </w:pPr>
    <w:rPr>
      <w:rFonts w:eastAsia="Times New Roman" w:hAnsi="Tahoma" w:ascii="Tahoma"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983782"/>
    <w:rPr>
      <w:rFonts w:eastAsia="Times New Roman" w:hAnsi="Tahoma" w:ascii="Tahoma"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37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3782"/>
  </w:style>
  <w:style w:styleId="Podnoje" w:type="paragraph">
    <w:name w:val="footer"/>
    <w:basedOn w:val="Normal"/>
    <w:link w:val="PodnojeChar"/>
    <w:uiPriority w:val="99"/>
    <w:unhideWhenUsed/>
    <w:rsid w:val="009837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3782"/>
  </w:style>
  <w:style w:styleId="Tekstrezerviranogmjesta" w:type="character">
    <w:name w:val="Placeholder Text"/>
    <w:basedOn w:val="Zadanifontodlomka"/>
    <w:uiPriority w:val="99"/>
    <w:semiHidden/>
    <w:rsid w:val="0040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6D63"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756D63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 w:val="0"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756D63"/>
    <w:rPr>
      <w:rFonts w:asciiTheme="majorHAnsi" w:cstheme="majorBidi" w:eastAsiaTheme="majorEastAsia" w:hAnsiTheme="majorHAnsi"/>
      <w:b w:val="0"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37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37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3782"/>
    <w:pPr>
      <w:ind w:left="720"/>
      <w:contextualSpacing/>
    </w:pPr>
    <w:rPr>
      <w:rFonts w:eastAsia="Times New Roman"/>
      <w:b w:val="0"/>
    </w:rPr>
  </w:style>
  <w:style w:styleId="Tijeloteksta" w:type="paragraph">
    <w:name w:val="Body Text"/>
    <w:basedOn w:val="Normal"/>
    <w:link w:val="TijelotekstaChar"/>
    <w:rsid w:val="00983782"/>
    <w:pPr>
      <w:jc w:val="both"/>
    </w:pPr>
    <w:rPr>
      <w:rFonts w:eastAsia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83782"/>
    <w:rPr>
      <w:rFonts w:eastAsia="Times New Roman"/>
      <w:b w:val="0"/>
      <w:lang w:eastAsia="hr-HR"/>
    </w:rPr>
  </w:style>
  <w:style w:styleId="Podnaslov" w:type="paragraph">
    <w:name w:val="Subtitle"/>
    <w:basedOn w:val="Normal"/>
    <w:link w:val="PodnaslovChar"/>
    <w:qFormat/>
    <w:rsid w:val="00983782"/>
    <w:pPr>
      <w:jc w:val="both"/>
    </w:pPr>
    <w:rPr>
      <w:rFonts w:ascii="Tahoma" w:eastAsia="Times New Roman" w:hAnsi="Tahoma"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983782"/>
    <w:rPr>
      <w:rFonts w:ascii="Tahoma" w:eastAsia="Times New Roman" w:hAnsi="Tahoma"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37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3782"/>
  </w:style>
  <w:style w:styleId="Podnoje" w:type="paragraph">
    <w:name w:val="footer"/>
    <w:basedOn w:val="Normal"/>
    <w:link w:val="PodnojeChar"/>
    <w:uiPriority w:val="99"/>
    <w:unhideWhenUsed/>
    <w:rsid w:val="009837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3782"/>
  </w:style>
  <w:style w:styleId="Tekstrezerviranogmjesta" w:type="character">
    <w:name w:val="Placeholder Text"/>
    <w:basedOn w:val="Zadanifontodlomka"/>
    <w:uiPriority w:val="99"/>
    <w:semiHidden/>
    <w:rsid w:val="0040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St-1855/2017</izvorni_sadrzaj>
    <derivirana_varijabla naziv="DomainObject.Predmet.OznakaBroj_1">St-1855/2017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UNEX MEDIA d.o.o. zastupanog po punomoćniku OD JUJNOVIĆ LUČIĆ MARKOVIĆ j.t.d.</izvorni_sadrzaj>
    <derivirana_varijabla naziv="DomainObject.Predmet.ProtustrankaFormated_1">  UNEX MEDIA d.o.o. zastupanog po punomoćniku OD JUJNOVIĆ LUČIĆ MARKOVIĆ j.t.d.</derivirana_varijabla>
  </DomainObject.Predmet.ProtustrankaFormated>
  <DomainObject.Predmet.ProtustrankaFormatedOIB>
    <izvorni_sadrzaj>  UNEX MEDIA d.o.o., OIB 31668116417 zastupanog po punomoćniku OD JUJNOVIĆ LUČIĆ MARKOVIĆ j.t.d.</izvorni_sadrzaj>
    <derivirana_varijabla naziv="DomainObject.Predmet.ProtustrankaFormatedOIB_1">  UNEX MEDIA d.o.o., OIB 31668116417 zastupanog po punomoćniku OD JUJNOVIĆ LUČIĆ MARKOVIĆ j.t.d.</derivirana_varijabla>
  </DomainObject.Predmet.ProtustrankaFormatedOIB>
  <DomainObject.Predmet.ProtustrankaFormatedWithAdress>
    <izvorni_sadrzaj> UNEX MEDIA d.o.o., Ilica 26, 10000 Zagreb zastupanog po punomoćniku OD JUJNOVIĆ LUČIĆ MARKOVIĆ j.t.d.</izvorni_sadrzaj>
    <derivirana_varijabla naziv="DomainObject.Predmet.ProtustrankaFormatedWithAdress_1"> UNEX MEDIA d.o.o., Ilica 26, 10000 Zagreb zastupanog po punomoćniku OD JUJNOVIĆ LUČIĆ MARKOVIĆ j.t.d.</derivirana_varijabla>
  </DomainObject.Predmet.ProtustrankaFormatedWithAdress>
  <DomainObject.Predmet.ProtustrankaFormatedWithAdressOIB>
    <izvorni_sadrzaj> UNEX MEDIA d.o.o., OIB 31668116417, Ilica 26, 10000 Zagreb zastupanog po punomoćniku OD JUJNOVIĆ LUČIĆ MARKOVIĆ j.t.d.</izvorni_sadrzaj>
    <derivirana_varijabla naziv="DomainObject.Predmet.ProtustrankaFormatedWithAdressOIB_1"> UNEX MEDIA d.o.o., OIB 31668116417, Ilica 26, 10000 Zagreb zastupanog po punomoćniku OD JUJNOVIĆ LUČIĆ MARKOVIĆ j.t.d.</derivirana_varijabla>
  </DomainObject.Predmet.ProtustrankaFormatedWithAdressOIB>
  <DomainObject.Predmet.ProtustrankaWithAdress>
    <izvorni_sadrzaj>UNEX MEDIA d.o.o. Ilica 26, 10000 Zagreb</izvorni_sadrzaj>
    <derivirana_varijabla naziv="DomainObject.Predmet.ProtustrankaWithAdress_1">UNEX MEDIA d.o.o. Ilica 26, 10000 Zagreb</derivirana_varijabla>
  </DomainObject.Predmet.ProtustrankaWithAdress>
  <DomainObject.Predmet.ProtustrankaWithAdressOIB>
    <izvorni_sadrzaj>UNEX MEDIA d.o.o., OIB 31668116417, Ilica 26, 10000 Zagreb</izvorni_sadrzaj>
    <derivirana_varijabla naziv="DomainObject.Predmet.ProtustrankaWithAdressOIB_1">UNEX MEDIA d.o.o., OIB 31668116417, Ilica 26, 10000 Zagreb</derivirana_varijabla>
  </DomainObject.Predmet.ProtustrankaWithAdressOIB>
  <DomainObject.Predmet.ProtustrankaNazivFormated>
    <izvorni_sadrzaj>UNEX MEDIA d.o.o.</izvorni_sadrzaj>
    <derivirana_varijabla naziv="DomainObject.Predmet.ProtustrankaNazivFormated_1">UNEX MEDIA d.o.o.</derivirana_varijabla>
  </DomainObject.Predmet.ProtustrankaNazivFormated>
  <DomainObject.Predmet.ProtustrankaNazivFormatedOIB>
    <izvorni_sadrzaj>UNEX MEDIA d.o.o., OIB 31668116417</izvorni_sadrzaj>
    <derivirana_varijabla naziv="DomainObject.Predmet.ProtustrankaNazivFormatedOIB_1">UNEX MEDIA d.o.o., OIB 31668116417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UNEX MEDIA d.o.o.</izvorni_sadrzaj>
    <derivirana_varijabla naziv="DomainObject.Predmet.StrankaFormated_1">  UNEX MEDIA d.o.o.</derivirana_varijabla>
  </DomainObject.Predmet.StrankaFormated>
  <DomainObject.Predmet.StrankaFormatedOIB>
    <izvorni_sadrzaj>  UNEX MEDIA d.o.o., OIB 31668116417</izvorni_sadrzaj>
    <derivirana_varijabla naziv="DomainObject.Predmet.StrankaFormatedOIB_1">  UNEX MEDIA d.o.o., OIB 31668116417</derivirana_varijabla>
  </DomainObject.Predmet.StrankaFormatedOIB>
  <DomainObject.Predmet.StrankaFormatedWithAdress>
    <izvorni_sadrzaj> UNEX MEDIA d.o.o., Ilica 26, 10000 Zagreb</izvorni_sadrzaj>
    <derivirana_varijabla naziv="DomainObject.Predmet.StrankaFormatedWithAdress_1"> UNEX MEDIA d.o.o., Ilica 26, 10000 Zagreb</derivirana_varijabla>
  </DomainObject.Predmet.StrankaFormatedWithAdress>
  <DomainObject.Predmet.StrankaFormatedWithAdressOIB>
    <izvorni_sadrzaj> UNEX MEDIA d.o.o., OIB 31668116417, Ilica 26, 10000 Zagreb</izvorni_sadrzaj>
    <derivirana_varijabla naziv="DomainObject.Predmet.StrankaFormatedWithAdressOIB_1"> UNEX MEDIA d.o.o., OIB 31668116417, Ilica 26, 10000 Zagreb</derivirana_varijabla>
  </DomainObject.Predmet.StrankaFormatedWithAdressOIB>
  <DomainObject.Predmet.StrankaWithAdress>
    <izvorni_sadrzaj>UNEX MEDIA d.o.o. Ilica 26,10000 Zagreb</izvorni_sadrzaj>
    <derivirana_varijabla naziv="DomainObject.Predmet.StrankaWithAdress_1">UNEX MEDIA d.o.o. Ilica 26,10000 Zagreb</derivirana_varijabla>
  </DomainObject.Predmet.StrankaWithAdress>
  <DomainObject.Predmet.StrankaWithAdressOIB>
    <izvorni_sadrzaj>UNEX MEDIA d.o.o., OIB 31668116417, Ilica 26,10000 Zagreb</izvorni_sadrzaj>
    <derivirana_varijabla naziv="DomainObject.Predmet.StrankaWithAdressOIB_1">UNEX MEDIA d.o.o., OIB 31668116417, Ilica 26,10000 Zagreb</derivirana_varijabla>
  </DomainObject.Predmet.StrankaWithAdressOIB>
  <DomainObject.Predmet.StrankaNazivFormated>
    <izvorni_sadrzaj>UNEX MEDIA d.o.o.</izvorni_sadrzaj>
    <derivirana_varijabla naziv="DomainObject.Predmet.StrankaNazivFormated_1">UNEX MEDIA d.o.o.</derivirana_varijabla>
  </DomainObject.Predmet.StrankaNazivFormated>
  <DomainObject.Predmet.StrankaNazivFormatedOIB>
    <izvorni_sadrzaj>UNEX MEDIA d.o.o., OIB 31668116417</izvorni_sadrzaj>
    <derivirana_varijabla naziv="DomainObject.Predmet.StrankaNazivFormatedOIB_1">UNEX MEDIA d.o.o., OIB 31668116417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UNEX MEDIA d.o.o.</item>
    </izvorni_sadrzaj>
    <derivirana_varijabla naziv="DomainObject.Predmet.StrankaListFormated_1">
      <item>UNEX MEDIA d.o.o.</item>
    </derivirana_varijabla>
  </DomainObject.Predmet.StrankaListFormated>
  <DomainObject.Predmet.StrankaListFormatedOIB>
    <izvorni_sadrzaj>
      <item>UNEX MEDIA d.o.o., OIB 31668116417</item>
    </izvorni_sadrzaj>
    <derivirana_varijabla naziv="DomainObject.Predmet.StrankaListFormatedOIB_1">
      <item>UNEX MEDIA d.o.o., OIB 31668116417</item>
    </derivirana_varijabla>
  </DomainObject.Predmet.StrankaListFormatedOIB>
  <DomainObject.Predmet.StrankaListFormatedWithAdress>
    <izvorni_sadrzaj>
      <item>UNEX MEDIA d.o.o., Ilica 26, 10000 Zagreb</item>
    </izvorni_sadrzaj>
    <derivirana_varijabla naziv="DomainObject.Predmet.StrankaListFormatedWithAdress_1">
      <item>UNEX MEDIA d.o.o., Ilica 26, 10000 Zagreb</item>
    </derivirana_varijabla>
  </DomainObject.Predmet.StrankaListFormatedWithAdress>
  <DomainObject.Predmet.StrankaListFormatedWithAdressOIB>
    <izvorni_sadrzaj>
      <item>UNEX MEDIA d.o.o., OIB 31668116417, Ilica 26, 10000 Zagreb</item>
    </izvorni_sadrzaj>
    <derivirana_varijabla naziv="DomainObject.Predmet.StrankaListFormatedWithAdressOIB_1">
      <item>UNEX MEDIA d.o.o., OIB 31668116417, Ilica 26, 10000 Zagreb</item>
    </derivirana_varijabla>
  </DomainObject.Predmet.StrankaListFormatedWithAdressOIB>
  <DomainObject.Predmet.StrankaListNazivFormated>
    <izvorni_sadrzaj>
      <item>UNEX MEDIA d.o.o.</item>
    </izvorni_sadrzaj>
    <derivirana_varijabla naziv="DomainObject.Predmet.StrankaListNazivFormated_1">
      <item>UNEX MEDIA d.o.o.</item>
    </derivirana_varijabla>
  </DomainObject.Predmet.StrankaListNazivFormated>
  <DomainObject.Predmet.StrankaListNazivFormatedOIB>
    <izvorni_sadrzaj>
      <item>UNEX MEDIA d.o.o., OIB 31668116417</item>
    </izvorni_sadrzaj>
    <derivirana_varijabla naziv="DomainObject.Predmet.StrankaListNazivFormatedOIB_1">
      <item>UNEX MEDIA d.o.o., OIB 31668116417</item>
    </derivirana_varijabla>
  </DomainObject.Predmet.StrankaListNazivFormatedOIB>
  <DomainObject.Predmet.ProtuStrankaListFormated>
    <izvorni_sadrzaj>
      <item>UNEX MEDIA d.o.o. zastupanog po punomoćniku OD JUJNOVIĆ LUČIĆ MARKOVIĆ j.t.d.</item>
    </izvorni_sadrzaj>
    <derivirana_varijabla naziv="DomainObject.Predmet.ProtuStrankaListFormated_1">
      <item>UNEX MEDIA d.o.o. zastupanog po punomoćniku OD JUJNOVIĆ LUČIĆ MARKOVIĆ j.t.d.</item>
    </derivirana_varijabla>
  </DomainObject.Predmet.ProtuStrankaListFormated>
  <DomainObject.Predmet.ProtuStrankaListFormatedOIB>
    <izvorni_sadrzaj>
      <item>UNEX MEDIA d.o.o., OIB 31668116417 zastupanog po punomoćniku OD JUJNOVIĆ LUČIĆ MARKOVIĆ j.t.d.</item>
    </izvorni_sadrzaj>
    <derivirana_varijabla naziv="DomainObject.Predmet.ProtuStrankaListFormatedOIB_1">
      <item>UNEX MEDIA d.o.o., OIB 31668116417 zastupanog po punomoćniku OD JUJNOVIĆ LUČIĆ MARKOVIĆ j.t.d.</item>
    </derivirana_varijabla>
  </DomainObject.Predmet.ProtuStrankaListFormatedOIB>
  <DomainObject.Predmet.ProtuStrankaListFormatedWithAdress>
    <izvorni_sadrzaj>
      <item>UNEX MEDIA d.o.o., Ilica 26, 10000 Zagreb zastupanog po punomoćniku OD JUJNOVIĆ LUČIĆ MARKOVIĆ j.t.d.</item>
    </izvorni_sadrzaj>
    <derivirana_varijabla naziv="DomainObject.Predmet.ProtuStrankaListFormatedWithAdress_1">
      <item>UNEX MEDIA d.o.o., Ilica 26, 10000 Zagreb zastupanog po punomoćniku OD JUJNOVIĆ LUČIĆ MARKOVIĆ j.t.d.</item>
    </derivirana_varijabla>
  </DomainObject.Predmet.ProtuStrankaListFormatedWithAdress>
  <DomainObject.Predmet.ProtuStrankaListFormatedWithAdressOIB>
    <izvorni_sadrzaj>
      <item>UNEX MEDIA d.o.o., OIB 31668116417, Ilica 26, 10000 Zagreb zastupanog po punomoćniku OD JUJNOVIĆ LUČIĆ MARKOVIĆ j.t.d.</item>
    </izvorni_sadrzaj>
    <derivirana_varijabla naziv="DomainObject.Predmet.ProtuStrankaListFormatedWithAdressOIB_1">
      <item>UNEX MEDIA d.o.o., OIB 31668116417, Ilica 26, 10000 Zagreb zastupanog po punomoćniku OD JUJNOVIĆ LUČIĆ MARKOVIĆ j.t.d.</item>
    </derivirana_varijabla>
  </DomainObject.Predmet.ProtuStrankaListFormatedWithAdressOIB>
  <DomainObject.Predmet.ProtuStrankaListNazivFormated>
    <izvorni_sadrzaj>
      <item>UNEX MEDIA d.o.o.</item>
    </izvorni_sadrzaj>
    <derivirana_varijabla naziv="DomainObject.Predmet.ProtuStrankaListNazivFormated_1">
      <item>UNEX MEDIA d.o.o.</item>
    </derivirana_varijabla>
  </DomainObject.Predmet.ProtuStrankaListNazivFormated>
  <DomainObject.Predmet.ProtuStrankaListNazivFormatedOIB>
    <izvorni_sadrzaj>
      <item>UNEX MEDIA d.o.o., OIB 31668116417</item>
    </izvorni_sadrzaj>
    <derivirana_varijabla naziv="DomainObject.Predmet.ProtuStrankaListNazivFormatedOIB_1">
      <item>UNEX MEDIA d.o.o., OIB 31668116417</item>
    </derivirana_varijabla>
  </DomainObject.Predmet.ProtuStrankaListNazivFormatedOIB>
  <DomainObject.Predmet.OstaliListFormated>
    <izvorni_sadrzaj>
      <item>OD JUJNOVIĆ LUČIĆ MARKOVIĆ j.t.d. punomoćnik sudionika u postupku UNEX MEDIA d.o.o.</item>
      <item>Andrea Šumanovac</item>
      <item>Odvjetničko društvo Borić &amp; partneri d.o.o.</item>
    </izvorni_sadrzaj>
    <derivirana_varijabla naziv="DomainObject.Predmet.OstaliListFormated_1">
      <item>OD JUJNOVIĆ LUČIĆ MARKOVIĆ j.t.d. punomoćnik sudionika u postupku UNEX MEDIA d.o.o.</item>
      <item>Andrea Šumanovac</item>
      <item>Odvjetničko društvo Borić &amp; partneri d.o.o.</item>
    </derivirana_varijabla>
  </DomainObject.Predmet.OstaliListFormated>
  <DomainObject.Predmet.OstaliListFormatedOIB>
    <izvorni_sadrzaj>
      <item>OD JUJNOVIĆ LUČIĆ MARKOVIĆ j.t.d. punomoćnik sudionika u postupku UNEX MEDIA d.o.o.</item>
      <item>Andrea Šumanovac, OIB 74239860723</item>
      <item>Odvjetničko društvo Borić &amp; partneri d.o.o., OIB 75819777315</item>
    </izvorni_sadrzaj>
    <derivirana_varijabla naziv="DomainObject.Predmet.OstaliListFormatedOIB_1">
      <item>OD JUJNOVIĆ LUČIĆ MARKOVIĆ j.t.d. punomoćnik sudionika u postupku UNEX MEDIA d.o.o.</item>
      <item>Andrea Šumanovac, OIB 74239860723</item>
      <item>Odvjetničko društvo Borić &amp; partneri d.o.o., OIB 75819777315</item>
    </derivirana_varijabla>
  </DomainObject.Predmet.OstaliListFormatedOIB>
  <DomainObject.Predmet.OstaliListFormatedWithAdress>
    <izvorni_sadrzaj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izvorni_sadrzaj>
    <derivirana_varijabla naziv="DomainObject.Predmet.OstaliListFormatedWithAdress_1">
      <item>OD JUJNOVIĆ LUČIĆ MARKOVIĆ j.t.d., Strojarska 20/22, 10000 Zagreb punomoćnik sudionika u postupku UNEX MEDIA d.o.o.</item>
      <item>Andrea Šumanovac, Lopašićeva 14, 10000 Zagreb</item>
      <item>Odvjetničko društvo Borić &amp; partneri d.o.o., Slavonska avenija 6, 10000 Zagreb</item>
    </derivirana_varijabla>
  </DomainObject.Predmet.OstaliListFormatedWithAdress>
  <DomainObject.Predmet.OstaliListFormatedWithAdressOIB>
    <izvorni_sadrzaj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izvorni_sadrzaj>
    <derivirana_varijabla naziv="DomainObject.Predmet.OstaliListFormatedWithAdressOIB_1">
      <item>OD JUJNOVIĆ LUČIĆ MARKOVIĆ j.t.d., Strojarska 20/22, 10000 Zagreb punomoćnik sudionika u postupku UNEX MEDIA d.o.o.</item>
      <item>Andrea Šumanovac, OIB 74239860723, Lopašićeva 14, 10000 Zagreb</item>
      <item>Odvjetničko društvo Borić &amp; partneri d.o.o., OIB 75819777315, Slavonska avenija 6, 10000 Zagreb</item>
    </derivirana_varijabla>
  </DomainObject.Predmet.OstaliListFormatedWithAdressOIB>
  <DomainObject.Predmet.OstaliListNazivFormated>
    <izvorni_sadrzaj>
      <item>OD JUJNOVIĆ LUČIĆ MARKOVIĆ j.t.d.</item>
      <item>Andrea Šumanovac</item>
      <item>Odvjetničko društvo Borić &amp; partneri d.o.o.</item>
    </izvorni_sadrzaj>
    <derivirana_varijabla naziv="DomainObject.Predmet.OstaliListNazivFormated_1">
      <item>OD JUJNOVIĆ LUČIĆ MARKOVIĆ j.t.d.</item>
      <item>Andrea Šumanovac</item>
      <item>Odvjetničko društvo Borić &amp; partneri d.o.o.</item>
    </derivirana_varijabla>
  </DomainObject.Predmet.OstaliListNazivFormated>
  <DomainObject.Predmet.OstaliListNazivFormatedOIB>
    <izvorni_sadrzaj>
      <item>OD JUJNOVIĆ LUČIĆ MARKOVIĆ j.t.d.</item>
      <item>Andrea Šumanovac, OIB 74239860723</item>
      <item>Odvjetničko društvo Borić &amp; partneri d.o.o., OIB 75819777315</item>
    </izvorni_sadrzaj>
    <derivirana_varijabla naziv="DomainObject.Predmet.OstaliListNazivFormatedOIB_1">
      <item>OD JUJNOVIĆ LUČIĆ MARKOVIĆ j.t.d.</item>
      <item>Andrea Šumanovac, OIB 74239860723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UNEX MEDIA d.o.o.</izvorni_sadrzaj>
    <derivirana_varijabla naziv="DomainObject.Predmet.StrankaIDrugi_1">UNEX MEDIA d.o.o.</derivirana_varijabla>
  </DomainObject.Predmet.StrankaIDrugi>
  <DomainObject.Predmet.ProtustrankaIDrugi>
    <izvorni_sadrzaj>UNEX MEDIA d.o.o.</izvorni_sadrzaj>
    <derivirana_varijabla naziv="DomainObject.Predmet.ProtustrankaIDrugi_1">UNEX MEDIA d.o.o.</derivirana_varijabla>
  </DomainObject.Predmet.ProtustrankaIDrugi>
  <DomainObject.Predmet.StrankaIDrugiAdressOIB>
    <izvorni_sadrzaj>UNEX MEDIA d.o.o., OIB 31668116417, Ilica 26, 10000 Zagreb</izvorni_sadrzaj>
    <derivirana_varijabla naziv="DomainObject.Predmet.StrankaIDrugiAdressOIB_1">UNEX MEDIA d.o.o., OIB 31668116417, Ilica 26, 10000 Zagreb</derivirana_varijabla>
  </DomainObject.Predmet.StrankaIDrugiAdressOIB>
  <DomainObject.Predmet.ProtustrankaIDrugiAdressOIB>
    <izvorni_sadrzaj>UNEX MEDIA d.o.o., OIB 31668116417, Ilica 26, 10000 Zagreb</izvorni_sadrzaj>
    <derivirana_varijabla naziv="DomainObject.Predmet.ProtustrankaIDrugiAdressOIB_1">UNEX MEDIA d.o.o., OIB 31668116417, Ilica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UNEX MEDIA d.o.o.</item>
      <item>UNEX MEDIA d.o.o.</item>
      <item>OD JUJNOVIĆ LUČIĆ MARKOVIĆ j.t.d.</item>
      <item>Andrea Šumanovac</item>
      <item>Odvjetničko društvo Borić &amp; partneri d.o.o.</item>
    </izvorni_sadrzaj>
    <derivirana_varijabla naziv="DomainObject.Predmet.SudioniciListNaziv_1">
      <item>UNEX MEDIA d.o.o.</item>
      <item>UNEX MEDIA d.o.o.</item>
      <item>OD JUJNOVIĆ LUČIĆ MARKOVIĆ j.t.d.</item>
      <item>Andrea Šumanovac</item>
      <item>Odvjetničko društvo Borić &amp; partneri d.o.o.</item>
    </derivirana_varijabla>
  </DomainObject.Predmet.SudioniciListNaziv>
  <DomainObject.Predmet.SudioniciListAdressOIB>
    <izvorni_sadrzaj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izvorni_sadrzaj>
    <derivirana_varijabla naziv="DomainObject.Predmet.SudioniciListAdressOIB_1">
      <item>UNEX MEDIA d.o.o., OIB 31668116417, Ilica 26,10000 Zagreb</item>
      <item>UNEX MEDIA d.o.o., OIB 31668116417, Ilica 26,10000 Zagreb</item>
      <item>OD JUJNOVIĆ LUČIĆ MARKOVIĆ j.t.d., Strojarska 20/22,10000 Zagreb</item>
      <item>Andrea Šumanovac, OIB 74239860723, Lopašićeva 14,10000 Zagreb</item>
      <item>Odvjetničko društvo Borić &amp; partneri d.o.o.,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31668116417</item>
      <item>, OIB 31668116417</item>
      <item>, OIB null</item>
      <item>, OIB 74239860723</item>
      <item>, OIB 75819777315</item>
    </izvorni_sadrzaj>
    <derivirana_varijabla naziv="DomainObject.Predmet.SudioniciListNazivOIB_1">
      <item>, OIB 31668116417</item>
      <item>, OIB 31668116417</item>
      <item>, OIB null</item>
      <item>, OIB 74239860723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9384E-CC95-4F00-9FCF-1CD0F1BC23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1901</properties:Characters>
  <properties:Lines>71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2017-09-06T10:03:00Z</dcterms:created>
  <dc:creator>Neven Jakšić</dc:creator>
  <cp:lastModifiedBy>Valentina Delač</cp:lastModifiedBy>
  <cp:lastPrinted>2017-09-06T10:02:00Z</cp:lastPrinted>
  <dcterms:modified xmlns:xsi="http://www.w3.org/2001/XMLSchema-instance" xsi:type="dcterms:W3CDTF">2017-09-06T10:40:00Z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