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a3f9" w14:paraId="24da3f9" w:rsidRDefault="00FB0302" w:rsidP="00FB0302" w:rsidR="00FB0302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0302" w:rsidP="00FB0302" w:rsidR="00FB0302">
      <w:pPr>
        <w:spacing w:after="0"/>
      </w:pPr>
      <w:r>
        <w:t xml:space="preserve">         REPUBLIKA HRVATSKA</w:t>
      </w:r>
    </w:p>
    <w:p w:rsidRDefault="00FB0302" w:rsidP="00FB0302" w:rsidR="00FB0302">
      <w:pPr>
        <w:spacing w:after="0"/>
      </w:pPr>
      <w:r>
        <w:t xml:space="preserve"> TRGOVAČKI SUD U VARAŽDINU</w:t>
      </w:r>
    </w:p>
    <w:p w:rsidRDefault="00FB0302" w:rsidP="00FB0302" w:rsidR="00FB0302">
      <w:pPr>
        <w:spacing w:after="0"/>
        <w:ind w:firstLine="720"/>
      </w:pPr>
      <w:r>
        <w:t xml:space="preserve">         B. Radić 2</w:t>
      </w:r>
    </w:p>
    <w:p w:rsidRDefault="00FB0302" w:rsidP="00FB0302" w:rsidR="00FB0302">
      <w:pPr>
        <w:spacing w:after="0"/>
        <w:jc w:val="center"/>
      </w:pPr>
    </w:p>
    <w:p w:rsidRDefault="00FB0302" w:rsidP="00FB0302" w:rsidR="00FB0302">
      <w:pPr>
        <w:spacing w:after="0"/>
        <w:jc w:val="center"/>
      </w:pPr>
    </w:p>
    <w:p w:rsidRDefault="00FB0302" w:rsidP="00FB0302" w:rsidR="00FB0302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IZO – TERM – MONTAŽA d.o.o., OIB: 54533325525</w:t>
      </w:r>
      <w:r>
        <w:t>, sa sjedištem u</w:t>
      </w:r>
      <w:r>
        <w:t xml:space="preserve"> Mladine 37</w:t>
      </w:r>
      <w:r>
        <w:t xml:space="preserve">, </w:t>
      </w:r>
      <w:r>
        <w:t>48260 Križevci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FB0302" w:rsidP="00FB0302" w:rsidR="00FB0302">
      <w:pPr>
        <w:spacing w:after="0"/>
        <w:jc w:val="both"/>
      </w:pPr>
    </w:p>
    <w:p w:rsidRDefault="00FB0302" w:rsidP="00FB0302" w:rsidR="00FB030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B0302" w:rsidP="00FB0302" w:rsidR="00FB0302">
      <w:pPr>
        <w:spacing w:after="0"/>
        <w:jc w:val="both"/>
      </w:pPr>
    </w:p>
    <w:p w:rsidRDefault="00FB0302" w:rsidP="00FB0302" w:rsidR="00FB0302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IZO – TERM – MONTAŽA d.o.o., OIB: 54533325525, sa sjedištem u Mladine 37, 48260 </w:t>
      </w:r>
      <w:proofErr w:type="spellStart"/>
      <w:r>
        <w:t>Križevc</w:t>
      </w:r>
      <w:proofErr w:type="spellEnd"/>
      <w:r>
        <w:t xml:space="preserve">, iznosi </w:t>
      </w:r>
      <w:r>
        <w:t>104.913,68</w:t>
      </w:r>
      <w:r>
        <w:t xml:space="preserve"> kn.</w:t>
      </w:r>
    </w:p>
    <w:p w:rsidRDefault="00FB0302" w:rsidP="00FB0302" w:rsidR="00FB0302">
      <w:pPr>
        <w:spacing w:after="0"/>
        <w:jc w:val="both"/>
      </w:pPr>
    </w:p>
    <w:p w:rsidRDefault="00FB0302" w:rsidP="00FB0302" w:rsidR="00FB0302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Mario </w:t>
      </w:r>
      <w:proofErr w:type="spellStart"/>
      <w:r>
        <w:t>Jasek</w:t>
      </w:r>
      <w:proofErr w:type="spellEnd"/>
      <w:r>
        <w:t>, OIB: 07851090182</w:t>
      </w:r>
      <w:r>
        <w:t xml:space="preserve">, </w:t>
      </w:r>
      <w:r>
        <w:t>Križevci</w:t>
      </w:r>
      <w:r>
        <w:t xml:space="preserve">, </w:t>
      </w:r>
      <w:r>
        <w:t>Ulica Matije Gupca 46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B0302" w:rsidP="00FB0302" w:rsidR="00FB0302">
      <w:pPr>
        <w:spacing w:after="0"/>
        <w:jc w:val="both"/>
      </w:pPr>
    </w:p>
    <w:p w:rsidRDefault="00FB0302" w:rsidP="00FB0302" w:rsidR="00FB0302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B0302" w:rsidP="00FB0302" w:rsidR="00FB0302">
      <w:pPr>
        <w:spacing w:after="0"/>
        <w:jc w:val="both"/>
      </w:pPr>
    </w:p>
    <w:p w:rsidRDefault="00FB0302" w:rsidP="00FB0302" w:rsidR="00FB030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B0302" w:rsidP="00FB0302" w:rsidR="00FB0302">
      <w:pPr>
        <w:spacing w:after="0"/>
        <w:ind w:firstLine="720"/>
        <w:jc w:val="both"/>
      </w:pPr>
    </w:p>
    <w:p w:rsidRDefault="00FB0302" w:rsidP="00FB0302" w:rsidR="00FB0302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FB0302" w:rsidP="00FB0302" w:rsidR="00FB0302">
      <w:pPr>
        <w:spacing w:after="0"/>
        <w:jc w:val="both"/>
      </w:pPr>
    </w:p>
    <w:p w:rsidRDefault="00FB0302" w:rsidP="00FB0302" w:rsidR="00FB0302">
      <w:pPr>
        <w:spacing w:after="0"/>
        <w:jc w:val="both"/>
      </w:pPr>
    </w:p>
    <w:p w:rsidRDefault="00FB0302" w:rsidP="00FB0302" w:rsidR="00FB0302">
      <w:pPr>
        <w:spacing w:after="0"/>
        <w:jc w:val="both"/>
      </w:pPr>
    </w:p>
    <w:p w:rsidRDefault="00FB0302" w:rsidP="00FB0302" w:rsidR="00FB0302">
      <w:pPr>
        <w:spacing w:after="0"/>
        <w:jc w:val="both"/>
      </w:pPr>
    </w:p>
    <w:p w:rsidRDefault="00FB0302" w:rsidP="00FB0302" w:rsidR="00FB0302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FB0302" w:rsidP="00FB0302" w:rsidR="00FB0302">
      <w:pPr>
        <w:spacing w:after="0"/>
        <w:outlineLvl w:val="0"/>
      </w:pPr>
    </w:p>
    <w:p w:rsidRDefault="00FB0302" w:rsidP="00FB0302" w:rsidR="00FB0302">
      <w:pPr>
        <w:spacing w:after="0"/>
        <w:jc w:val="center"/>
        <w:outlineLvl w:val="0"/>
      </w:pPr>
    </w:p>
    <w:p w:rsidRDefault="00FB0302" w:rsidP="00FB0302" w:rsidR="00FB0302">
      <w:pPr>
        <w:spacing w:after="0"/>
        <w:jc w:val="center"/>
        <w:outlineLvl w:val="0"/>
      </w:pPr>
      <w:r>
        <w:t>Obrazloženje</w:t>
      </w:r>
    </w:p>
    <w:p w:rsidRDefault="00FB0302" w:rsidP="00FB0302" w:rsidR="00FB0302">
      <w:pPr>
        <w:spacing w:after="0"/>
        <w:outlineLvl w:val="0"/>
      </w:pPr>
    </w:p>
    <w:p w:rsidRDefault="00FB0302" w:rsidP="00FB0302" w:rsidR="00FB0302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>IZO – TERM – MONTAŽA d.o.o., OIB: 54533325525, sa sjedištem u Mladine 37, 48260 Križevc</w:t>
      </w:r>
      <w:r>
        <w:t>i</w:t>
      </w:r>
      <w:r>
        <w:t xml:space="preserve">, navodeći da dužnik na dan </w:t>
      </w:r>
      <w:r>
        <w:t>28. listopada</w:t>
      </w:r>
      <w:r>
        <w:t xml:space="preserve"> 2015. u Očevidniku redoslijeda osnova za plaćanje ima evidentirane neizvršene osnove za plaćanje u ukupnom iznosu od </w:t>
      </w:r>
      <w:r>
        <w:t>104.913,68</w:t>
      </w:r>
      <w:bookmarkStart w:name="_GoBack" w:id="0"/>
      <w:bookmarkEnd w:id="0"/>
      <w:r>
        <w:t xml:space="preserve"> kn te da dužnik nema zaposlenih.</w:t>
      </w:r>
    </w:p>
    <w:p w:rsidRDefault="00FB0302" w:rsidP="00FB0302" w:rsidR="00FB0302">
      <w:pPr>
        <w:spacing w:after="0"/>
        <w:jc w:val="both"/>
        <w:outlineLvl w:val="0"/>
      </w:pPr>
    </w:p>
    <w:p w:rsidRDefault="00FB0302" w:rsidP="00FB0302" w:rsidR="00FB030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B0302" w:rsidP="00FB0302" w:rsidR="00FB0302">
      <w:pPr>
        <w:spacing w:after="0"/>
        <w:jc w:val="both"/>
        <w:outlineLvl w:val="0"/>
      </w:pPr>
    </w:p>
    <w:p w:rsidRDefault="00FB0302" w:rsidP="00FB0302" w:rsidR="00FB0302">
      <w:pPr>
        <w:spacing w:after="0"/>
        <w:jc w:val="center"/>
        <w:outlineLvl w:val="0"/>
      </w:pPr>
    </w:p>
    <w:p w:rsidRDefault="00FB0302" w:rsidP="00FB0302" w:rsidR="00FB0302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FB0302" w:rsidP="00FB0302" w:rsidR="00FB0302">
      <w:pPr>
        <w:spacing w:after="0"/>
        <w:jc w:val="center"/>
        <w:outlineLvl w:val="0"/>
      </w:pPr>
    </w:p>
    <w:p w:rsidRDefault="00FB0302" w:rsidP="00FB0302" w:rsidR="00FB030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B0302" w:rsidP="00FB0302" w:rsidR="00FB0302">
      <w:pPr>
        <w:spacing w:after="0"/>
        <w:jc w:val="center"/>
        <w:outlineLvl w:val="0"/>
      </w:pPr>
    </w:p>
    <w:p w:rsidRDefault="00FB0302" w:rsidP="00FB0302" w:rsidR="00FB0302">
      <w:pPr>
        <w:spacing w:after="0"/>
        <w:ind w:firstLine="720" w:left="3600"/>
        <w:jc w:val="center"/>
        <w:outlineLvl w:val="0"/>
      </w:pPr>
      <w:r>
        <w:t>STEČAJNI SUDAC:</w:t>
      </w:r>
    </w:p>
    <w:p w:rsidRDefault="00FB0302" w:rsidP="00FB0302" w:rsidR="00FB0302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proofErr w:type="spellEnd"/>
    </w:p>
    <w:p w:rsidRDefault="00FB0302" w:rsidP="00FB0302" w:rsidR="00FB0302">
      <w:pPr>
        <w:spacing w:after="0"/>
        <w:ind w:firstLine="720" w:left="3600"/>
        <w:jc w:val="center"/>
        <w:outlineLvl w:val="0"/>
      </w:pPr>
    </w:p>
    <w:p w:rsidRDefault="00FB0302" w:rsidP="00FB0302" w:rsidR="00FB0302">
      <w:pPr>
        <w:spacing w:after="0"/>
        <w:outlineLvl w:val="0"/>
      </w:pPr>
    </w:p>
    <w:p w:rsidRDefault="00FB0302" w:rsidP="00FB0302" w:rsidR="00FB0302">
      <w:pPr>
        <w:spacing w:after="0"/>
        <w:outlineLvl w:val="0"/>
      </w:pPr>
    </w:p>
    <w:p w:rsidRDefault="00FB0302" w:rsidP="00FB0302" w:rsidR="00FB0302">
      <w:pPr>
        <w:spacing w:after="0"/>
        <w:outlineLvl w:val="0"/>
      </w:pPr>
    </w:p>
    <w:p w:rsidRDefault="00FB0302" w:rsidP="00FB0302" w:rsidR="00FB0302">
      <w:pPr>
        <w:spacing w:after="0"/>
        <w:outlineLvl w:val="0"/>
      </w:pPr>
    </w:p>
    <w:p w:rsidRDefault="00FB0302" w:rsidP="00FB0302" w:rsidR="00FB0302">
      <w:pPr>
        <w:spacing w:after="0"/>
        <w:outlineLvl w:val="0"/>
      </w:pPr>
      <w:r>
        <w:t>DNA:</w:t>
      </w:r>
    </w:p>
    <w:p w:rsidRDefault="00FB0302" w:rsidP="00FB0302" w:rsidR="00FB0302">
      <w:pPr>
        <w:spacing w:after="0"/>
        <w:outlineLvl w:val="0"/>
      </w:pPr>
      <w:r>
        <w:t>- e-Oglasna ploča suda</w:t>
      </w:r>
    </w:p>
    <w:p w:rsidRDefault="00AE649C" w:rsidP="00FB0302" w:rsidR="00AE649C" w:rsidRPr="00B76F3C">
      <w:pPr>
        <w:pStyle w:val="Naslov3"/>
        <w:numPr>
          <w:ilvl w:val="0"/>
          <w:numId w:val="0"/>
        </w:numPr>
      </w:pPr>
    </w:p>
    <w:p w:rsidRDefault="00FB030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B0302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302" w:rsidP="00FB0302" w:rsidR="008333A9">
    <w:pPr>
      <w:pStyle w:val="Zaglavlje"/>
      <w:tabs>
        <w:tab w:pos="3834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St-641/14-4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302" w:rsidR="00FB0302">
    <w:pPr>
      <w:pStyle w:val="Zaglavlje"/>
    </w:pPr>
    <w:r>
      <w:t>Poslovni broj: 6 St-641/15-4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302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82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St-641/2015-4</izvorni_sadrzaj>
    <derivirana_varijabla naziv="DomainObject.Oznaka_1">St-641/2015-4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IZO-TERM MONTAŽA - završni radovi u građevinarstvu, proizvodnja, trgovina i usluge d.o.o.</izvorni_sadrzaj>
    <derivirana_varijabla naziv="DomainObject.Predmet.ProtustrankaFormated_1">  IZO-TERM MONTAŽA - završni radovi u građevinarstvu, proizvodnja, trgovina i usluge d.o.o.</derivirana_varijabla>
  </DomainObject.Predmet.ProtustrankaFormated>
  <DomainObject.Predmet.ProtustrankaFormatedOIB>
    <izvorni_sadrzaj>  IZO-TERM MONTAŽA - završni radovi u građevinarstvu, proizvodnja, trgovina i usluge d.o.o., OIB 54533325525</izvorni_sadrzaj>
    <derivirana_varijabla naziv="DomainObject.Predmet.ProtustrankaFormatedOIB_1">  IZO-TERM MONTAŽA - završni radovi u građevinarstvu, proizvodnja, trgovina i usluge d.o.o., OIB 54533325525</derivirana_varijabla>
  </DomainObject.Predmet.ProtustrankaFormatedOIB>
  <DomainObject.Predmet.ProtustrankaFormatedWithAdress>
    <izvorni_sadrzaj> IZO-TERM MONTAŽA - završni radovi u građevinarstvu, proizvodnja, trgovina i usluge d.o.o., Mladine 37, 48260 Križevci</izvorni_sadrzaj>
    <derivirana_varijabla naziv="DomainObject.Predmet.ProtustrankaFormatedWithAdress_1"> IZO-TERM MONTAŽA - završni radovi u građevinarstvu, proizvodnja, trgovina i usluge d.o.o., Mladine 37, 48260 Križevci</derivirana_varijabla>
  </DomainObject.Predmet.ProtustrankaFormatedWithAdress>
  <DomainObject.Predmet.ProtustrankaFormatedWithAdressOIB>
    <izvorni_sadrzaj> IZO-TERM MONTAŽA - završni radovi u građevinarstvu, proizvodnja, trgovina i usluge d.o.o., OIB 54533325525, Mladine 37, 48260 Križevci</izvorni_sadrzaj>
    <derivirana_varijabla naziv="DomainObject.Predmet.ProtustrankaFormatedWithAdressOIB_1"> IZO-TERM MONTAŽA - završni radovi u građevinarstvu, proizvodnja, trgovina i usluge d.o.o., OIB 54533325525, Mladine 37, 48260 Križevci</derivirana_varijabla>
  </DomainObject.Predmet.ProtustrankaFormatedWithAdressOIB>
  <DomainObject.Predmet.ProtustrankaWithAdress>
    <izvorni_sadrzaj>IZO-TERM MONTAŽA - završni radovi u građevinarstvu, proizvodnja, trgovina i usluge d.o.o. Mladine 37, 48260 Križevci</izvorni_sadrzaj>
    <derivirana_varijabla naziv="DomainObject.Predmet.ProtustrankaWithAdress_1">IZO-TERM MONTAŽA - završni radovi u građevinarstvu, proizvodnja, trgovina i usluge d.o.o. Mladine 37, 48260 Križevci</derivirana_varijabla>
  </DomainObject.Predmet.ProtustrankaWithAdress>
  <DomainObject.Predmet.ProtustrankaWithAdressOIB>
    <izvorni_sadrzaj>IZO-TERM MONTAŽA - završni radovi u građevinarstvu, proizvodnja, trgovina i usluge d.o.o., OIB 54533325525, Mladine 37, 48260 Križevci</izvorni_sadrzaj>
    <derivirana_varijabla naziv="DomainObject.Predmet.ProtustrankaWithAdressOIB_1">IZO-TERM MONTAŽA - završni radovi u građevinarstvu, proizvodnja, trgovina i usluge d.o.o., OIB 54533325525, Mladine 37, 48260 Križevci</derivirana_varijabla>
  </DomainObject.Predmet.ProtustrankaWithAdressOIB>
  <DomainObject.Predmet.ProtustrankaNazivFormated>
    <izvorni_sadrzaj>IZO-TERM MONTAŽA - završni radovi u građevinarstvu, proizvodnja, trgovina i usluge d.o.o.</izvorni_sadrzaj>
    <derivirana_varijabla naziv="DomainObject.Predmet.ProtustrankaNazivFormated_1">IZO-TERM MONTAŽA - završni radovi u građevinarstvu, proizvodnja, trgovina i usluge d.o.o.</derivirana_varijabla>
  </DomainObject.Predmet.ProtustrankaNazivFormated>
  <DomainObject.Predmet.ProtustrankaNazivFormatedOIB>
    <izvorni_sadrzaj>IZO-TERM MONTAŽA - završni radovi u građevinarstvu, proizvodnja, trgovina i usluge d.o.o., OIB 54533325525</izvorni_sadrzaj>
    <derivirana_varijabla naziv="DomainObject.Predmet.ProtustrankaNazivFormatedOIB_1">IZO-TERM MONTAŽA - završni radovi u građevinarstvu, proizvodnja, trgovina i usluge d.o.o., OIB 54533325525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104913.68</izvorni_sadrzaj>
    <derivirana_varijabla naziv="DomainObject.Predmet.TrenutnaVrijednost_1">104913.68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IZO-TERM MONTAŽA - završni radovi u građevinarstvu, proizvodnja, trgovina i usluge d.o.o.</item>
    </izvorni_sadrzaj>
    <derivirana_varijabla naziv="DomainObject.Predmet.ProtuStrankaListFormated_1">
      <item>IZO-TERM MONTAŽA - završni radovi u građevinarstvu, proizvodnja, trgovina i usluge d.o.o.</item>
    </derivirana_varijabla>
  </DomainObject.Predmet.ProtuStrankaListFormated>
  <DomainObject.Predmet.ProtuStrankaListFormatedOIB>
    <izvorni_sadrzaj>
      <item>IZO-TERM MONTAŽA - završni radovi u građevinarstvu, proizvodnja, trgovina i usluge d.o.o., OIB 54533325525</item>
    </izvorni_sadrzaj>
    <derivirana_varijabla naziv="DomainObject.Predmet.ProtuStrankaListFormatedOIB_1">
      <item>IZO-TERM MONTAŽA - završni radovi u građevinarstvu, proizvodnja, trgovina i usluge d.o.o., OIB 54533325525</item>
    </derivirana_varijabla>
  </DomainObject.Predmet.ProtuStrankaListFormatedOIB>
  <DomainObject.Predmet.ProtuStrankaListFormatedWithAdress>
    <izvorni_sadrzaj>
      <item>IZO-TERM MONTAŽA - završni radovi u građevinarstvu, proizvodnja, trgovina i usluge d.o.o., Mladine 37, 48260 Križevci</item>
    </izvorni_sadrzaj>
    <derivirana_varijabla naziv="DomainObject.Predmet.ProtuStrankaListFormatedWithAdress_1">
      <item>IZO-TERM MONTAŽA - završni radovi u građevinarstvu, proizvodnja, trgovina i usluge d.o.o., Mladine 37, 48260 Križevci</item>
    </derivirana_varijabla>
  </DomainObject.Predmet.ProtuStrankaListFormatedWithAdress>
  <DomainObject.Predmet.ProtuStrankaListFormatedWithAdressOIB>
    <izvorni_sadrzaj>
      <item>IZO-TERM MONTAŽA - završni radovi u građevinarstvu, proizvodnja, trgovina i usluge d.o.o., OIB 54533325525, Mladine 37, 48260 Križevci</item>
    </izvorni_sadrzaj>
    <derivirana_varijabla naziv="DomainObject.Predmet.ProtuStrankaListFormatedWithAdressOIB_1">
      <item>IZO-TERM MONTAŽA - završni radovi u građevinarstvu, proizvodnja, trgovina i usluge d.o.o., OIB 54533325525, Mladine 37, 48260 Križevci</item>
    </derivirana_varijabla>
  </DomainObject.Predmet.ProtuStrankaListFormatedWithAdressOIB>
  <DomainObject.Predmet.ProtuStrankaListNazivFormated>
    <izvorni_sadrzaj>
      <item>IZO-TERM MONTAŽA - završni radovi u građevinarstvu, proizvodnja, trgovina i usluge d.o.o.</item>
    </izvorni_sadrzaj>
    <derivirana_varijabla naziv="DomainObject.Predmet.ProtuStrankaListNazivFormated_1">
      <item>IZO-TERM MONTAŽA - završni radovi u građevinarstvu, proizvodnja, trgovina i usluge d.o.o.</item>
    </derivirana_varijabla>
  </DomainObject.Predmet.ProtuStrankaListNazivFormated>
  <DomainObject.Predmet.ProtuStrankaListNazivFormatedOIB>
    <izvorni_sadrzaj>
      <item>IZO-TERM MONTAŽA - završni radovi u građevinarstvu, proizvodnja, trgovina i usluge d.o.o., OIB 54533325525</item>
    </izvorni_sadrzaj>
    <derivirana_varijabla naziv="DomainObject.Predmet.ProtuStrankaListNazivFormatedOIB_1">
      <item>IZO-TERM MONTAŽA - završni radovi u građevinarstvu, proizvodnja, trgovina i usluge d.o.o., OIB 54533325525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St-641/2015-4</izvorni_sadrzaj>
    <derivirana_varijabla naziv="DomainObject.PoslovniBrojDokumenta_1">St-641/2015-4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IZO-TERM MONTAŽA - završni radovi u građevinarstvu, proizvodnja, trgovina i usluge d.o.o.</izvorni_sadrzaj>
    <derivirana_varijabla naziv="DomainObject.Predmet.ProtustrankaIDrugi_1">IZO-TERM MONTAŽA - završni radovi u građevinarstvu, proizvodnja, trgovina i usluge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IZO-TERM MONTAŽA - završni radovi u građevinarstvu, proizvodnja, trgovina i usluge d.o.o., OIB 54533325525, Mladine 37, 48260 Križevci</izvorni_sadrzaj>
    <derivirana_varijabla naziv="DomainObject.Predmet.ProtustrankaIDrugiAdressOIB_1">IZO-TERM MONTAŽA - završni radovi u građevinarstvu, proizvodnja, trgovina i usluge d.o.o., OIB 54533325525, Mladine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IZO-TERM MONTAŽA - završni radovi u građevinarstvu, proizvodnja, trgovina i usluge d.o.o.</item>
      <item>e-Oglasna</item>
      <item>Sudski registar</item>
    </izvorni_sadrzaj>
    <derivirana_varijabla naziv="DomainObject.Predmet.SudioniciListNaziv_1">
      <item>Financijska agencija</item>
      <item>IZO-TERM MONTAŽA - završni radovi u građevinarstvu, proizvodnja, trgovina i usluge d.o.o.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IZO-TERM MONTAŽA - završni radovi u građevinarstvu, proizvodnja, trgovina i usluge d.o.o., OIB 54533325525, Mladine 37,48260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IZO-TERM MONTAŽA - završni radovi u građevinarstvu, proizvodnja, trgovina i usluge d.o.o., OIB 54533325525, Mladine 37,48260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1CD55-8FD5-4BA4-921D-E5FC2C90B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2517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2015-11-11T09:07:00Z</cp:lastPrinted>
  <dcterms:modified xmlns:xsi="http://www.w3.org/2001/XMLSchema-instance" xsi:type="dcterms:W3CDTF">2015-11-11T09:07:00Z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