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1eb3" w14:paraId="f351eb3" w:rsidRDefault="00B12F91" w:rsidR="00095293" w:rsidRPr="0013716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485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Zagreb, Amruševa 2/II</w:t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7 St-</w:t>
      </w:r>
      <w:r w:rsidR="00B12F91">
        <w:rPr>
          <w:rFonts w:hAnsi="Times New Roman" w:ascii="Times New Roman"/>
          <w:sz w:val="24"/>
          <w:szCs w:val="24"/>
        </w:rPr>
        <w:t>119/15-61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137168" w:rsidR="00137168" w:rsidRPr="00882EB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137168" w:rsidRPr="00882EB4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stečajnom postupku nad dužnikom </w:t>
      </w:r>
      <w:r w:rsidR="00882EB4" w:rsidRPr="00882EB4">
        <w:rPr>
          <w:rFonts w:hAnsi="Times New Roman" w:ascii="Times New Roman"/>
          <w:color w:val="auto"/>
          <w:sz w:val="24"/>
          <w:szCs w:val="24"/>
        </w:rPr>
        <w:t>OGULINKA d. o. o. u stečaju, Ogulin, Kučinići 23, OIB 45769998932</w:t>
      </w:r>
      <w:r w:rsidR="00882EB4">
        <w:rPr>
          <w:rFonts w:hAnsi="Times New Roman" w:ascii="Times New Roman"/>
          <w:color w:val="auto"/>
          <w:sz w:val="24"/>
          <w:szCs w:val="24"/>
        </w:rPr>
        <w:t>, 17. kolovoza 2017.</w:t>
      </w:r>
    </w:p>
    <w:p w:rsidRDefault="00586BEA" w:rsidP="00586BEA" w:rsidR="00586BEA" w:rsidRPr="00882EB4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586BEA" w:rsidP="00586BEA" w:rsidR="00586BEA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137168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137168" w:rsidRPr="00137168">
        <w:rPr>
          <w:rFonts w:hAnsi="Times New Roman" w:ascii="Times New Roman"/>
          <w:sz w:val="24"/>
          <w:szCs w:val="24"/>
        </w:rPr>
        <w:t xml:space="preserve">dužnikom </w:t>
      </w:r>
      <w:r w:rsidR="00882EB4" w:rsidRPr="00882EB4">
        <w:rPr>
          <w:rFonts w:hAnsi="Times New Roman" w:ascii="Times New Roman"/>
          <w:color w:val="auto"/>
          <w:sz w:val="24"/>
          <w:szCs w:val="24"/>
        </w:rPr>
        <w:t>OGULINKA d. o. o. u stečaju, Ogulin, Kučinići 23, OIB 45769998932</w:t>
      </w:r>
      <w:r w:rsidR="002E4774" w:rsidRPr="00137168">
        <w:rPr>
          <w:rFonts w:hAnsi="Times New Roman" w:ascii="Times New Roman"/>
          <w:sz w:val="24"/>
          <w:szCs w:val="24"/>
        </w:rPr>
        <w:t xml:space="preserve">, </w:t>
      </w:r>
      <w:r w:rsidRPr="00137168">
        <w:rPr>
          <w:rFonts w:hAnsi="Times New Roman" w:ascii="Times New Roman"/>
          <w:sz w:val="24"/>
          <w:szCs w:val="24"/>
        </w:rPr>
        <w:t xml:space="preserve">za dan </w:t>
      </w:r>
      <w:r w:rsidR="001D0C07">
        <w:rPr>
          <w:rFonts w:hAnsi="Times New Roman" w:ascii="Times New Roman"/>
          <w:sz w:val="24"/>
          <w:szCs w:val="24"/>
        </w:rPr>
        <w:t xml:space="preserve">22. studeni </w:t>
      </w:r>
      <w:r w:rsidR="00137168" w:rsidRPr="00137168">
        <w:rPr>
          <w:rFonts w:hAnsi="Times New Roman" w:ascii="Times New Roman"/>
          <w:sz w:val="24"/>
          <w:szCs w:val="24"/>
        </w:rPr>
        <w:t>2017</w:t>
      </w:r>
      <w:r w:rsidR="00070CFB" w:rsidRPr="00137168">
        <w:rPr>
          <w:rFonts w:hAnsi="Times New Roman" w:ascii="Times New Roman"/>
          <w:sz w:val="24"/>
          <w:szCs w:val="24"/>
        </w:rPr>
        <w:t xml:space="preserve">. u </w:t>
      </w:r>
      <w:r w:rsidR="001D0C07">
        <w:rPr>
          <w:rFonts w:hAnsi="Times New Roman" w:ascii="Times New Roman"/>
          <w:sz w:val="24"/>
          <w:szCs w:val="24"/>
        </w:rPr>
        <w:t>10</w:t>
      </w:r>
      <w:r w:rsidR="00137168" w:rsidRPr="00137168">
        <w:rPr>
          <w:rFonts w:hAnsi="Times New Roman" w:ascii="Times New Roman"/>
          <w:sz w:val="24"/>
          <w:szCs w:val="24"/>
        </w:rPr>
        <w:t>,30</w:t>
      </w:r>
      <w:r w:rsidR="001D0C07">
        <w:rPr>
          <w:rFonts w:hAnsi="Times New Roman" w:ascii="Times New Roman"/>
          <w:sz w:val="24"/>
          <w:szCs w:val="24"/>
        </w:rPr>
        <w:t xml:space="preserve"> sati, soba 93</w:t>
      </w:r>
      <w:r w:rsidR="005A2038" w:rsidRPr="00137168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F625B7" w:rsidRPr="00137168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 xml:space="preserve">Zagreb, </w:t>
      </w:r>
      <w:r w:rsidR="00BE5EDF">
        <w:rPr>
          <w:rFonts w:hAnsi="Times New Roman" w:ascii="Times New Roman"/>
          <w:sz w:val="24"/>
          <w:szCs w:val="24"/>
        </w:rPr>
        <w:t>17. kolovoz 2017.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Vesna Malenica</w:t>
      </w:r>
      <w:r w:rsidR="00E51A05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E51A05" w:rsidP="00AB7A2F" w:rsidR="00E51A0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51A05" w:rsidP="00995CE9" w:rsidR="00E51A0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7348" w:rsidP="00F625B7" w:rsidR="00BE7348" w:rsidRPr="00BE5EDF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13716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17F6E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168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C07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78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3AB0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2EB4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67D0D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2F91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DF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1A05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12F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2F91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A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12F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2F91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A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736</properties:Characters>
  <properties:Lines>30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2017-08-17T12:14:00Z</dcterms:created>
  <dc:creator>malenicav</dc:creator>
  <cp:lastModifiedBy>Kristina Švajger</cp:lastModifiedBy>
  <cp:lastPrinted>2017-08-17T12:20:00Z</cp:lastPrinted>
  <dcterms:modified xmlns:xsi="http://www.w3.org/2001/XMLSchema-instance" xsi:type="dcterms:W3CDTF">2017-08-17T12:20:00Z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