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f035" w14:paraId="49ef03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56268C" w:rsidP="00DD68C7" w:rsidR="0056268C">
      <w:pPr>
        <w:jc w:val="right"/>
      </w:pPr>
    </w:p>
    <w:p w:rsidRDefault="0056268C" w:rsidP="00DD68C7" w:rsidR="0056268C">
      <w:pPr>
        <w:jc w:val="right"/>
      </w:pPr>
    </w:p>
    <w:p w:rsidRDefault="00DD68C7" w:rsidP="00DD68C7" w:rsidR="00DD68C7">
      <w:pPr>
        <w:jc w:val="right"/>
      </w:pPr>
      <w:r w:rsidRPr="004D3D14">
        <w:t xml:space="preserve">  </w:t>
      </w: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>
        <w:t>3047</w:t>
      </w:r>
      <w:proofErr w:type="spellEnd"/>
      <w:r>
        <w:t>/</w:t>
      </w:r>
      <w:proofErr w:type="spellStart"/>
      <w:r>
        <w:t>18</w:t>
      </w:r>
      <w:proofErr w:type="spellEnd"/>
    </w:p>
    <w:p w:rsidRDefault="00DD68C7" w:rsidP="00DD68C7" w:rsidR="00DD68C7">
      <w:pPr>
        <w:jc w:val="center"/>
      </w:pPr>
      <w:r>
        <w:t>R E P U B L I K A  H R V A T S KA</w:t>
      </w:r>
    </w:p>
    <w:p w:rsidRDefault="00DD68C7" w:rsidP="00DD68C7" w:rsidR="00DD68C7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DD68C7" w:rsidP="00DD68C7" w:rsidR="00DD68C7" w:rsidRPr="00010102">
      <w:pPr>
        <w:jc w:val="center"/>
        <w:rPr>
          <w:b/>
        </w:rPr>
      </w:pPr>
    </w:p>
    <w:p w:rsidRDefault="00DD68C7" w:rsidP="00DD68C7" w:rsidR="00DD68C7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>kao sucu pojedincu</w:t>
      </w:r>
      <w:r w:rsidR="0048394D">
        <w:t xml:space="preserve">, u </w:t>
      </w:r>
      <w:proofErr w:type="spellStart"/>
      <w:r w:rsidR="0048394D">
        <w:t>predstečajnom</w:t>
      </w:r>
      <w:proofErr w:type="spellEnd"/>
      <w:r w:rsidR="0048394D">
        <w:t xml:space="preserve"> postupku nad dužnikom </w:t>
      </w:r>
      <w:proofErr w:type="spellStart"/>
      <w:r>
        <w:t>IMES</w:t>
      </w:r>
      <w:proofErr w:type="spellEnd"/>
      <w:r>
        <w:t xml:space="preserve"> Mesna industrija d.o.o., Samobor, Katarine Zrinske 9.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98977696676</w:t>
      </w:r>
      <w:proofErr w:type="spellEnd"/>
      <w:r>
        <w:t xml:space="preserve">,  </w:t>
      </w:r>
      <w:r w:rsidRPr="007A3302">
        <w:t xml:space="preserve">dana </w:t>
      </w:r>
      <w:proofErr w:type="spellStart"/>
      <w:r w:rsidR="00AF02A1">
        <w:t>22.siječnja</w:t>
      </w:r>
      <w:proofErr w:type="spellEnd"/>
      <w:r>
        <w:t xml:space="preserve"> </w:t>
      </w:r>
      <w:proofErr w:type="spellStart"/>
      <w:r w:rsidRPr="007A3302">
        <w:t>201</w:t>
      </w:r>
      <w:r w:rsidR="00AF02A1">
        <w:t>9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AF02A1" w:rsidP="00AF02A1" w:rsidR="00CA274E">
      <w:pPr>
        <w:pStyle w:val="Odlomakpopisa"/>
        <w:numPr>
          <w:ilvl w:val="0"/>
          <w:numId w:val="5"/>
        </w:numPr>
        <w:jc w:val="both"/>
      </w:pPr>
      <w:r>
        <w:t>Nalaže se dužniku, u roku od 3 dana, očitovati se</w:t>
      </w:r>
      <w:r w:rsidR="000E5F0F">
        <w:t xml:space="preserve"> </w:t>
      </w:r>
      <w:r w:rsidR="00CA274E">
        <w:t xml:space="preserve">sudu </w:t>
      </w:r>
      <w:r w:rsidR="00A21E68">
        <w:t xml:space="preserve">pozivom na gornji broj spisa, </w:t>
      </w:r>
      <w:r w:rsidR="000E5F0F">
        <w:t>na</w:t>
      </w:r>
      <w:r w:rsidR="00A851EA">
        <w:t xml:space="preserve"> </w:t>
      </w:r>
      <w:r w:rsidR="000E5F0F">
        <w:t xml:space="preserve">navode povjerenika iz podneska od </w:t>
      </w:r>
      <w:proofErr w:type="spellStart"/>
      <w:r w:rsidR="000E5F0F">
        <w:t>18.siječnja</w:t>
      </w:r>
      <w:proofErr w:type="spellEnd"/>
      <w:r w:rsidR="000E5F0F">
        <w:t xml:space="preserve"> </w:t>
      </w:r>
      <w:proofErr w:type="spellStart"/>
      <w:r w:rsidR="000E5F0F">
        <w:t>2019</w:t>
      </w:r>
      <w:proofErr w:type="spellEnd"/>
      <w:r w:rsidR="000E5F0F">
        <w:t>.</w:t>
      </w:r>
      <w:r w:rsidR="00BE3934">
        <w:t>,</w:t>
      </w:r>
    </w:p>
    <w:p w:rsidRDefault="00A21E68" w:rsidP="00AF02A1" w:rsidR="000E5F0F">
      <w:pPr>
        <w:pStyle w:val="Odlomakpopisa"/>
        <w:numPr>
          <w:ilvl w:val="0"/>
          <w:numId w:val="5"/>
        </w:numPr>
        <w:jc w:val="both"/>
      </w:pPr>
      <w:r w:rsidRPr="00A21E68">
        <w:t>Nalaže se dužniku</w:t>
      </w:r>
      <w:r>
        <w:rPr>
          <w:b/>
        </w:rPr>
        <w:t xml:space="preserve"> </w:t>
      </w:r>
      <w:r w:rsidR="00BE3934" w:rsidRPr="00A851EA">
        <w:rPr>
          <w:b/>
        </w:rPr>
        <w:t>ODMAH</w:t>
      </w:r>
      <w:r w:rsidR="00BE3934">
        <w:t xml:space="preserve"> omogućiti povjereniku</w:t>
      </w:r>
      <w:r w:rsidR="00495470" w:rsidRPr="00495470">
        <w:t xml:space="preserve"> </w:t>
      </w:r>
      <w:r w:rsidR="00495470">
        <w:t xml:space="preserve">stupanje u poslovne prostorije dužnika, provođenje uvida u poslovne knjige i isprave dužnika, </w:t>
      </w:r>
      <w:r w:rsidR="00CA274E">
        <w:t xml:space="preserve">a </w:t>
      </w:r>
      <w:r w:rsidR="00495470">
        <w:t xml:space="preserve">radi </w:t>
      </w:r>
      <w:r w:rsidR="00BE3934">
        <w:t xml:space="preserve">obavljanje </w:t>
      </w:r>
      <w:proofErr w:type="spellStart"/>
      <w:r w:rsidR="00CA274E">
        <w:t>piovjerenikovih</w:t>
      </w:r>
      <w:proofErr w:type="spellEnd"/>
      <w:r w:rsidR="00CA274E">
        <w:t xml:space="preserve"> </w:t>
      </w:r>
      <w:r w:rsidR="00BE3934">
        <w:t xml:space="preserve">dužnosti propisanih člankom </w:t>
      </w:r>
      <w:proofErr w:type="spellStart"/>
      <w:r w:rsidR="00BE3934">
        <w:t>67</w:t>
      </w:r>
      <w:proofErr w:type="spellEnd"/>
      <w:r w:rsidR="00BE3934">
        <w:t xml:space="preserve">. </w:t>
      </w:r>
      <w:r w:rsidR="00A851EA">
        <w:t>Stečajnog zakona</w:t>
      </w:r>
      <w:r w:rsidR="00A851EA" w:rsidRPr="00D0792E">
        <w:t xml:space="preserve"> </w:t>
      </w:r>
      <w:r w:rsidR="00A851EA" w:rsidRPr="00D02C24">
        <w:t xml:space="preserve">(„Narodne novine“ broj </w:t>
      </w:r>
      <w:proofErr w:type="spellStart"/>
      <w:r w:rsidR="00A851EA">
        <w:t>71</w:t>
      </w:r>
      <w:proofErr w:type="spellEnd"/>
      <w:r w:rsidR="00A851EA">
        <w:t>/</w:t>
      </w:r>
      <w:proofErr w:type="spellStart"/>
      <w:r w:rsidR="00A851EA">
        <w:t>15</w:t>
      </w:r>
      <w:proofErr w:type="spellEnd"/>
      <w:r w:rsidR="00A851EA">
        <w:t xml:space="preserve"> i </w:t>
      </w:r>
      <w:proofErr w:type="spellStart"/>
      <w:r w:rsidR="00A851EA">
        <w:t>104</w:t>
      </w:r>
      <w:proofErr w:type="spellEnd"/>
      <w:r w:rsidR="00A851EA">
        <w:t>/</w:t>
      </w:r>
      <w:proofErr w:type="spellStart"/>
      <w:r w:rsidR="00A851EA">
        <w:t>17</w:t>
      </w:r>
      <w:proofErr w:type="spellEnd"/>
      <w:r w:rsidR="00A851EA">
        <w:t>)</w:t>
      </w:r>
    </w:p>
    <w:p w:rsidRDefault="000E5F0F" w:rsidP="00C91BBF" w:rsidR="00834FBF">
      <w:pPr>
        <w:pStyle w:val="Odlomakpopisa"/>
        <w:numPr>
          <w:ilvl w:val="0"/>
          <w:numId w:val="5"/>
        </w:numPr>
        <w:jc w:val="both"/>
      </w:pPr>
      <w:r>
        <w:t xml:space="preserve">Nalaže se dužniku, u roku od 3 dana, dostaviti sudu </w:t>
      </w:r>
      <w:r w:rsidR="00BC1E9E">
        <w:t xml:space="preserve">izvješće </w:t>
      </w:r>
      <w:r w:rsidR="00BC1E9E" w:rsidRPr="00A851EA">
        <w:rPr>
          <w:b/>
        </w:rPr>
        <w:t xml:space="preserve">o svim </w:t>
      </w:r>
      <w:proofErr w:type="spellStart"/>
      <w:r w:rsidR="00BC1E9E" w:rsidRPr="00A851EA">
        <w:rPr>
          <w:b/>
        </w:rPr>
        <w:t>plaćanjim</w:t>
      </w:r>
      <w:proofErr w:type="spellEnd"/>
      <w:r w:rsidR="00BC1E9E" w:rsidRPr="00A851EA">
        <w:rPr>
          <w:b/>
        </w:rPr>
        <w:t xml:space="preserve"> </w:t>
      </w:r>
      <w:r w:rsidR="00BE2A10">
        <w:rPr>
          <w:b/>
        </w:rPr>
        <w:t xml:space="preserve">u </w:t>
      </w:r>
      <w:proofErr w:type="spellStart"/>
      <w:r w:rsidR="00BE2A10" w:rsidRPr="00BE2A10">
        <w:t>razodblju</w:t>
      </w:r>
      <w:proofErr w:type="spellEnd"/>
      <w:r w:rsidR="00BE2A10" w:rsidRPr="00BE2A10">
        <w:t xml:space="preserve"> od</w:t>
      </w:r>
      <w:r w:rsidR="00BE2A10">
        <w:rPr>
          <w:b/>
        </w:rPr>
        <w:t xml:space="preserve"> </w:t>
      </w:r>
      <w:r w:rsidR="00BC1E9E" w:rsidRPr="00A851EA">
        <w:t xml:space="preserve">otvaranja </w:t>
      </w:r>
      <w:proofErr w:type="spellStart"/>
      <w:r w:rsidR="00BC1E9E" w:rsidRPr="00A851EA">
        <w:t>pred</w:t>
      </w:r>
      <w:r w:rsidR="00DD241C">
        <w:t>s</w:t>
      </w:r>
      <w:r w:rsidR="00BC1E9E" w:rsidRPr="00A851EA">
        <w:t>tečajnog</w:t>
      </w:r>
      <w:proofErr w:type="spellEnd"/>
      <w:r w:rsidR="00BC1E9E" w:rsidRPr="00A851EA">
        <w:t xml:space="preserve"> postupka pa do sastavljanja izvješća</w:t>
      </w:r>
      <w:r w:rsidR="00DD241C">
        <w:t xml:space="preserve">. Prilog </w:t>
      </w:r>
      <w:r w:rsidR="00C91BBF">
        <w:t xml:space="preserve">su tog </w:t>
      </w:r>
      <w:r w:rsidR="00DD241C">
        <w:t xml:space="preserve">izvješća </w:t>
      </w:r>
      <w:r w:rsidR="00C91BBF">
        <w:t xml:space="preserve"> preslike stanja žiro računa i preslike plaćenih računa. </w:t>
      </w:r>
    </w:p>
    <w:p w:rsidRDefault="00082427" w:rsidP="001D7C1D" w:rsidR="00082427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BE2A10">
        <w:t>22.siječnja</w:t>
      </w:r>
      <w:proofErr w:type="spellEnd"/>
      <w:r w:rsidR="007A14CA">
        <w:t xml:space="preserve"> </w:t>
      </w:r>
      <w:proofErr w:type="spellStart"/>
      <w:r>
        <w:t>201</w:t>
      </w:r>
      <w:r w:rsidR="00BE2A10">
        <w:t>9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970A94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970A94">
        <w:rPr>
          <w:rFonts w:hAnsi="Times New Roman" w:ascii="Times New Roman"/>
          <w:b w:val="false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FF7736" w:rsidP="001D7C1D" w:rsidR="00FF7736"/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970A94" w:rsidP="00970A94" w:rsidR="00970A94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70A94" w:rsidP="00970A94" w:rsidR="001D7C1D" w:rsidRPr="009969B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A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0E5F0F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0703F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8394D"/>
    <w:rsid w:val="00494008"/>
    <w:rsid w:val="00495470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6268C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D6351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811D2"/>
    <w:rsid w:val="00894787"/>
    <w:rsid w:val="008A55DD"/>
    <w:rsid w:val="008F4ADF"/>
    <w:rsid w:val="00906F71"/>
    <w:rsid w:val="00913083"/>
    <w:rsid w:val="00914325"/>
    <w:rsid w:val="00915334"/>
    <w:rsid w:val="00930A2D"/>
    <w:rsid w:val="009376C9"/>
    <w:rsid w:val="009421CE"/>
    <w:rsid w:val="009440E9"/>
    <w:rsid w:val="009569FC"/>
    <w:rsid w:val="00970A94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1E68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851EA"/>
    <w:rsid w:val="00A97C8F"/>
    <w:rsid w:val="00AB58E3"/>
    <w:rsid w:val="00AB7096"/>
    <w:rsid w:val="00AF02A1"/>
    <w:rsid w:val="00B04903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1E9E"/>
    <w:rsid w:val="00BC21E9"/>
    <w:rsid w:val="00BC72A8"/>
    <w:rsid w:val="00BE1970"/>
    <w:rsid w:val="00BE2A10"/>
    <w:rsid w:val="00BE3934"/>
    <w:rsid w:val="00BE7FFA"/>
    <w:rsid w:val="00BF15A9"/>
    <w:rsid w:val="00C22FB5"/>
    <w:rsid w:val="00C25555"/>
    <w:rsid w:val="00C558DE"/>
    <w:rsid w:val="00C730D4"/>
    <w:rsid w:val="00C73C08"/>
    <w:rsid w:val="00C91BBF"/>
    <w:rsid w:val="00C9401E"/>
    <w:rsid w:val="00CA274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241C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</izvorni_sadrzaj>
    <derivirana_varijabla naziv="DomainObject.Predmet.StrankaFormated_1">  IMES Mesna industrija d.o.o.</derivirana_varijabla>
  </DomainObject.Predmet.StrankaFormated>
  <DomainObject.Predmet.StrankaFormatedOIB>
    <izvorni_sadrzaj>  IMES Mesna industrija d.o.o., OIB 98977696676</izvorni_sadrzaj>
    <derivirana_varijabla naziv="DomainObject.Predmet.StrankaFormatedOIB_1">  IMES Mesna industrija d.o.o., OIB 98977696676</derivirana_varijabla>
  </DomainObject.Predmet.StrankaFormatedOIB>
  <DomainObject.Predmet.StrankaFormatedWithAdress>
    <izvorni_sadrzaj> IMES Mesna industrija d.o.o., Katarine Zrinske 9, 10430 Samobor</izvorni_sadrzaj>
    <derivirana_varijabla naziv="DomainObject.Predmet.StrankaFormatedWithAdress_1"> IMES Mesna industrija d.o.o., Katarine Zrinske 9, 10430 Samobor</derivirana_varijabla>
  </DomainObject.Predmet.StrankaFormatedWithAdress>
  <DomainObject.Predmet.StrankaFormatedWithAdressOIB>
    <izvorni_sadrzaj> IMES Mesna industrija d.o.o., OIB 98977696676, Katarine Zrinske 9, 10430 Samobor</izvorni_sadrzaj>
    <derivirana_varijabla naziv="DomainObject.Predmet.StrankaFormatedWithAdressOIB_1"> IMES Mesna industrija d.o.o., OIB 98977696676, Katarine Zrinske 9, 10430 Samobor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</item>
    </izvorni_sadrzaj>
    <derivirana_varijabla naziv="DomainObject.Predmet.StrankaListFormated_1">
      <item>IMES Mesna industrija d.o.o.</item>
    </derivirana_varijabla>
  </DomainObject.Predmet.StrankaListFormated>
  <DomainObject.Predmet.StrankaListFormatedOIB>
    <izvorni_sadrzaj>
      <item>IMES Mesna industrija d.o.o., OIB 98977696676</item>
    </izvorni_sadrzaj>
    <derivirana_varijabla naziv="DomainObject.Predmet.StrankaListFormatedOIB_1">
      <item>IMES Mesna industrija d.o.o., OIB 98977696676</item>
    </derivirana_varijabla>
  </DomainObject.Predmet.StrankaListFormatedOIB>
  <DomainObject.Predmet.StrankaListFormatedWithAdress>
    <izvorni_sadrzaj>
      <item>IMES Mesna industrija d.o.o., Katarine Zrinske 9, 10430 Samobor</item>
    </izvorni_sadrzaj>
    <derivirana_varijabla naziv="DomainObject.Predmet.StrankaListFormatedWithAdress_1">
      <item>IMES Mesna industrija d.o.o., Katarine Zrinske 9, 10430 Samobor</item>
    </derivirana_varijabla>
  </DomainObject.Predmet.StrankaListFormatedWithAdress>
  <DomainObject.Predmet.StrankaListFormatedWithAdressOIB>
    <izvorni_sadrzaj>
      <item>IMES Mesna industrija d.o.o., OIB 98977696676, Katarine Zrinske 9, 10430 Samobor</item>
    </izvorni_sadrzaj>
    <derivirana_varijabla naziv="DomainObject.Predmet.StrankaListFormatedWithAdressOIB_1">
      <item>IMES Mesna industrija d.o.o., OIB 98977696676, Katarine Zrinske 9, 10430 Samobor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IMES Mesna industrija d.o.o.</item>
      <item>IMES Mesna industrija d.o.o.</item>
      <item>Pavao Mrkonjić</item>
    </izvorni_sadrzaj>
    <derivirana_varijabla naziv="DomainObject.Predmet.SudioniciListNaziv_1">
      <item>IMES Mesna industrija d.o.o.</item>
      <item>IMES Mesna industrija d.o.o.</item>
      <item>Pavao Mrkonjić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</izvorni_sadrzaj>
    <derivirana_varijabla naziv="DomainObject.Predmet.SudioniciListNazivOIB_1">
      <item>, OIB 98977696676</item>
      <item>, OIB 98977696676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St-3047/2018-5</izvorni_sadrzaj>
    <derivirana_varijabla naziv="DomainObject.PredzadnjaOdlukaIzPredmeta.Oznaka_1">St-3047/2018-5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203</properties:Words>
  <properties:Characters>1008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2019-01-22T09:37:00Z</dcterms:created>
  <dc:creator>nribaric</dc:creator>
  <cp:lastModifiedBy>Valentina Delač</cp:lastModifiedBy>
  <cp:lastPrinted>2019-01-22T09:41:00Z</cp:lastPrinted>
  <dcterms:modified xmlns:xsi="http://www.w3.org/2001/XMLSchema-instance" xsi:type="dcterms:W3CDTF">2019-01-22T09:44:00Z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(Imes zaključak očitovanje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