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2916" w14:paraId="8932916" w:rsidRDefault="004065F1" w:rsidP="004065F1" w:rsidR="004065F1">
      <w:pPr>
        <w:pStyle w:val="SudNaziv"/>
        <w15:collapsed w:val="false"/>
        <w:rPr>
          <w:bCs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  </w:t>
      </w:r>
      <w:r>
        <w:rPr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4065F1" w:rsidP="004065F1" w:rsidR="004065F1">
      <w:pPr>
        <w:spacing w:after="0"/>
        <w:jc w:val="both"/>
      </w:pPr>
      <w:r>
        <w:t xml:space="preserve">       REPUBLIKA HRVATSKA</w:t>
      </w:r>
    </w:p>
    <w:p w:rsidRDefault="004065F1" w:rsidP="004065F1" w:rsidR="004065F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065F1" w:rsidP="004065F1" w:rsidR="004065F1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065F1" w:rsidP="004065F1" w:rsidR="004065F1">
      <w:pPr>
        <w:spacing w:after="0"/>
      </w:pPr>
    </w:p>
    <w:p w:rsidRDefault="004065F1" w:rsidP="004065F1" w:rsidR="004065F1">
      <w:pPr>
        <w:spacing w:after="0"/>
      </w:pPr>
    </w:p>
    <w:p w:rsidRDefault="004065F1" w:rsidP="004065F1" w:rsidR="004065F1">
      <w:pPr>
        <w:spacing w:after="0"/>
      </w:pPr>
    </w:p>
    <w:p w:rsidRDefault="004065F1" w:rsidP="004065F1" w:rsidR="004065F1">
      <w:pPr>
        <w:spacing w:after="0"/>
        <w:jc w:val="center"/>
      </w:pPr>
      <w:r>
        <w:t>REPUBLIKA HRVATSKA</w:t>
      </w:r>
    </w:p>
    <w:p w:rsidRDefault="004065F1" w:rsidP="004065F1" w:rsidR="004065F1">
      <w:pPr>
        <w:spacing w:after="0"/>
        <w:jc w:val="center"/>
      </w:pPr>
    </w:p>
    <w:p w:rsidRDefault="004065F1" w:rsidP="004065F1" w:rsidR="004065F1">
      <w:pPr>
        <w:spacing w:after="0"/>
        <w:jc w:val="center"/>
      </w:pPr>
      <w:r>
        <w:t xml:space="preserve">R J E Š E NJ E </w:t>
      </w:r>
    </w:p>
    <w:p w:rsidRDefault="004065F1" w:rsidP="004065F1" w:rsidR="004065F1">
      <w:pPr>
        <w:spacing w:after="0"/>
        <w:jc w:val="center"/>
      </w:pPr>
    </w:p>
    <w:p w:rsidRDefault="004065F1" w:rsidP="004065F1" w:rsidR="004065F1">
      <w:pPr>
        <w:spacing w:after="0"/>
        <w:ind w:firstLine="708"/>
        <w:jc w:val="both"/>
      </w:pPr>
      <w:r>
        <w:t>Trgovački sud u Varaždinu, po sucu toga suda Mariji Levanić-Škerbić, u prethodnom postupku radi utvrđivanja uvjeta za otvaranje stečajnog postupka nad dužnikom LUTA d.o.o. Pribislavec, Dr. Ante Starčevića 60, OIB: 58117901551, dana 24. rujna 2015. g.,</w:t>
      </w:r>
    </w:p>
    <w:p w:rsidRDefault="004065F1" w:rsidP="004065F1" w:rsidR="004065F1">
      <w:pPr>
        <w:spacing w:after="0"/>
        <w:jc w:val="both"/>
      </w:pPr>
    </w:p>
    <w:p w:rsidRDefault="004065F1" w:rsidP="004065F1" w:rsidR="004065F1">
      <w:pPr>
        <w:spacing w:after="0"/>
        <w:jc w:val="center"/>
      </w:pPr>
      <w:r>
        <w:t>r i j e š i o   j e</w:t>
      </w:r>
    </w:p>
    <w:p w:rsidRDefault="004065F1" w:rsidP="004065F1" w:rsidR="004065F1">
      <w:pPr>
        <w:spacing w:after="0"/>
        <w:jc w:val="both"/>
      </w:pPr>
    </w:p>
    <w:p w:rsidRDefault="004065F1" w:rsidP="004065F1" w:rsidR="004065F1">
      <w:pPr>
        <w:numPr>
          <w:ilvl w:val="0"/>
          <w:numId w:val="47"/>
        </w:numPr>
        <w:spacing w:after="0"/>
        <w:jc w:val="both"/>
      </w:pPr>
      <w:r>
        <w:t>Dužniku LUTA d.o.o. Pribislavec, Dr. Ante Starčevića 60, OIB: 58117901551, određuju se sljedeće mjere osiguranja:</w:t>
      </w:r>
    </w:p>
    <w:p w:rsidRDefault="004065F1" w:rsidP="004065F1" w:rsidR="004065F1">
      <w:pPr>
        <w:numPr>
          <w:ilvl w:val="0"/>
          <w:numId w:val="48"/>
        </w:numPr>
        <w:spacing w:after="0"/>
        <w:jc w:val="both"/>
      </w:pPr>
      <w:r>
        <w:t>postavlja se  privremeni stečajni upravitelj Tomislav Đuričin iz Varaždina, Dravska poljana 1</w:t>
      </w:r>
      <w:r>
        <w:rPr>
          <w:color w:val="000000"/>
        </w:rPr>
        <w:t xml:space="preserve">, OIB: </w:t>
      </w:r>
      <w:r>
        <w:t>01733609458.</w:t>
      </w:r>
    </w:p>
    <w:p w:rsidRDefault="004065F1" w:rsidP="004065F1" w:rsidR="004065F1">
      <w:pPr>
        <w:spacing w:after="0"/>
        <w:ind w:left="1080"/>
        <w:jc w:val="both"/>
        <w:rPr>
          <w:b/>
        </w:rPr>
      </w:pPr>
    </w:p>
    <w:p w:rsidRDefault="004065F1" w:rsidP="004065F1" w:rsidR="004065F1">
      <w:pPr>
        <w:numPr>
          <w:ilvl w:val="0"/>
          <w:numId w:val="48"/>
        </w:numPr>
        <w:spacing w:after="0"/>
        <w:jc w:val="both"/>
        <w:rPr>
          <w:b/>
        </w:rPr>
      </w:pPr>
      <w:r>
        <w:t>dužnik može raspolagati svojom imovinom samo uz prethodnu suglasnost privremenog stečajnog upravitelja</w:t>
      </w:r>
      <w:r>
        <w:rPr>
          <w:b/>
        </w:rPr>
        <w:t>.</w:t>
      </w:r>
    </w:p>
    <w:p w:rsidRDefault="004065F1" w:rsidP="004065F1" w:rsidR="004065F1">
      <w:pPr>
        <w:spacing w:after="0"/>
        <w:ind w:left="1080"/>
        <w:jc w:val="both"/>
      </w:pPr>
      <w:r>
        <w:tab/>
      </w:r>
      <w:r>
        <w:tab/>
      </w:r>
      <w:r>
        <w:tab/>
      </w:r>
      <w:r>
        <w:tab/>
      </w:r>
    </w:p>
    <w:p w:rsidRDefault="004065F1" w:rsidP="004065F1" w:rsidR="004065F1">
      <w:pPr>
        <w:numPr>
          <w:ilvl w:val="0"/>
          <w:numId w:val="47"/>
        </w:numPr>
        <w:spacing w:after="0"/>
        <w:jc w:val="both"/>
      </w:pPr>
      <w:r>
        <w:t xml:space="preserve">Privremeni stečajni upravitelj ovlašten je stupiti u poslovne prostorije dužnika, a dužnik mu je dužan dopustiti uvid u knjige i poslovnu dokumentaciju. </w:t>
      </w:r>
    </w:p>
    <w:p w:rsidRDefault="004065F1" w:rsidP="004065F1" w:rsidR="004065F1">
      <w:pPr>
        <w:spacing w:after="0"/>
        <w:ind w:left="1080"/>
        <w:jc w:val="both"/>
      </w:pPr>
    </w:p>
    <w:p w:rsidRDefault="004065F1" w:rsidP="004065F1" w:rsidR="004065F1">
      <w:pPr>
        <w:numPr>
          <w:ilvl w:val="0"/>
          <w:numId w:val="47"/>
        </w:numPr>
        <w:spacing w:after="0"/>
        <w:jc w:val="both"/>
      </w:pPr>
      <w:r>
        <w:t>Dužnikovi dužnici se pozivaju svoje obveze ispunjavati prema dužniku vodeći računa o ovom objavljenom rješenju.</w:t>
      </w:r>
    </w:p>
    <w:p w:rsidRDefault="004065F1" w:rsidP="004065F1" w:rsidR="004065F1">
      <w:pPr>
        <w:spacing w:after="0"/>
        <w:ind w:left="1080"/>
        <w:jc w:val="both"/>
      </w:pPr>
      <w:r>
        <w:tab/>
      </w:r>
      <w:r>
        <w:tab/>
      </w:r>
      <w:r>
        <w:tab/>
      </w:r>
    </w:p>
    <w:p w:rsidRDefault="004065F1" w:rsidP="004065F1" w:rsidR="004065F1">
      <w:pPr>
        <w:numPr>
          <w:ilvl w:val="0"/>
          <w:numId w:val="47"/>
        </w:numPr>
        <w:spacing w:after="0"/>
        <w:jc w:val="both"/>
      </w:pPr>
      <w:r>
        <w:t>Ovo rješenje objavit će se na mrežnoj stranici e-Oglasna ploča sudova, te će se dostaviti sudskom registru ovoga suda radi upisa.</w:t>
      </w:r>
      <w:r>
        <w:tab/>
      </w:r>
      <w:r>
        <w:tab/>
      </w:r>
      <w:r>
        <w:tab/>
      </w:r>
    </w:p>
    <w:p w:rsidRDefault="004065F1" w:rsidP="004065F1" w:rsidR="004065F1">
      <w:pPr>
        <w:spacing w:after="0"/>
        <w:ind w:left="1080"/>
        <w:jc w:val="both"/>
      </w:pPr>
    </w:p>
    <w:p w:rsidRDefault="004065F1" w:rsidP="004065F1" w:rsidR="004065F1">
      <w:pPr>
        <w:spacing w:after="0"/>
        <w:ind w:hanging="1080" w:left="1080"/>
        <w:jc w:val="center"/>
      </w:pPr>
      <w:r>
        <w:t>Obrazloženje</w:t>
      </w:r>
    </w:p>
    <w:p w:rsidRDefault="004065F1" w:rsidP="004065F1" w:rsidR="004065F1">
      <w:pPr>
        <w:spacing w:after="0"/>
      </w:pPr>
    </w:p>
    <w:p w:rsidRDefault="004065F1" w:rsidP="004065F1" w:rsidR="004065F1">
      <w:pPr>
        <w:spacing w:after="0"/>
        <w:jc w:val="both"/>
      </w:pPr>
      <w:r>
        <w:tab/>
        <w:t xml:space="preserve">Nakon analize dokumentacije u spisu, te nakon održanog ročišta radi izjašnjavanja o prijedlogu za otvaranje stečajnog postupka nad dužnikom, stečajni sudac je ocijenio da su se stekli uvjeti za određivanje mjera osiguranja, stoga je dužniku postavio privremenog stečajnog upravitelja, primjenom čl. </w:t>
      </w:r>
      <w:smartTag w:element="metricconverter" w:uri="urn:schemas-microsoft-com:office:smarttags">
        <w:smartTagPr>
          <w:attr w:val="44. st" w:name="ProductID"/>
        </w:smartTagPr>
        <w:r>
          <w:t>44. st</w:t>
        </w:r>
      </w:smartTag>
      <w:r>
        <w:t>. 2. Stečajnog zakona („Narodne novine“ broj 44/96, 29/99, 129/00, 123/03, 82/06, 116/10, 25/12 i 133/12, dalje: SZ-a).</w:t>
      </w:r>
    </w:p>
    <w:p w:rsidRDefault="004065F1" w:rsidP="004065F1" w:rsidR="004065F1">
      <w:pPr>
        <w:spacing w:after="0"/>
        <w:ind w:firstLine="720"/>
        <w:jc w:val="both"/>
      </w:pPr>
      <w:r>
        <w:t xml:space="preserve">Postavljanjem privremenog stečajnog upravitelja utvrdit će se ima li dužnik imovine iz koje bi se mogao ostvariti cilj stečajnog postupka- namirenje vjerovnika, ili bi se stečajni postupak trebao zaključiti nakon provedenog prethodnog postupka zbog nemogućnosti ostvarivanja samog cilja stečajnog postupka. </w:t>
      </w:r>
    </w:p>
    <w:p w:rsidRDefault="004065F1" w:rsidP="004065F1" w:rsidR="004065F1">
      <w:pPr>
        <w:spacing w:after="0"/>
        <w:ind w:firstLine="720"/>
        <w:jc w:val="both"/>
      </w:pPr>
      <w:r>
        <w:lastRenderedPageBreak/>
        <w:t xml:space="preserve">Radi sprječavanja nastupanja promjena imovinskog položaja dužnika koje bi za vjerovnike mogle biti nepovoljne, sud je odredio i zabranu raspolaganja imovinom dužnika bez prethodne suglasnosti privremenog stečajnog upravitelja. </w:t>
      </w:r>
    </w:p>
    <w:p w:rsidRDefault="004065F1" w:rsidP="004065F1" w:rsidR="004065F1">
      <w:pPr>
        <w:spacing w:after="0"/>
        <w:ind w:firstLine="720"/>
        <w:jc w:val="both"/>
      </w:pPr>
      <w:r>
        <w:t>Nakon što privremeni stečajni upravitelj izradi svoje pisano izvješće, stečajni sudac će donijeti odluku o prijedlogu za otvaranje stečajnog postupka, sukladno odredbama čl. 53. SZ-a.</w:t>
      </w:r>
    </w:p>
    <w:p w:rsidRDefault="004065F1" w:rsidP="004065F1" w:rsidR="004065F1">
      <w:pPr>
        <w:spacing w:after="0"/>
        <w:jc w:val="both"/>
      </w:pPr>
      <w:r>
        <w:tab/>
        <w:t>Radi ograničenja raspolaganja imovinom pozvani su dužnikovi dužnici svoje obveze prema dužniku ispunjavati vodeći računa o donesenim mjerama.</w:t>
      </w:r>
    </w:p>
    <w:p w:rsidRDefault="004065F1" w:rsidP="004065F1" w:rsidR="004065F1">
      <w:pPr>
        <w:spacing w:after="0"/>
        <w:jc w:val="center"/>
      </w:pPr>
    </w:p>
    <w:p w:rsidRDefault="004065F1" w:rsidP="004065F1" w:rsidR="004065F1">
      <w:pPr>
        <w:spacing w:after="0"/>
        <w:jc w:val="center"/>
      </w:pPr>
      <w:r>
        <w:t>U Varaždinu 24. rujna 2015. godine</w:t>
      </w:r>
    </w:p>
    <w:p w:rsidRDefault="004065F1" w:rsidP="004065F1" w:rsidR="004065F1">
      <w:pPr>
        <w:spacing w:after="0"/>
        <w:jc w:val="center"/>
      </w:pPr>
    </w:p>
    <w:p w:rsidRDefault="004065F1" w:rsidP="004065F1" w:rsidR="004065F1">
      <w:pPr>
        <w:spacing w:after="0"/>
        <w:jc w:val="center"/>
      </w:pPr>
    </w:p>
    <w:p w:rsidRDefault="004065F1" w:rsidP="004065F1" w:rsidR="004065F1">
      <w:pPr>
        <w:spacing w:after="0"/>
        <w:ind w:left="5760"/>
        <w:jc w:val="both"/>
      </w:pPr>
      <w:r>
        <w:t xml:space="preserve"> Stečajni sudac:</w:t>
      </w:r>
    </w:p>
    <w:p w:rsidRDefault="004065F1" w:rsidP="004065F1" w:rsidR="004065F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Marija Levanić-Škerbić,v.r.</w:t>
      </w:r>
    </w:p>
    <w:p w:rsidRDefault="004065F1" w:rsidP="004065F1" w:rsidR="004065F1">
      <w:pPr>
        <w:spacing w:after="0"/>
        <w:ind w:firstLine="720"/>
        <w:jc w:val="both"/>
      </w:pPr>
    </w:p>
    <w:p w:rsidRDefault="004065F1" w:rsidP="004065F1" w:rsidR="004065F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Za točnost otpravka-ovlašteni službenik:</w:t>
      </w:r>
    </w:p>
    <w:p w:rsidRDefault="004065F1" w:rsidP="004065F1" w:rsidR="004065F1">
      <w:pPr>
        <w:spacing w:after="0"/>
        <w:ind w:firstLine="720"/>
        <w:jc w:val="both"/>
      </w:pPr>
    </w:p>
    <w:p w:rsidRDefault="004065F1" w:rsidP="004065F1" w:rsidR="004065F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4065F1" w:rsidP="004065F1" w:rsidR="004065F1">
      <w:pPr>
        <w:spacing w:after="0"/>
        <w:ind w:firstLine="708" w:left="4248"/>
        <w:jc w:val="center"/>
        <w:rPr>
          <w:b/>
        </w:rPr>
      </w:pPr>
    </w:p>
    <w:p w:rsidRDefault="004065F1" w:rsidP="004065F1" w:rsidR="004065F1">
      <w:pPr>
        <w:spacing w:after="0"/>
      </w:pPr>
      <w:r>
        <w:t>UPUTA O PRAVNOM LIJEKU</w:t>
      </w:r>
    </w:p>
    <w:p w:rsidRDefault="004065F1" w:rsidP="004065F1" w:rsidR="004065F1">
      <w:pPr>
        <w:spacing w:after="0"/>
        <w:jc w:val="both"/>
      </w:pPr>
      <w:r>
        <w:t>Protiv ovog rješenja dopuštena je žalba u roku 8 dana od dana primitka rješenja. Žalba se podnosi ovome sudu u dva primjerka, a o njoj odlučuje Visoki trgovački sud Republike Hrvatske.</w:t>
      </w:r>
    </w:p>
    <w:p w:rsidRDefault="004065F1" w:rsidP="004065F1" w:rsidR="004065F1">
      <w:pPr>
        <w:spacing w:after="0"/>
      </w:pPr>
    </w:p>
    <w:p w:rsidRDefault="004065F1" w:rsidP="004065F1" w:rsidR="004065F1">
      <w:pPr>
        <w:spacing w:after="0"/>
        <w:jc w:val="both"/>
        <w:rPr>
          <w:sz w:val="20"/>
          <w:szCs w:val="20"/>
        </w:rPr>
      </w:pPr>
      <w:r>
        <w:t xml:space="preserve">DNA: </w:t>
      </w:r>
    </w:p>
    <w:p w:rsidRDefault="004065F1" w:rsidP="004065F1" w:rsidR="004065F1">
      <w:pPr>
        <w:spacing w:after="0"/>
        <w:ind w:hanging="273" w:left="993"/>
        <w:jc w:val="both"/>
      </w:pPr>
      <w:r>
        <w:t>- predlagatelj FINANCIJSKA AGENCIJA Regionalni centar Zagreb, Nagodbeno vijeće ZG17, Ulica grada Vukovara 70,</w:t>
      </w:r>
    </w:p>
    <w:p w:rsidRDefault="004065F1" w:rsidP="004065F1" w:rsidR="004065F1">
      <w:pPr>
        <w:spacing w:after="0"/>
        <w:ind w:firstLine="720"/>
        <w:jc w:val="both"/>
      </w:pPr>
      <w:r>
        <w:t>-  dužnik- LUTA d.o.o. Pribislavec, Dr. Ante Starčevića 60</w:t>
      </w:r>
    </w:p>
    <w:p w:rsidRDefault="004065F1" w:rsidP="004065F1" w:rsidR="004065F1">
      <w:pPr>
        <w:spacing w:after="0"/>
        <w:ind w:hanging="131" w:left="851"/>
        <w:jc w:val="both"/>
      </w:pPr>
      <w:r>
        <w:t>- osoba ovlaštena za zastupanje dužnika - Kristijan Lesjak iz Pribislavca, Dr. Ante Starčevića 60</w:t>
      </w:r>
    </w:p>
    <w:p w:rsidRDefault="004065F1" w:rsidP="004065F1" w:rsidR="004065F1">
      <w:pPr>
        <w:spacing w:after="0"/>
        <w:ind w:hanging="143" w:left="851"/>
        <w:jc w:val="both"/>
      </w:pPr>
      <w:r>
        <w:t>- privremeni stečajni upravitelj Tomislav Đuričin, Varaždin, Dravska poljana 1.</w:t>
      </w:r>
    </w:p>
    <w:p w:rsidRDefault="004065F1" w:rsidP="004065F1" w:rsidR="004065F1">
      <w:pPr>
        <w:spacing w:after="0"/>
        <w:ind w:hanging="143" w:left="851"/>
        <w:jc w:val="both"/>
      </w:pPr>
      <w:r>
        <w:t>- ŽDO Varaždin, Građansko-upravni odjel,</w:t>
      </w:r>
    </w:p>
    <w:p w:rsidRDefault="004065F1" w:rsidP="004065F1" w:rsidR="004065F1">
      <w:pPr>
        <w:spacing w:after="0"/>
        <w:ind w:firstLine="708"/>
        <w:jc w:val="both"/>
      </w:pPr>
      <w:r>
        <w:t>- Sudski registar ovoga suda,</w:t>
      </w:r>
    </w:p>
    <w:p w:rsidRDefault="004065F1" w:rsidP="004065F1" w:rsidR="004065F1">
      <w:pPr>
        <w:spacing w:after="0"/>
        <w:ind w:firstLine="708"/>
        <w:jc w:val="both"/>
      </w:pPr>
      <w:r>
        <w:t>- e-oglasna ploča suda.</w:t>
      </w:r>
    </w:p>
    <w:p w:rsidRDefault="004065F1" w:rsidP="004065F1" w:rsidR="004065F1">
      <w:pPr>
        <w:spacing w:after="0"/>
      </w:pPr>
    </w:p>
    <w:p w:rsidRDefault="00EA1C6D" w:rsidP="004065F1" w:rsidR="00AE649C" w:rsidRPr="00B76F3C">
      <w:pPr>
        <w:pStyle w:val="SudSjedite"/>
      </w:pPr>
      <w:r>
        <w:tab/>
      </w:r>
    </w:p>
    <w:p w:rsidRDefault="00CB0EA4" w:rsidP="004065F1" w:rsidR="00CB0EA4">
      <w:pPr>
        <w:pStyle w:val="Naslovdokumenta"/>
        <w:spacing w:after="0"/>
      </w:pPr>
    </w:p>
    <w:p w:rsidRDefault="0071688E" w:rsidP="004065F1" w:rsidR="0071688E">
      <w:pPr>
        <w:pStyle w:val="Poetniodjeljak"/>
        <w:spacing w:after="0"/>
      </w:pPr>
    </w:p>
    <w:p w:rsidRDefault="00A21F0D" w:rsidP="004065F1" w:rsidR="00A21F0D">
      <w:pPr>
        <w:pStyle w:val="NormaleSPIS"/>
        <w:spacing w:after="0"/>
        <w:rPr>
          <w:noProof/>
        </w:rPr>
      </w:pPr>
    </w:p>
    <w:p w:rsidRDefault="00DA0242" w:rsidP="004065F1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65F1" w:rsidR="008333A9">
    <w:pPr>
      <w:pStyle w:val="Zaglavlje"/>
    </w:pPr>
    <w:r>
      <w:rPr>
        <w:rStyle w:val="PozadinaSvijetloCrvena"/>
        <w:shd w:fill="auto" w:color="auto" w:val="clear"/>
      </w:rPr>
      <w:t>Poslovni broj: 7 St-324/14-19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010371"/>
    <w:multiLevelType w:val="hybridMultilevel"/>
    <w:tmpl w:val="118472FA"/>
    <w:lvl w:tplc="65C81F1E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b w:val="false"/>
      </w:rPr>
    </w:lvl>
    <w:lvl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5F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057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St-324/2014-19</izvorni_sadrzaj>
    <derivirana_varijabla naziv="DomainObject.Oznaka_1">St-324/2014-19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St-324/2014</izvorni_sadrzaj>
    <derivirana_varijabla naziv="DomainObject.Predmet.OznakaBroj_1">St-324/2014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LUTA društvo s ograničenom odgovornošću za ugostiteljstvo, trgovinu i usluge</izvorni_sadrzaj>
    <derivirana_varijabla naziv="DomainObject.Predmet.ProtustrankaFormated_1">  LUTA društvo s ograničenom odgovornošću za ugostiteljstvo, trgovinu i usluge</derivirana_varijabla>
  </DomainObject.Predmet.ProtustrankaFormated>
  <DomainObject.Predmet.ProtustrankaFormatedOIB>
    <izvorni_sadrzaj>  LUTA društvo s ograničenom odgovornošću za ugostiteljstvo, trgovinu i usluge, OIB 58117901551</izvorni_sadrzaj>
    <derivirana_varijabla naziv="DomainObject.Predmet.ProtustrankaFormatedOIB_1">  LUTA društvo s ograničenom odgovornošću za ugostiteljstvo, trgovinu i usluge, OIB 58117901551</derivirana_varijabla>
  </DomainObject.Predmet.ProtustrankaFormatedOIB>
  <DomainObject.Predmet.ProtustrankaFormatedWithAdress>
    <izvorni_sadrzaj> LUTA društvo s ograničenom odgovornošću za ugostiteljstvo, trgovinu i usluge, Dr. Ante Starčevića 60, 40000 Pribislavec</izvorni_sadrzaj>
    <derivirana_varijabla naziv="DomainObject.Predmet.ProtustrankaFormatedWithAdress_1"> LUTA društvo s ograničenom odgovornošću za ugostiteljstvo, trgovinu i usluge, Dr. Ante Starčevića 60, 40000 Pribislavec</derivirana_varijabla>
  </DomainObject.Predmet.ProtustrankaFormatedWithAdress>
  <DomainObject.Predmet.ProtustrankaFormatedWithAdressOIB>
    <izvorni_sadrzaj> LUTA društvo s ograničenom odgovornošću za ugostiteljstvo, trgovinu i usluge, OIB 58117901551, Dr. Ante Starčevića 60, 40000 Pribislavec</izvorni_sadrzaj>
    <derivirana_varijabla naziv="DomainObject.Predmet.ProtustrankaFormatedWithAdressOIB_1"> LUTA društvo s ograničenom odgovornošću za ugostiteljstvo, trgovinu i usluge, OIB 58117901551, Dr. Ante Starčevića 60, 40000 Pribislavec</derivirana_varijabla>
  </DomainObject.Predmet.ProtustrankaFormatedWithAdressOIB>
  <DomainObject.Predmet.ProtustrankaWithAdress>
    <izvorni_sadrzaj>LUTA društvo s ograničenom odgovornošću za ugostiteljstvo, trgovinu i usluge Dr. Ante Starčevića 60, 40000 Pribislavec</izvorni_sadrzaj>
    <derivirana_varijabla naziv="DomainObject.Predmet.ProtustrankaWithAdress_1">LUTA društvo s ograničenom odgovornošću za ugostiteljstvo, trgovinu i usluge Dr. Ante Starčevića 60, 40000 Pribislavec</derivirana_varijabla>
  </DomainObject.Predmet.ProtustrankaWithAdress>
  <DomainObject.Predmet.ProtustrankaWithAdressOIB>
    <izvorni_sadrzaj>LUTA društvo s ograničenom odgovornošću za ugostiteljstvo, trgovinu i usluge, OIB 58117901551, Dr. Ante Starčevića 60, 40000 Pribislavec</izvorni_sadrzaj>
    <derivirana_varijabla naziv="DomainObject.Predmet.ProtustrankaWithAdressOIB_1">LUTA društvo s ograničenom odgovornošću za ugostiteljstvo, trgovinu i usluge, OIB 58117901551, Dr. Ante Starčevića 60, 40000 Pribislavec</derivirana_varijabla>
  </DomainObject.Predmet.ProtustrankaWithAdressOIB>
  <DomainObject.Predmet.ProtustrankaNazivFormated>
    <izvorni_sadrzaj>LUTA društvo s ograničenom odgovornošću za ugostiteljstvo, trgovinu i usluge</izvorni_sadrzaj>
    <derivirana_varijabla naziv="DomainObject.Predmet.ProtustrankaNazivFormated_1">LUTA društvo s ograničenom odgovornošću za ugostiteljstvo, trgovinu i usluge</derivirana_varijabla>
  </DomainObject.Predmet.ProtustrankaNazivFormated>
  <DomainObject.Predmet.ProtustrankaNazivFormatedOIB>
    <izvorni_sadrzaj>LUTA društvo s ograničenom odgovornošću za ugostiteljstvo, trgovinu i usluge, OIB 58117901551</izvorni_sadrzaj>
    <derivirana_varijabla naziv="DomainObject.Predmet.ProtustrankaNazivFormatedOIB_1">LUTA društvo s ograničenom odgovornošću za ugostiteljstvo, trgovinu i usluge, OIB 58117901551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25694.82</izvorni_sadrzaj>
    <derivirana_varijabla naziv="DomainObject.Predmet.TrenutnaVrijednost_1">25694.82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LUTA društvo s ograničenom odgovornošću za ugostiteljstvo, trgovinu i usluge</item>
    </izvorni_sadrzaj>
    <derivirana_varijabla naziv="DomainObject.Predmet.ProtuStrankaListFormated_1">
      <item>LUTA društvo s ograničenom odgovornošću za ugostiteljstvo, trgovinu i usluge</item>
    </derivirana_varijabla>
  </DomainObject.Predmet.ProtuStrankaListFormated>
  <DomainObject.Predmet.ProtuStrankaListFormatedOIB>
    <izvorni_sadrzaj>
      <item>LUTA društvo s ograničenom odgovornošću za ugostiteljstvo, trgovinu i usluge, OIB 58117901551</item>
    </izvorni_sadrzaj>
    <derivirana_varijabla naziv="DomainObject.Predmet.ProtuStrankaListFormatedOIB_1">
      <item>LUTA društvo s ograničenom odgovornošću za ugostiteljstvo, trgovinu i usluge, OIB 58117901551</item>
    </derivirana_varijabla>
  </DomainObject.Predmet.ProtuStrankaListFormatedOIB>
  <DomainObject.Predmet.ProtuStrankaListFormatedWithAdress>
    <izvorni_sadrzaj>
      <item>LUTA društvo s ograničenom odgovornošću za ugostiteljstvo, trgovinu i usluge, Dr. Ante Starčevića 60, 40000 Pribislavec</item>
    </izvorni_sadrzaj>
    <derivirana_varijabla naziv="DomainObject.Predmet.ProtuStrankaListFormatedWithAdress_1">
      <item>LUTA društvo s ograničenom odgovornošću za ugostiteljstvo, trgovinu i usluge, Dr. Ante Starčevića 60, 40000 Pribislavec</item>
    </derivirana_varijabla>
  </DomainObject.Predmet.ProtuStrankaListFormatedWithAdress>
  <DomainObject.Predmet.ProtuStrankaListFormatedWithAdressOIB>
    <izvorni_sadrzaj>
      <item>LUTA društvo s ograničenom odgovornošću za ugostiteljstvo, trgovinu i usluge, OIB 58117901551, Dr. Ante Starčevića 60, 40000 Pribislavec</item>
    </izvorni_sadrzaj>
    <derivirana_varijabla naziv="DomainObject.Predmet.ProtuStrankaListFormatedWithAdressOIB_1">
      <item>LUTA društvo s ograničenom odgovornošću za ugostiteljstvo, trgovinu i usluge, OIB 58117901551, Dr. Ante Starčevića 60, 40000 Pribislavec</item>
    </derivirana_varijabla>
  </DomainObject.Predmet.ProtuStrankaListFormatedWithAdressOIB>
  <DomainObject.Predmet.ProtuStrankaListNazivFormated>
    <izvorni_sadrzaj>
      <item>LUTA društvo s ograničenom odgovornošću za ugostiteljstvo, trgovinu i usluge</item>
    </izvorni_sadrzaj>
    <derivirana_varijabla naziv="DomainObject.Predmet.ProtuStrankaListNazivFormated_1">
      <item>LUTA društvo s ograničenom odgovornošću za ugostiteljstvo, trgovinu i usluge</item>
    </derivirana_varijabla>
  </DomainObject.Predmet.ProtuStrankaListNazivFormated>
  <DomainObject.Predmet.ProtuStrankaListNazivFormatedOIB>
    <izvorni_sadrzaj>
      <item>LUTA društvo s ograničenom odgovornošću za ugostiteljstvo, trgovinu i usluge, OIB 58117901551</item>
    </izvorni_sadrzaj>
    <derivirana_varijabla naziv="DomainObject.Predmet.ProtuStrankaListNazivFormatedOIB_1">
      <item>LUTA društvo s ograničenom odgovornošću za ugostiteljstvo, trgovinu i usluge, OIB 58117901551</item>
    </derivirana_varijabla>
  </DomainObject.Predmet.ProtuStrankaListNazivFormatedOIB>
  <DomainObject.Predmet.OstaliListFormated>
    <izvorni_sadrzaj>
      <item>Oglasna ploča</item>
      <item>Sudski registar</item>
      <item>KRISTIJAN LESJAK</item>
      <item>ŽDO VARAŽDIN, Građansko upravni odjel</item>
    </izvorni_sadrzaj>
    <derivirana_varijabla naziv="DomainObject.Predmet.OstaliListFormated_1">
      <item>Oglasna ploča</item>
      <item>Sudski registar</item>
      <item>KRISTIJAN LESJAK</item>
      <item>ŽDO VARAŽDIN, Građansko upravni odjel</item>
    </derivirana_varijabla>
  </DomainObject.Predmet.OstaliListFormated>
  <DomainObject.Predmet.OstaliListFormatedOIB>
    <izvorni_sadrzaj>
      <item>Oglasna ploča</item>
      <item>Sudski registar</item>
      <item>KRISTIJAN LESJAK</item>
      <item>ŽDO VARAŽDIN, Građansko upravni odjel</item>
    </izvorni_sadrzaj>
    <derivirana_varijabla naziv="DomainObject.Predmet.OstaliListFormatedOIB_1">
      <item>Oglasna ploča</item>
      <item>Sudski registar</item>
      <item>KRISTIJAN LESJAK</item>
      <item>ŽDO VARAŽDIN, Građansko upravni odjel</item>
    </derivirana_varijabla>
  </DomainObject.Predmet.OstaliListFormatedOIB>
  <DomainObject.Predmet.OstaliListFormatedWithAdress>
    <izvorni_sadrzaj>
      <item>Oglasna ploča</item>
      <item>Sudski registar, B.Radića 2, 42000 Varaždin</item>
      <item>KRISTIJAN LESJAK</item>
      <item>ŽDO VARAŽDIN, Građansko upravni odjel</item>
    </izvorni_sadrzaj>
    <derivirana_varijabla naziv="DomainObject.Predmet.OstaliListFormatedWithAdress_1">
      <item>Oglasna ploča</item>
      <item>Sudski registar, B.Radića 2, 42000 Varaždin</item>
      <item>KRISTIJAN LESJAK</item>
      <item>ŽDO VARAŽDIN, Građansko upravni odjel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KRISTIJAN LESJAK</item>
      <item>ŽDO VARAŽDIN, Građansko upravni odjel</item>
    </izvorni_sadrzaj>
    <derivirana_varijabla naziv="DomainObject.Predmet.OstaliListFormatedWithAdressOIB_1">
      <item>Oglasna ploča</item>
      <item>Sudski registar, B.Radića 2, 42000 Varaždin</item>
      <item>KRISTIJAN LESJAK</item>
      <item>ŽDO VARAŽDIN, Građansko upravni odjel</item>
    </derivirana_varijabla>
  </DomainObject.Predmet.OstaliListFormatedWithAdressOIB>
  <DomainObject.Predmet.OstaliListNazivFormated>
    <izvorni_sadrzaj>
      <item>Oglasna ploča</item>
      <item>Sudski registar</item>
      <item>KRISTIJAN LESJAK</item>
      <item>ŽDO VARAŽDIN, Građansko upravni odjel</item>
    </izvorni_sadrzaj>
    <derivirana_varijabla naziv="DomainObject.Predmet.OstaliListNazivFormated_1">
      <item>Oglasna ploča</item>
      <item>Sudski registar</item>
      <item>KRISTIJAN LESJAK</item>
      <item>ŽDO VARAŽDIN, Građansko upravni odjel</item>
    </derivirana_varijabla>
  </DomainObject.Predmet.OstaliListNazivFormated>
  <DomainObject.Predmet.OstaliListNazivFormatedOIB>
    <izvorni_sadrzaj>
      <item>Oglasna ploča</item>
      <item>Sudski registar</item>
      <item>KRISTIJAN LESJAK</item>
      <item>ŽDO VARAŽDIN, Građansko upravni odjel</item>
    </izvorni_sadrzaj>
    <derivirana_varijabla naziv="DomainObject.Predmet.OstaliListNazivFormatedOIB_1">
      <item>Oglasna ploča</item>
      <item>Sudski registar</item>
      <item>KRISTIJAN LESJAK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>St-324/2014-19</izvorni_sadrzaj>
    <derivirana_varijabla naziv="DomainObject.PoslovniBrojDokumenta_1">St-324/2014-19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LUTA društvo s ograničenom odgovornošću za ugostiteljstvo, trgovinu i usluge</izvorni_sadrzaj>
    <derivirana_varijabla naziv="DomainObject.Predmet.ProtustrankaIDrugi_1">LUTA društvo s ograničenom odgovornošću za ugostiteljstvo, trgovinu i usluge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LUTA društvo s ograničenom odgovornošću za ugostiteljstvo, trgovinu i usluge, OIB 58117901551, Dr. Ante Starčevića 60, 40000 Pribislavec</izvorni_sadrzaj>
    <derivirana_varijabla naziv="DomainObject.Predmet.ProtustrankaIDrugiAdressOIB_1">LUTA društvo s ograničenom odgovornošću za ugostiteljstvo, trgovinu i usluge, OIB 58117901551, Dr. Ante Starčevića 60,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LUTA društvo s ograničenom odgovornošću za ugostiteljstvo, trgovinu i usluge</item>
      <item>Oglasna ploča</item>
      <item>Sudski registar</item>
      <item>KRISTIJAN LESJAK</item>
      <item>ŽDO VARAŽDIN, Građansko upravni odjel</item>
    </izvorni_sadrzaj>
    <derivirana_varijabla naziv="DomainObject.Predmet.SudioniciListNaziv_1">
      <item>Financijska agencija</item>
      <item>LUTA društvo s ograničenom odgovornošću za ugostiteljstvo, trgovinu i usluge</item>
      <item>Oglasna ploča</item>
      <item>Sudski registar</item>
      <item>KRISTIJAN LESJAK</item>
      <item>ŽDO VARAŽDIN, Građansko upravni odjel</item>
    </derivirana_varijabla>
  </DomainObject.Predmet.SudioniciListNaziv>
  <DomainObject.Predmet.SudioniciListAdressOIB>
    <izvorni_sadrzaj>
      <item>Financijska agencija, OIB 85821130368, Vrtni put 3,10000 Zagreb</item>
      <item>LUTA društvo s ograničenom odgovornošću za ugostiteljstvo, trgovinu i usluge, OIB 58117901551, Dr. Ante Starčevića 60,40000 Pribislavec</item>
      <item>Oglasna ploča</item>
      <item>Sudski registar, B.Radića 2,42000 Varaždin</item>
      <item>KRISTIJAN LESJAK</item>
      <item>ŽDO VARAŽDIN, Građansko upravni odjel</item>
    </izvorni_sadrzaj>
    <derivirana_varijabla naziv="DomainObject.Predmet.SudioniciListAdressOIB_1">
      <item>Financijska agencija, OIB 85821130368, Vrtni put 3,10000 Zagreb</item>
      <item>LUTA društvo s ograničenom odgovornošću za ugostiteljstvo, trgovinu i usluge, OIB 58117901551, Dr. Ante Starčevića 60,40000 Pribislavec</item>
      <item>Oglasna ploča</item>
      <item>Sudski registar, B.Radića 2,42000 Varaždin</item>
      <item>KRISTIJAN LESJAK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D6AAE3-CE1C-4306-9E0C-8F18528CCC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2727</properties:Characters>
  <properties:Lines>84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2015-09-24T08:39:00Z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St-324/2014-19 / Odluka - Rješenje - određivanje mjere osiguranja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