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c45b" w14:paraId="aa4c45b" w:rsidRDefault="008759CA" w:rsidP="008759CA" w:rsidR="008759CA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 w:rsidR="0048002D">
        <w:rPr>
          <w:szCs w:val="24"/>
        </w:rPr>
        <w:t>578</w:t>
      </w:r>
      <w:r>
        <w:rPr>
          <w:szCs w:val="24"/>
        </w:rPr>
        <w:t>/2015-5</w:t>
      </w:r>
    </w:p>
    <w:p w:rsidRDefault="008759CA" w:rsidP="008759CA" w:rsidR="008759C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8759CA" w:rsidP="008759CA" w:rsidR="008759C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8759CA" w:rsidP="008759CA" w:rsidR="008759C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8759CA" w:rsidP="008759CA" w:rsidR="008759CA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8759CA" w:rsidP="008759CA" w:rsidR="008759CA">
      <w:pPr>
        <w:rPr>
          <w:szCs w:val="24"/>
        </w:rPr>
      </w:pPr>
    </w:p>
    <w:p w:rsidRDefault="008759CA" w:rsidP="008759CA" w:rsidR="008759CA">
      <w:pPr>
        <w:rPr>
          <w:szCs w:val="24"/>
        </w:rPr>
      </w:pPr>
    </w:p>
    <w:p w:rsidRDefault="008759CA" w:rsidP="008759CA" w:rsidR="008759CA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8759CA" w:rsidP="008759CA" w:rsidR="008759CA">
      <w:pPr>
        <w:rPr>
          <w:szCs w:val="24"/>
        </w:rPr>
      </w:pPr>
    </w:p>
    <w:p w:rsidRDefault="008759CA" w:rsidP="008759CA" w:rsidR="008759CA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8759CA" w:rsidP="008759CA" w:rsidR="008759CA">
      <w:pPr>
        <w:rPr>
          <w:szCs w:val="24"/>
        </w:rPr>
      </w:pPr>
    </w:p>
    <w:p w:rsidRDefault="008759CA" w:rsidP="008759CA" w:rsidR="008759CA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 w:rsidR="0048002D">
        <w:t xml:space="preserve">B. i P. PROIZVODNJA d.o.o., OIB: 97615049316 sa sjedištem u </w:t>
      </w:r>
      <w:proofErr w:type="spellStart"/>
      <w:r w:rsidR="0048002D">
        <w:t>Rakovec</w:t>
      </w:r>
      <w:proofErr w:type="spellEnd"/>
      <w:r w:rsidR="0048002D">
        <w:t xml:space="preserve"> 47, </w:t>
      </w:r>
      <w:proofErr w:type="spellStart"/>
      <w:r w:rsidR="0048002D">
        <w:t>Rakoevc</w:t>
      </w:r>
      <w:proofErr w:type="spellEnd"/>
      <w:r>
        <w:t>, dana 27. siječnja 2016. godine</w:t>
      </w:r>
    </w:p>
    <w:p w:rsidRDefault="008759CA" w:rsidP="008759CA" w:rsidR="008759CA">
      <w:pPr>
        <w:jc w:val="both"/>
      </w:pPr>
    </w:p>
    <w:p w:rsidRDefault="008759CA" w:rsidP="008759CA" w:rsidR="008759CA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8759CA" w:rsidP="008759CA" w:rsidR="008759CA">
      <w:pPr>
        <w:rPr>
          <w:szCs w:val="24"/>
        </w:rPr>
      </w:pPr>
    </w:p>
    <w:p w:rsidRDefault="008759CA" w:rsidP="008759CA" w:rsidR="008759CA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 w:rsidR="0048002D">
        <w:t xml:space="preserve">B. i P. PROIZVODNJA d.o.o., OIB: 97615049316 sa sjedištem u </w:t>
      </w:r>
      <w:proofErr w:type="spellStart"/>
      <w:r w:rsidR="0048002D">
        <w:t>Rakovec</w:t>
      </w:r>
      <w:proofErr w:type="spellEnd"/>
      <w:r w:rsidR="0048002D">
        <w:t xml:space="preserve"> 47, </w:t>
      </w:r>
      <w:proofErr w:type="spellStart"/>
      <w:r w:rsidR="0048002D">
        <w:t>Rakoevc</w:t>
      </w:r>
      <w:proofErr w:type="spellEnd"/>
      <w:r>
        <w:rPr>
          <w:szCs w:val="24"/>
        </w:rPr>
        <w:t>, s danom 27. siječnja 2016. u 14,00 sati.</w:t>
      </w:r>
    </w:p>
    <w:p w:rsidRDefault="008759CA" w:rsidP="008759CA" w:rsidR="008759CA">
      <w:pPr>
        <w:jc w:val="both"/>
        <w:rPr>
          <w:szCs w:val="24"/>
        </w:rPr>
      </w:pPr>
    </w:p>
    <w:p w:rsidRDefault="008759CA" w:rsidP="008759CA" w:rsidR="008759CA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 w:rsidR="0048002D">
        <w:t xml:space="preserve">B. i P. PROIZVODNJA d.o.o., OIB: 97615049316 sa sjedištem u </w:t>
      </w:r>
      <w:proofErr w:type="spellStart"/>
      <w:r w:rsidR="0048002D">
        <w:t>Rakovec</w:t>
      </w:r>
      <w:proofErr w:type="spellEnd"/>
      <w:r w:rsidR="0048002D">
        <w:t xml:space="preserve"> 47, </w:t>
      </w:r>
      <w:proofErr w:type="spellStart"/>
      <w:r w:rsidR="0048002D">
        <w:t>Rakoevc</w:t>
      </w:r>
      <w:proofErr w:type="spellEnd"/>
      <w:r>
        <w:t>.</w:t>
      </w:r>
    </w:p>
    <w:p w:rsidRDefault="008759CA" w:rsidP="008759CA" w:rsidR="008759CA">
      <w:pPr>
        <w:jc w:val="both"/>
      </w:pPr>
    </w:p>
    <w:p w:rsidRDefault="008759CA" w:rsidP="008759CA" w:rsidR="008759CA">
      <w:pPr>
        <w:jc w:val="both"/>
      </w:pPr>
      <w:r>
        <w:tab/>
        <w:t xml:space="preserve">III Za stečajnog upravitelja imenuje se </w:t>
      </w:r>
      <w:r w:rsidR="0048002D">
        <w:t xml:space="preserve">Ivan </w:t>
      </w:r>
      <w:proofErr w:type="spellStart"/>
      <w:r w:rsidR="0048002D">
        <w:t>Hudoletnjak</w:t>
      </w:r>
      <w:proofErr w:type="spellEnd"/>
      <w:r w:rsidR="0048002D">
        <w:t>, Ivanec, Zavojna ulica 3, OIB: 80924395653.</w:t>
      </w:r>
    </w:p>
    <w:p w:rsidRDefault="008759CA" w:rsidP="008759CA" w:rsidR="008759CA">
      <w:pPr>
        <w:jc w:val="both"/>
        <w:rPr>
          <w:color w:val="FF0000"/>
        </w:rPr>
      </w:pPr>
    </w:p>
    <w:p w:rsidRDefault="008759CA" w:rsidP="008759CA" w:rsidR="008759CA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8759CA" w:rsidP="008759CA" w:rsidR="008759CA">
      <w:pPr>
        <w:jc w:val="both"/>
        <w:rPr>
          <w:szCs w:val="24"/>
        </w:rPr>
      </w:pPr>
    </w:p>
    <w:p w:rsidRDefault="008759CA" w:rsidP="008759CA" w:rsidR="008759CA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 w:rsidR="0048002D">
        <w:t xml:space="preserve">B. i P. PROIZVODNJA d.o.o., OIB: 97615049316 sa sjedištem u </w:t>
      </w:r>
      <w:proofErr w:type="spellStart"/>
      <w:r w:rsidR="0048002D">
        <w:t>Rakovec</w:t>
      </w:r>
      <w:proofErr w:type="spellEnd"/>
      <w:r w:rsidR="0048002D">
        <w:t xml:space="preserve"> 47, </w:t>
      </w:r>
      <w:proofErr w:type="spellStart"/>
      <w:r w:rsidR="0048002D">
        <w:t>Rakoevc</w:t>
      </w:r>
      <w:proofErr w:type="spellEnd"/>
      <w:r>
        <w:rPr>
          <w:szCs w:val="24"/>
        </w:rPr>
        <w:t>, bit će brisan iz sudskog registra.</w:t>
      </w:r>
    </w:p>
    <w:p w:rsidRDefault="008759CA" w:rsidP="008759CA" w:rsidR="008759CA">
      <w:pPr>
        <w:rPr>
          <w:szCs w:val="24"/>
        </w:rPr>
      </w:pPr>
    </w:p>
    <w:p w:rsidRDefault="008759CA" w:rsidP="008759CA" w:rsidR="008759CA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759CA" w:rsidP="008759CA" w:rsidR="008759CA">
      <w:pPr>
        <w:rPr>
          <w:szCs w:val="24"/>
        </w:rPr>
      </w:pPr>
    </w:p>
    <w:p w:rsidRDefault="008759CA" w:rsidP="008759CA" w:rsidR="008759CA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8759CA" w:rsidP="008759CA" w:rsidR="008759CA">
      <w:pPr>
        <w:rPr>
          <w:szCs w:val="24"/>
        </w:rPr>
      </w:pPr>
    </w:p>
    <w:p w:rsidRDefault="008759CA" w:rsidP="008759CA" w:rsidR="008759CA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759CA" w:rsidP="008759CA" w:rsidR="008759CA">
      <w:pPr>
        <w:rPr>
          <w:szCs w:val="24"/>
        </w:rPr>
      </w:pPr>
    </w:p>
    <w:p w:rsidRDefault="008759CA" w:rsidP="008759CA" w:rsidR="008759CA">
      <w:pPr>
        <w:rPr>
          <w:szCs w:val="24"/>
        </w:rPr>
      </w:pPr>
    </w:p>
    <w:p w:rsidRDefault="008759CA" w:rsidP="008759CA" w:rsidR="008759CA">
      <w:pPr>
        <w:jc w:val="center"/>
        <w:rPr>
          <w:szCs w:val="24"/>
        </w:rPr>
      </w:pPr>
      <w:r>
        <w:rPr>
          <w:szCs w:val="24"/>
        </w:rPr>
        <w:t>U Varaždinu, 27. siječnja 2016.</w:t>
      </w:r>
    </w:p>
    <w:p w:rsidRDefault="008759CA" w:rsidP="008759CA" w:rsidR="008759CA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8759CA" w:rsidP="008759CA" w:rsidR="008759CA">
      <w:pPr>
        <w:rPr>
          <w:szCs w:val="24"/>
        </w:rPr>
      </w:pPr>
      <w:r>
        <w:rPr>
          <w:szCs w:val="24"/>
        </w:rPr>
        <w:t xml:space="preserve">     </w:t>
      </w:r>
    </w:p>
    <w:p w:rsidRDefault="008759CA" w:rsidP="008759CA" w:rsidR="008759C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8759CA" w:rsidP="008759CA" w:rsidR="008759CA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8759CA" w:rsidP="008759CA" w:rsidR="008759CA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8759CA" w:rsidP="008759CA" w:rsidR="008759CA">
      <w:pPr>
        <w:rPr>
          <w:szCs w:val="24"/>
        </w:rPr>
      </w:pPr>
    </w:p>
    <w:p w:rsidRDefault="008759CA" w:rsidP="008759CA" w:rsidR="008759CA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8759CA" w:rsidP="008759CA" w:rsidR="008759CA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8759CA" w:rsidP="008759CA" w:rsidR="008759CA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8759CA" w:rsidP="008759CA" w:rsidR="008759CA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759CA" w:rsidP="008759CA" w:rsidR="008759CA">
      <w:pPr>
        <w:rPr>
          <w:szCs w:val="24"/>
        </w:rPr>
      </w:pPr>
    </w:p>
    <w:p w:rsidRDefault="008759CA" w:rsidP="008759CA" w:rsidR="008759CA">
      <w:pPr>
        <w:rPr>
          <w:szCs w:val="24"/>
        </w:rPr>
      </w:pPr>
    </w:p>
    <w:p w:rsidRDefault="008759CA" w:rsidP="008759CA" w:rsidR="008759CA">
      <w:pPr>
        <w:rPr>
          <w:szCs w:val="24"/>
        </w:rPr>
      </w:pPr>
      <w:r>
        <w:rPr>
          <w:szCs w:val="24"/>
        </w:rPr>
        <w:t>DNA:</w:t>
      </w:r>
    </w:p>
    <w:p w:rsidRDefault="008759CA" w:rsidP="008759CA" w:rsidR="008759CA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8759CA" w:rsidP="008759CA" w:rsidR="008759CA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8759CA" w:rsidP="008759CA" w:rsidR="008759C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 w:rsidR="0048002D">
        <w:t xml:space="preserve">B. i P. PROIZVODNJA d.o.o., OIB: 97615049316 sa sjedištem u </w:t>
      </w:r>
      <w:proofErr w:type="spellStart"/>
      <w:r w:rsidR="0048002D">
        <w:t>Rakovec</w:t>
      </w:r>
      <w:proofErr w:type="spellEnd"/>
      <w:r w:rsidR="0048002D">
        <w:t xml:space="preserve"> 47, </w:t>
      </w:r>
      <w:proofErr w:type="spellStart"/>
      <w:r w:rsidR="0048002D">
        <w:t>Rakoevc</w:t>
      </w:r>
      <w:proofErr w:type="spellEnd"/>
    </w:p>
    <w:p w:rsidRDefault="008759CA" w:rsidP="008759CA" w:rsidR="008759CA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proofErr w:type="spellStart"/>
      <w:r w:rsidR="0048002D">
        <w:t>Stipo</w:t>
      </w:r>
      <w:proofErr w:type="spellEnd"/>
      <w:r w:rsidR="0048002D">
        <w:t xml:space="preserve"> </w:t>
      </w:r>
      <w:proofErr w:type="spellStart"/>
      <w:r w:rsidR="0048002D">
        <w:t>Palinić</w:t>
      </w:r>
      <w:proofErr w:type="spellEnd"/>
      <w:r w:rsidR="0048002D">
        <w:t xml:space="preserve">, </w:t>
      </w:r>
      <w:proofErr w:type="spellStart"/>
      <w:r w:rsidR="0048002D">
        <w:t>Rakovec</w:t>
      </w:r>
      <w:proofErr w:type="spellEnd"/>
      <w:r w:rsidR="0048002D">
        <w:t xml:space="preserve">, </w:t>
      </w:r>
      <w:proofErr w:type="spellStart"/>
      <w:r w:rsidR="0048002D">
        <w:t>Rakovec</w:t>
      </w:r>
      <w:proofErr w:type="spellEnd"/>
      <w:r w:rsidR="0048002D">
        <w:t xml:space="preserve"> 117, OIB: 36507617290</w:t>
      </w:r>
    </w:p>
    <w:p w:rsidRDefault="008759CA" w:rsidP="008759CA" w:rsidR="008759C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8759CA" w:rsidP="008759CA" w:rsidR="008759C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48002D">
        <w:rPr>
          <w:szCs w:val="24"/>
        </w:rPr>
        <w:t xml:space="preserve">Varaždin, </w:t>
      </w:r>
      <w:proofErr w:type="spellStart"/>
      <w:r w:rsidR="0048002D">
        <w:rPr>
          <w:szCs w:val="24"/>
        </w:rPr>
        <w:t>Graberje</w:t>
      </w:r>
      <w:proofErr w:type="spellEnd"/>
      <w:r w:rsidR="0048002D">
        <w:rPr>
          <w:szCs w:val="24"/>
        </w:rPr>
        <w:t xml:space="preserve"> 1</w:t>
      </w:r>
    </w:p>
    <w:p w:rsidRDefault="008759CA" w:rsidP="008759CA" w:rsidR="008759CA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48002D">
        <w:t xml:space="preserve">Ivan </w:t>
      </w:r>
      <w:proofErr w:type="spellStart"/>
      <w:r w:rsidR="0048002D">
        <w:t>Hudoletnjak</w:t>
      </w:r>
      <w:proofErr w:type="spellEnd"/>
      <w:r w:rsidR="0048002D">
        <w:t>, Ivanec, Zavojna ulica 3</w:t>
      </w:r>
    </w:p>
    <w:p w:rsidRDefault="008759CA" w:rsidP="008759CA" w:rsidR="008759C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8759CA" w:rsidP="008759CA" w:rsidR="008759CA">
      <w:pPr>
        <w:rPr>
          <w:szCs w:val="24"/>
        </w:rPr>
      </w:pPr>
    </w:p>
    <w:p w:rsidRDefault="008759CA" w:rsidP="008759CA" w:rsidR="008759CA">
      <w:pPr>
        <w:rPr>
          <w:szCs w:val="24"/>
        </w:rPr>
      </w:pPr>
    </w:p>
    <w:p w:rsidRDefault="008759CA" w:rsidP="008759CA" w:rsidR="008759CA">
      <w:pPr>
        <w:rPr>
          <w:szCs w:val="24"/>
        </w:rPr>
      </w:pPr>
    </w:p>
    <w:p w:rsidRDefault="008759CA" w:rsidP="008759CA" w:rsidR="008759CA">
      <w:pPr>
        <w:rPr>
          <w:szCs w:val="24"/>
        </w:rPr>
      </w:pPr>
    </w:p>
    <w:p w:rsidRDefault="008759CA" w:rsidP="008759CA" w:rsidR="008759CA">
      <w:pPr>
        <w:rPr>
          <w:szCs w:val="24"/>
        </w:rPr>
      </w:pPr>
    </w:p>
    <w:p w:rsidRDefault="008759CA" w:rsidP="008759CA" w:rsidR="008759CA"/>
    <w:p w:rsidRDefault="008759CA" w:rsidP="008759CA" w:rsidR="008759CA"/>
    <w:p w:rsidRDefault="00DA0242" w:rsidP="008759CA" w:rsidR="00DA0242" w:rsidRPr="008759CA"/>
    <w:sectPr w:rsidSect="00EB0D4C" w:rsidR="00DA0242" w:rsidRPr="008759CA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02D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9CA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759C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759C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544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St-578/2015-5</izvorni_sadrzaj>
    <derivirana_varijabla naziv="DomainObject.Oznaka_1">St-578/2015-5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St-578/2015</izvorni_sadrzaj>
    <derivirana_varijabla naziv="DomainObject.Predmet.OznakaBroj_1">St-578/2015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 i P. PROIZVODNJA d.o.o. za proizvodnju i preradu proizvoda od metala</izvorni_sadrzaj>
    <derivirana_varijabla naziv="DomainObject.Predmet.ProtustrankaFormated_1">  B. i P. PROIZVODNJA d.o.o. za proizvodnju i preradu proizvoda od metala</derivirana_varijabla>
  </DomainObject.Predmet.ProtustrankaFormated>
  <DomainObject.Predmet.ProtustrankaFormatedOIB>
    <izvorni_sadrzaj>  B. i P. PROIZVODNJA d.o.o. za proizvodnju i preradu proizvoda od metala, OIB 97615049316</izvorni_sadrzaj>
    <derivirana_varijabla naziv="DomainObject.Predmet.ProtustrankaFormatedOIB_1">  B. i P. PROIZVODNJA d.o.o. za proizvodnju i preradu proizvoda od metala, OIB 97615049316</derivirana_varijabla>
  </DomainObject.Predmet.ProtustrankaFormatedOIB>
  <DomainObject.Predmet.ProtustrankaFormatedWithAdress>
    <izvorni_sadrzaj> B. i P. PROIZVODNJA d.o.o. za proizvodnju i preradu proizvoda od metala, Rakovec 47, 42220 Rakovec</izvorni_sadrzaj>
    <derivirana_varijabla naziv="DomainObject.Predmet.ProtustrankaFormatedWithAdress_1"> B. i P. PROIZVODNJA d.o.o. za proizvodnju i preradu proizvoda od metala, Rakovec 47, 42220 Rakovec</derivirana_varijabla>
  </DomainObject.Predmet.ProtustrankaFormatedWithAdress>
  <DomainObject.Predmet.ProtustrankaFormatedWithAdressOIB>
    <izvorni_sadrzaj> B. i P. PROIZVODNJA d.o.o. za proizvodnju i preradu proizvoda od metala, OIB 97615049316, Rakovec 47, 42220 Rakovec</izvorni_sadrzaj>
    <derivirana_varijabla naziv="DomainObject.Predmet.ProtustrankaFormatedWithAdressOIB_1"> B. i P. PROIZVODNJA d.o.o. za proizvodnju i preradu proizvoda od metala, OIB 97615049316, Rakovec 47, 42220 Rakovec</derivirana_varijabla>
  </DomainObject.Predmet.ProtustrankaFormatedWithAdressOIB>
  <DomainObject.Predmet.ProtustrankaWithAdress>
    <izvorni_sadrzaj>B. i P. PROIZVODNJA d.o.o. za proizvodnju i preradu proizvoda od metala Rakovec 47, 42220 Rakovec</izvorni_sadrzaj>
    <derivirana_varijabla naziv="DomainObject.Predmet.ProtustrankaWithAdress_1">B. i P. PROIZVODNJA d.o.o. za proizvodnju i preradu proizvoda od metala Rakovec 47, 42220 Rakovec</derivirana_varijabla>
  </DomainObject.Predmet.ProtustrankaWithAdress>
  <DomainObject.Predmet.ProtustrankaWithAdressOIB>
    <izvorni_sadrzaj>B. i P. PROIZVODNJA d.o.o. za proizvodnju i preradu proizvoda od metala, OIB 97615049316, Rakovec 47, 42220 Rakovec</izvorni_sadrzaj>
    <derivirana_varijabla naziv="DomainObject.Predmet.ProtustrankaWithAdressOIB_1">B. i P. PROIZVODNJA d.o.o. za proizvodnju i preradu proizvoda od metala, OIB 97615049316, Rakovec 47, 42220 Rakovec</derivirana_varijabla>
  </DomainObject.Predmet.ProtustrankaWithAdressOIB>
  <DomainObject.Predmet.ProtustrankaNazivFormated>
    <izvorni_sadrzaj>B. i P. PROIZVODNJA d.o.o. za proizvodnju i preradu proizvoda od metala</izvorni_sadrzaj>
    <derivirana_varijabla naziv="DomainObject.Predmet.ProtustrankaNazivFormated_1">B. i P. PROIZVODNJA d.o.o. za proizvodnju i preradu proizvoda od metala</derivirana_varijabla>
  </DomainObject.Predmet.ProtustrankaNazivFormated>
  <DomainObject.Predmet.ProtustrankaNazivFormatedOIB>
    <izvorni_sadrzaj>B. i P. PROIZVODNJA d.o.o. za proizvodnju i preradu proizvoda od metala, OIB 97615049316</izvorni_sadrzaj>
    <derivirana_varijabla naziv="DomainObject.Predmet.ProtustrankaNazivFormatedOIB_1">B. i P. PROIZVODNJA d.o.o. za proizvodnju i preradu proizvoda od metala, OIB 97615049316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14204656.00</izvorni_sadrzaj>
    <derivirana_varijabla naziv="DomainObject.Predmet.TrenutnaVrijednost_1">14204656.00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B. i P. PROIZVODNJA d.o.o. za proizvodnju i preradu proizvoda od metala</item>
    </izvorni_sadrzaj>
    <derivirana_varijabla naziv="DomainObject.Predmet.ProtuStrankaListFormated_1">
      <item>B. i P. PROIZVODNJA d.o.o. za proizvodnju i preradu proizvoda od metala</item>
    </derivirana_varijabla>
  </DomainObject.Predmet.ProtuStrankaListFormated>
  <DomainObject.Predmet.ProtuStrankaListFormatedOIB>
    <izvorni_sadrzaj>
      <item>B. i P. PROIZVODNJA d.o.o. za proizvodnju i preradu proizvoda od metala, OIB 97615049316</item>
    </izvorni_sadrzaj>
    <derivirana_varijabla naziv="DomainObject.Predmet.ProtuStrankaListFormatedOIB_1">
      <item>B. i P. PROIZVODNJA d.o.o. za proizvodnju i preradu proizvoda od metala, OIB 97615049316</item>
    </derivirana_varijabla>
  </DomainObject.Predmet.ProtuStrankaListFormatedOIB>
  <DomainObject.Predmet.ProtuStrankaListFormatedWithAdress>
    <izvorni_sadrzaj>
      <item>B. i P. PROIZVODNJA d.o.o. za proizvodnju i preradu proizvoda od metala, Rakovec 47, 42220 Rakovec</item>
    </izvorni_sadrzaj>
    <derivirana_varijabla naziv="DomainObject.Predmet.ProtuStrankaListFormatedWithAdress_1">
      <item>B. i P. PROIZVODNJA d.o.o. za proizvodnju i preradu proizvoda od metala, Rakovec 47, 42220 Rakovec</item>
    </derivirana_varijabla>
  </DomainObject.Predmet.ProtuStrankaListFormatedWithAdress>
  <DomainObject.Predmet.ProtuStrankaListFormatedWithAdressOIB>
    <izvorni_sadrzaj>
      <item>B. i P. PROIZVODNJA d.o.o. za proizvodnju i preradu proizvoda od metala, OIB 97615049316, Rakovec 47, 42220 Rakovec</item>
    </izvorni_sadrzaj>
    <derivirana_varijabla naziv="DomainObject.Predmet.ProtuStrankaListFormatedWithAdressOIB_1">
      <item>B. i P. PROIZVODNJA d.o.o. za proizvodnju i preradu proizvoda od metala, OIB 97615049316, Rakovec 47, 42220 Rakovec</item>
    </derivirana_varijabla>
  </DomainObject.Predmet.ProtuStrankaListFormatedWithAdressOIB>
  <DomainObject.Predmet.ProtuStrankaListNazivFormated>
    <izvorni_sadrzaj>
      <item>B. i P. PROIZVODNJA d.o.o. za proizvodnju i preradu proizvoda od metala</item>
    </izvorni_sadrzaj>
    <derivirana_varijabla naziv="DomainObject.Predmet.ProtuStrankaListNazivFormated_1">
      <item>B. i P. PROIZVODNJA d.o.o. za proizvodnju i preradu proizvoda od metala</item>
    </derivirana_varijabla>
  </DomainObject.Predmet.ProtuStrankaListNazivFormated>
  <DomainObject.Predmet.ProtuStrankaListNazivFormatedOIB>
    <izvorni_sadrzaj>
      <item>B. i P. PROIZVODNJA d.o.o. za proizvodnju i preradu proizvoda od metala, OIB 97615049316</item>
    </izvorni_sadrzaj>
    <derivirana_varijabla naziv="DomainObject.Predmet.ProtuStrankaListNazivFormatedOIB_1">
      <item>B. i P. PROIZVODNJA d.o.o. za proizvodnju i preradu proizvoda od metala, OIB 97615049316</item>
    </derivirana_varijabla>
  </DomainObject.Predmet.ProtuStrankaListNazivFormatedOIB>
  <DomainObject.Predmet.OstaliListFormated>
    <izvorni_sadrzaj>
      <item>E-oglasna ploča</item>
      <item>Sudski registar, Trgovački sud u Varaždinu</item>
      <item>Stipo Palinić</item>
    </izvorni_sadrzaj>
    <derivirana_varijabla naziv="DomainObject.Predmet.OstaliListFormated_1">
      <item>E-oglasna ploča</item>
      <item>Sudski registar, Trgovački sud u Varaždinu</item>
      <item>Stipo Palinić</item>
    </derivirana_varijabla>
  </DomainObject.Predmet.OstaliListFormated>
  <DomainObject.Predmet.OstaliListFormatedOIB>
    <izvorni_sadrzaj>
      <item>E-oglasna ploča</item>
      <item>Sudski registar, Trgovački sud u Varaždinu</item>
      <item>Stipo Palinić, OIB 36507617290</item>
    </izvorni_sadrzaj>
    <derivirana_varijabla naziv="DomainObject.Predmet.OstaliListFormatedOIB_1">
      <item>E-oglasna ploča</item>
      <item>Sudski registar, Trgovački sud u Varaždinu</item>
      <item>Stipo Palinić, OIB 36507617290</item>
    </derivirana_varijabla>
  </DomainObject.Predmet.OstaliListFormatedOIB>
  <DomainObject.Predmet.OstaliListFormatedWithAdress>
    <izvorni_sadrzaj>
      <item>E-oglasna ploča</item>
      <item>Sudski registar, Trgovački sud u Varaždinu</item>
      <item>Stipo Palinić, Rakovec 117, 10347 Rakovec</item>
    </izvorni_sadrzaj>
    <derivirana_varijabla naziv="DomainObject.Predmet.OstaliListFormatedWithAdress_1">
      <item>E-oglasna ploča</item>
      <item>Sudski registar, Trgovački sud u Varaždinu</item>
      <item>Stipo Palinić, Rakovec 117, 10347 Rakovec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Stipo Palinić, OIB 36507617290, Rakovec 117, 10347 Rakovec</item>
    </izvorni_sadrzaj>
    <derivirana_varijabla naziv="DomainObject.Predmet.OstaliListFormatedWithAdressOIB_1">
      <item>E-oglasna ploča</item>
      <item>Sudski registar, Trgovački sud u Varaždinu</item>
      <item>Stipo Palinić, OIB 36507617290, Rakovec 117, 10347 Rakovec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Stipo Palinić</item>
    </izvorni_sadrzaj>
    <derivirana_varijabla naziv="DomainObject.Predmet.OstaliListNazivFormated_1">
      <item>E-oglasna ploča</item>
      <item>Sudski registar, Trgovački sud u Varaždinu</item>
      <item>Stipo Palinić</item>
    </derivirana_varijabla>
  </DomainObject.Predmet.OstaliListNazivFormated>
  <DomainObject.Predmet.OstaliListNazivFormatedOIB>
    <izvorni_sadrzaj>
      <item>E-oglasna ploča</item>
      <item>Sudski registar, Trgovački sud u Varaždinu</item>
      <item>Stipo Palinić, OIB 36507617290</item>
    </izvorni_sadrzaj>
    <derivirana_varijabla naziv="DomainObject.Predmet.OstaliListNazivFormatedOIB_1">
      <item>E-oglasna ploča</item>
      <item>Sudski registar, Trgovački sud u Varaždinu</item>
      <item>Stipo Palinić, OIB 36507617290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St-578/2015-5</izvorni_sadrzaj>
    <derivirana_varijabla naziv="DomainObject.PoslovniBrojDokumenta_1">St-578/2015-5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B. i P. PROIZVODNJA d.o.o. za proizvodnju i preradu proizvoda od metala</izvorni_sadrzaj>
    <derivirana_varijabla naziv="DomainObject.Predmet.ProtustrankaIDrugi_1">B. i P. PROIZVODNJA d.o.o. za proizvodnju i preradu proizvoda od metala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B. i P. PROIZVODNJA d.o.o. za proizvodnju i preradu proizvoda od metala, OIB 97615049316, Rakovec 47, 42220 Rakovec</izvorni_sadrzaj>
    <derivirana_varijabla naziv="DomainObject.Predmet.ProtustrankaIDrugiAdressOIB_1">B. i P. PROIZVODNJA d.o.o. za proizvodnju i preradu proizvoda od metala, OIB 97615049316, Rakovec 47, 42220 Rakovec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B. i P. PROIZVODNJA d.o.o. za proizvodnju i preradu proizvoda od metala</item>
      <item>E-oglasna ploča</item>
      <item>Sudski registar, Trgovački sud u Varaždinu</item>
      <item>Stipo Palinić</item>
    </izvorni_sadrzaj>
    <derivirana_varijabla naziv="DomainObject.Predmet.SudioniciListNaziv_1">
      <item>Financijska agencija</item>
      <item>B. i P. PROIZVODNJA d.o.o. za proizvodnju i preradu proizvoda od metala</item>
      <item>E-oglasna ploča</item>
      <item>Sudski registar, Trgovački sud u Varaždinu</item>
      <item>Stipo Palinić</item>
    </derivirana_varijabla>
  </DomainObject.Predmet.SudioniciListNaziv>
  <DomainObject.Predmet.SudioniciListAdressOIB>
    <izvorni_sadrzaj>
      <item>Financijska agencija, OIB 85821130368, A. Cesarca 2,42000 Varaždin</item>
      <item>B. i P. PROIZVODNJA d.o.o. za proizvodnju i preradu proizvoda od metala, OIB 97615049316, Rakovec 47,42220 Rakovec</item>
      <item>E-oglasna ploča</item>
      <item>Sudski registar, Trgovački sud u Varaždinu</item>
      <item>Stipo Palinić, OIB 36507617290, Rakovec 117,10347 Rakovec</item>
    </izvorni_sadrzaj>
    <derivirana_varijabla naziv="DomainObject.Predmet.SudioniciListAdressOIB_1">
      <item>Financijska agencija, OIB 85821130368, A. Cesarca 2,42000 Varaždin</item>
      <item>B. i P. PROIZVODNJA d.o.o. za proizvodnju i preradu proizvoda od metala, OIB 97615049316, Rakovec 47,42220 Rakovec</item>
      <item>E-oglasna ploča</item>
      <item>Sudski registar, Trgovački sud u Varaždinu</item>
      <item>Stipo Palinić, OIB 36507617290, Rakovec 117,10347 Rakovec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81E9BF-3FC6-42DD-98FE-EFD28C98DA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2798</properties:Characters>
  <properties:Lines>88</properties:Lines>
  <properties:Paragraphs>31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2016-01-27T11:23:00Z</cp:lastPrinted>
  <dcterms:modified xmlns:xsi="http://www.w3.org/2001/XMLSchema-instance" xsi:type="dcterms:W3CDTF">2016-01-27T11:23:00Z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