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51ed3" w14:paraId="3851ed3" w:rsidRDefault="002B35A0" w:rsidP="00B41623" w:rsidR="002B35A0" w:rsidRPr="0065620B">
      <w:pPr>
        <w15:collapsed w:val="false"/>
        <w:rPr>
          <w:b/>
        </w:rPr>
      </w:pPr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555C47" w:rsidR="002B35A0" w:rsidRPr="00EB1521">
      <w:pPr>
        <w:jc w:val="both"/>
      </w:pPr>
      <w:r w:rsidRPr="0065620B">
        <w:tab/>
      </w:r>
      <w:r w:rsidR="003C156A" w:rsidRPr="0065620B">
        <w:t xml:space="preserve">Trgovački sud u Rijeci, po </w:t>
      </w:r>
      <w:proofErr w:type="spellStart"/>
      <w:r w:rsidR="003C156A" w:rsidRPr="0065620B">
        <w:t>Liljani</w:t>
      </w:r>
      <w:proofErr w:type="spellEnd"/>
      <w:r w:rsidR="003C156A" w:rsidRPr="0065620B">
        <w:t xml:space="preserve"> Ugrin, kao sucu pojedincu, u postupku sklapanja </w:t>
      </w:r>
      <w:proofErr w:type="spellStart"/>
      <w:r w:rsidR="003C156A" w:rsidRPr="0065620B">
        <w:t>predstečajne</w:t>
      </w:r>
      <w:proofErr w:type="spellEnd"/>
      <w:r w:rsidR="003C156A" w:rsidRPr="0065620B">
        <w:t xml:space="preserve">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555C47">
        <w:rPr>
          <w:bCs/>
        </w:rPr>
        <w:t xml:space="preserve">pojedinca ROBERT JELENOVIĆ (OIB 22563761269) </w:t>
      </w:r>
      <w:proofErr w:type="spellStart"/>
      <w:r w:rsidR="00555C47">
        <w:rPr>
          <w:bCs/>
        </w:rPr>
        <w:t>vl</w:t>
      </w:r>
      <w:proofErr w:type="spellEnd"/>
      <w:r w:rsidR="00555C47">
        <w:rPr>
          <w:bCs/>
        </w:rPr>
        <w:t xml:space="preserve">. proizvodnog obrta "TIK", </w:t>
      </w:r>
      <w:proofErr w:type="spellStart"/>
      <w:r w:rsidR="00555C47">
        <w:rPr>
          <w:bCs/>
        </w:rPr>
        <w:t>Jušići</w:t>
      </w:r>
      <w:proofErr w:type="spellEnd"/>
      <w:r w:rsidR="00555C47">
        <w:rPr>
          <w:bCs/>
        </w:rPr>
        <w:t xml:space="preserve"> </w:t>
      </w:r>
      <w:proofErr w:type="spellStart"/>
      <w:r w:rsidR="00555C47">
        <w:rPr>
          <w:bCs/>
        </w:rPr>
        <w:t>bb</w:t>
      </w:r>
      <w:proofErr w:type="spellEnd"/>
      <w:r w:rsidR="00555C47">
        <w:rPr>
          <w:bCs/>
        </w:rPr>
        <w:t xml:space="preserve">, </w:t>
      </w:r>
      <w:proofErr w:type="spellStart"/>
      <w:r w:rsidR="00555C47">
        <w:rPr>
          <w:bCs/>
        </w:rPr>
        <w:t>Jušići</w:t>
      </w:r>
      <w:proofErr w:type="spellEnd"/>
      <w:r w:rsidR="00555C47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</w:t>
      </w:r>
      <w:proofErr w:type="spellStart"/>
      <w:r w:rsidR="003C156A" w:rsidRPr="0065620B">
        <w:t>predstečajnoj</w:t>
      </w:r>
      <w:proofErr w:type="spellEnd"/>
      <w:r w:rsidR="003C156A" w:rsidRPr="0065620B">
        <w:t xml:space="preserve"> nagodbi ( „Narodne novine“ broj 108/12, 114/12, 81/13 i 112/13, u daljnjem tekstu: ZFPPN ) </w:t>
      </w:r>
      <w:r w:rsidRPr="0065620B">
        <w:t xml:space="preserve">dana </w:t>
      </w:r>
      <w:r w:rsidR="00555C47">
        <w:t>7</w:t>
      </w:r>
      <w:r w:rsidR="009F023E" w:rsidRPr="0065620B">
        <w:t xml:space="preserve">. </w:t>
      </w:r>
      <w:r w:rsidR="00555C47">
        <w:t>travnja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555C47" w:rsidR="001E11DD">
      <w:pPr>
        <w:jc w:val="both"/>
      </w:pPr>
    </w:p>
    <w:p w:rsidRDefault="0065620B" w:rsidP="00555C47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A955DF" w:rsidR="00531FFE">
      <w:pPr>
        <w:jc w:val="both"/>
      </w:pPr>
      <w:r w:rsidRPr="0065620B">
        <w:t xml:space="preserve">I.    </w:t>
      </w:r>
      <w:r w:rsidR="002B35A0" w:rsidRPr="0065620B">
        <w:t xml:space="preserve">Odobrava se sklopljena </w:t>
      </w:r>
      <w:proofErr w:type="spellStart"/>
      <w:r w:rsidR="002B35A0" w:rsidRPr="0065620B">
        <w:t>predstečajna</w:t>
      </w:r>
      <w:proofErr w:type="spellEnd"/>
      <w:r w:rsidR="002B35A0" w:rsidRPr="0065620B">
        <w:t xml:space="preserve"> nagodba između </w:t>
      </w:r>
      <w:r w:rsidR="00DF08A3">
        <w:rPr>
          <w:bCs/>
        </w:rPr>
        <w:t xml:space="preserve">dužnika </w:t>
      </w:r>
      <w:r w:rsidR="00555C47">
        <w:rPr>
          <w:bCs/>
        </w:rPr>
        <w:t xml:space="preserve">pojedinca ROBERT JELENOVIĆ (OIB 22563761269) </w:t>
      </w:r>
      <w:proofErr w:type="spellStart"/>
      <w:r w:rsidR="00555C47">
        <w:rPr>
          <w:bCs/>
        </w:rPr>
        <w:t>vl</w:t>
      </w:r>
      <w:proofErr w:type="spellEnd"/>
      <w:r w:rsidR="00555C47">
        <w:rPr>
          <w:bCs/>
        </w:rPr>
        <w:t xml:space="preserve">. proizvodnog obrta "TIK", </w:t>
      </w:r>
      <w:proofErr w:type="spellStart"/>
      <w:r w:rsidR="00555C47">
        <w:rPr>
          <w:bCs/>
        </w:rPr>
        <w:t>Jušići</w:t>
      </w:r>
      <w:proofErr w:type="spellEnd"/>
      <w:r w:rsidR="00555C47">
        <w:rPr>
          <w:bCs/>
        </w:rPr>
        <w:t xml:space="preserve"> </w:t>
      </w:r>
      <w:proofErr w:type="spellStart"/>
      <w:r w:rsidR="00555C47">
        <w:rPr>
          <w:bCs/>
        </w:rPr>
        <w:t>bb</w:t>
      </w:r>
      <w:proofErr w:type="spellEnd"/>
      <w:r w:rsidR="00555C47">
        <w:rPr>
          <w:bCs/>
        </w:rPr>
        <w:t xml:space="preserve">, </w:t>
      </w:r>
      <w:proofErr w:type="spellStart"/>
      <w:r w:rsidR="00555C47">
        <w:rPr>
          <w:bCs/>
        </w:rPr>
        <w:t>Jušići</w:t>
      </w:r>
      <w:proofErr w:type="spellEnd"/>
      <w:r w:rsidR="00162210"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555C47" w:rsidP="00A955DF" w:rsidR="00555C47">
      <w:pPr>
        <w:jc w:val="both"/>
        <w:rPr>
          <w:rFonts w:cs="Arial"/>
          <w:sz w:val="18"/>
          <w:szCs w:val="18"/>
        </w:rPr>
      </w:pPr>
    </w:p>
    <w:p w:rsidRDefault="00252D1B" w:rsidP="00A955DF" w:rsidR="00252D1B" w:rsidRPr="00A955DF">
      <w:pPr>
        <w:jc w:val="both"/>
        <w:rPr>
          <w:rFonts w:cs="Arial"/>
          <w:sz w:val="18"/>
          <w:szCs w:val="18"/>
        </w:rPr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 xml:space="preserve">OIB VJEROVNIKA </w:t>
            </w:r>
          </w:p>
        </w:tc>
        <w:tc>
          <w:tcPr>
            <w:tcW w:type="dxa" w:w="4477"/>
          </w:tcPr>
          <w:p w:rsidRDefault="00555C47" w:rsidP="007E7BF0" w:rsidR="00555C47" w:rsidRPr="00E47E5C">
            <w:r w:rsidRPr="00E47E5C">
              <w:t xml:space="preserve">NAZIV VJEROVNIKA </w:t>
            </w:r>
          </w:p>
        </w:tc>
        <w:tc>
          <w:tcPr>
            <w:tcW w:type="dxa" w:w="1842"/>
          </w:tcPr>
          <w:p w:rsidRDefault="00555C47" w:rsidP="007E7BF0" w:rsidR="00555C47" w:rsidRPr="00E47E5C">
            <w:pPr>
              <w:jc w:val="right"/>
            </w:pPr>
            <w:r w:rsidRPr="00E47E5C">
              <w:t xml:space="preserve">UTVRĐENI IZNOS TRAŽBINE 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1.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58591486513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r w:rsidRPr="00E47E5C">
              <w:t>BLAŽENKA PRPIĆ, CORRADA ILIJASSICHA 21, RIJEKA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220.937,92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2.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92642018385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r w:rsidRPr="00E47E5C">
              <w:t>BLAŽIČ-RUBNE TRAKE dru</w:t>
            </w:r>
            <w:r>
              <w:t xml:space="preserve">štvo s ograničenom odgovornošću </w:t>
            </w:r>
            <w:r w:rsidRPr="00E47E5C">
              <w:t xml:space="preserve">za trgovinu, proizvodnju i usluge, </w:t>
            </w:r>
            <w:proofErr w:type="spellStart"/>
            <w:r w:rsidRPr="00E47E5C">
              <w:t>Javorska</w:t>
            </w:r>
            <w:proofErr w:type="spellEnd"/>
            <w:r w:rsidRPr="00E47E5C">
              <w:t xml:space="preserve"> br.2 , </w:t>
            </w:r>
            <w:proofErr w:type="spellStart"/>
            <w:r w:rsidRPr="00E47E5C">
              <w:t>Novaki</w:t>
            </w:r>
            <w:proofErr w:type="spellEnd"/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488,60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3.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62964458165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r w:rsidRPr="00E47E5C">
              <w:t>CONTY PLUS društvo s ogran</w:t>
            </w:r>
            <w:r>
              <w:t xml:space="preserve">ičenom odgovornošću za trgovinu </w:t>
            </w:r>
            <w:r w:rsidRPr="00E47E5C">
              <w:t>i usluge, Karlovačka 100, Lučko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3.027,83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4.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32247795989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r w:rsidRPr="00E47E5C">
              <w:t>CROATIA BANKA, dionič</w:t>
            </w:r>
            <w:r>
              <w:t xml:space="preserve">ko društvo, Roberta Frangeša </w:t>
            </w:r>
            <w:r w:rsidRPr="00E47E5C">
              <w:t>Mihanovića 9, Zagreb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2.193,24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5.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85821130368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r w:rsidRPr="00E47E5C">
              <w:t>Financijska agencija, Ulica grada Vukovara 70, Zagreb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1.361,00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6.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54382731928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r w:rsidRPr="00E47E5C">
              <w:t>GRAD RIJEKA, Korzo 16, Rijeka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14.200,30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7.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63073332379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r w:rsidRPr="00E47E5C">
              <w:t>HEP - Opskrba d.o.o. za</w:t>
            </w:r>
            <w:r>
              <w:t xml:space="preserve"> opskrbu potrošača električnom, </w:t>
            </w:r>
            <w:r w:rsidRPr="00E47E5C">
              <w:t>toplinskom energijom i plinom, Ulica grada Vukovara 37, Zagreb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9.730,93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lastRenderedPageBreak/>
              <w:t>8.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46830600751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r w:rsidRPr="00E47E5C">
              <w:t>HEP-Operator distribucijskog s</w:t>
            </w:r>
            <w:r>
              <w:t xml:space="preserve">ustava d.o.o. za distribuciju i </w:t>
            </w:r>
            <w:r w:rsidRPr="00E47E5C">
              <w:t>opskrbu električne energije, Ulica grada Vukovara 37, Zagreb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1.635,10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9.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68419124305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r w:rsidRPr="00E47E5C">
              <w:t xml:space="preserve">Hrvatska radiotelevizija, Prisavlje 3, </w:t>
            </w:r>
            <w:r>
              <w:t>Z</w:t>
            </w:r>
            <w:r w:rsidRPr="00E47E5C">
              <w:t>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18.405,87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10.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81793146560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r w:rsidRPr="00E47E5C">
              <w:t>Hrvatski Telekom d.d., Roberta Frangeša Mihanovića 9,</w:t>
            </w:r>
            <w:r>
              <w:t xml:space="preserve"> </w:t>
            </w:r>
            <w:r w:rsidRPr="00E47E5C">
              <w:t>Zagreb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1.082,84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11.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18918947938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r w:rsidRPr="00E47E5C">
              <w:t xml:space="preserve">J.u.A. </w:t>
            </w:r>
            <w:proofErr w:type="spellStart"/>
            <w:r w:rsidRPr="00E47E5C">
              <w:t>Frischeis</w:t>
            </w:r>
            <w:proofErr w:type="spellEnd"/>
            <w:r w:rsidRPr="00E47E5C">
              <w:t xml:space="preserve"> društv</w:t>
            </w:r>
            <w:r>
              <w:t xml:space="preserve">o s ograničenom odgovornošću za </w:t>
            </w:r>
            <w:r w:rsidRPr="00E47E5C">
              <w:t>trgovinu i usluge, Ljudevita Posavskog 49, Velika Gorica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37.310,18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12.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84176067488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r w:rsidRPr="00E47E5C">
              <w:t>MLADEN JEKIĆ, BURAJ 7, PAZIN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313.459,44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13.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18683136487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r w:rsidRPr="00E47E5C">
              <w:t>REPUBLIKA HRVATSKA</w:t>
            </w:r>
            <w:r>
              <w:t>,</w:t>
            </w:r>
            <w:r w:rsidRPr="00E47E5C">
              <w:t xml:space="preserve"> MINISTARSTVO FINANCIJA,</w:t>
            </w:r>
          </w:p>
          <w:p w:rsidRDefault="00555C47" w:rsidP="00555C47" w:rsidR="00555C47" w:rsidRPr="00E47E5C">
            <w:r w:rsidRPr="00E47E5C">
              <w:t>KATANČIĆEVA 5, Zagreb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307.978,34</w:t>
            </w:r>
            <w:r>
              <w:t xml:space="preserve"> kn</w:t>
            </w:r>
          </w:p>
        </w:tc>
      </w:tr>
      <w:tr w:rsidTr="00252D1B" w:rsidR="00555C47" w:rsidRPr="00E47E5C">
        <w:trPr>
          <w:trHeight w:val="20"/>
        </w:trPr>
        <w:tc>
          <w:tcPr>
            <w:tcW w:type="dxa" w:w="994"/>
            <w:vAlign w:val="center"/>
          </w:tcPr>
          <w:p w:rsidRDefault="00555C47" w:rsidP="00555C47" w:rsidR="00555C47" w:rsidRPr="00E47E5C">
            <w:pPr>
              <w:ind w:left="360"/>
            </w:pPr>
            <w:r w:rsidRPr="00E47E5C">
              <w:t>14.</w:t>
            </w:r>
          </w:p>
        </w:tc>
        <w:tc>
          <w:tcPr>
            <w:tcW w:type="dxa" w:w="1759"/>
            <w:vAlign w:val="center"/>
          </w:tcPr>
          <w:p w:rsidRDefault="00555C47" w:rsidP="00555C47" w:rsidR="00555C47" w:rsidRPr="00E47E5C">
            <w:r w:rsidRPr="00E47E5C">
              <w:t>29524210204</w:t>
            </w:r>
          </w:p>
        </w:tc>
        <w:tc>
          <w:tcPr>
            <w:tcW w:type="dxa" w:w="4477"/>
            <w:vAlign w:val="center"/>
          </w:tcPr>
          <w:p w:rsidRDefault="00555C47" w:rsidP="00555C47" w:rsidR="00555C47" w:rsidRPr="00E47E5C">
            <w:pPr>
              <w:autoSpaceDE w:val="false"/>
              <w:autoSpaceDN w:val="false"/>
              <w:adjustRightInd w:val="false"/>
            </w:pPr>
            <w:proofErr w:type="spellStart"/>
            <w:r w:rsidRPr="00E47E5C">
              <w:t>VIPnet</w:t>
            </w:r>
            <w:proofErr w:type="spellEnd"/>
            <w:r w:rsidRPr="00E47E5C">
              <w:t>, društvo s ograničenom odgovornošću za usluge javnih</w:t>
            </w:r>
          </w:p>
          <w:p w:rsidRDefault="00555C47" w:rsidP="00555C47" w:rsidR="00555C47" w:rsidRPr="00E47E5C">
            <w:r w:rsidRPr="00E47E5C">
              <w:t>telekomunikacija, Vrtni put 1, Zagreb</w:t>
            </w:r>
          </w:p>
        </w:tc>
        <w:tc>
          <w:tcPr>
            <w:tcW w:type="dxa" w:w="1842"/>
            <w:vAlign w:val="center"/>
          </w:tcPr>
          <w:p w:rsidRDefault="00555C47" w:rsidP="007E7BF0" w:rsidR="00555C47" w:rsidRPr="00E47E5C">
            <w:pPr>
              <w:jc w:val="right"/>
            </w:pPr>
            <w:r w:rsidRPr="00E47E5C">
              <w:t>1.406,53</w:t>
            </w:r>
            <w:r>
              <w:t xml:space="preserve"> kn</w:t>
            </w:r>
          </w:p>
        </w:tc>
      </w:tr>
    </w:tbl>
    <w:p w:rsidRDefault="007F78D9" w:rsidP="003F2BAF" w:rsidR="007F78D9" w:rsidRPr="0065620B">
      <w:pPr>
        <w:jc w:val="both"/>
      </w:pPr>
    </w:p>
    <w:p w:rsidRDefault="002B35A0" w:rsidP="007F78D9" w:rsidR="007F78D9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A093D" w:rsidRPr="0065620B">
        <w:rPr>
          <w:bCs/>
        </w:rPr>
        <w:t xml:space="preserve">Financijske Agencije </w:t>
      </w:r>
      <w:proofErr w:type="spellStart"/>
      <w:r w:rsidR="007A093D" w:rsidRPr="0065620B">
        <w:rPr>
          <w:bCs/>
        </w:rPr>
        <w:t>posl</w:t>
      </w:r>
      <w:proofErr w:type="spellEnd"/>
      <w:r w:rsidR="007A093D" w:rsidRPr="0065620B">
        <w:rPr>
          <w:bCs/>
        </w:rPr>
        <w:t xml:space="preserve">. br. </w:t>
      </w:r>
      <w:r w:rsidR="00555C47" w:rsidRPr="007F50A4">
        <w:t>Klasa: UP - I/110/07/15-01/8787</w:t>
      </w:r>
      <w:r w:rsidR="00555C47" w:rsidRPr="007F50A4">
        <w:rPr>
          <w:bCs/>
        </w:rPr>
        <w:t xml:space="preserve">, </w:t>
      </w:r>
      <w:proofErr w:type="spellStart"/>
      <w:r w:rsidR="00555C47" w:rsidRPr="007F50A4">
        <w:t>Ur</w:t>
      </w:r>
      <w:proofErr w:type="spellEnd"/>
      <w:r w:rsidR="00555C47" w:rsidRPr="007F50A4">
        <w:t xml:space="preserve">. </w:t>
      </w:r>
      <w:proofErr w:type="spellStart"/>
      <w:r w:rsidR="00555C47" w:rsidRPr="007F50A4">
        <w:t>br</w:t>
      </w:r>
      <w:proofErr w:type="spellEnd"/>
      <w:r w:rsidR="00555C47" w:rsidRPr="007F50A4">
        <w:t>: 04-06-16-8787-65</w:t>
      </w:r>
      <w:r w:rsidR="00555C47">
        <w:rPr>
          <w:rFonts w:cs="ArialMT" w:hAnsi="ArialMT" w:ascii="ArialMT"/>
          <w:sz w:val="20"/>
          <w:szCs w:val="20"/>
        </w:rPr>
        <w:t xml:space="preserve"> </w:t>
      </w:r>
      <w:r w:rsidR="00555C47" w:rsidRPr="00D82491">
        <w:rPr>
          <w:bCs/>
        </w:rPr>
        <w:t xml:space="preserve">od </w:t>
      </w:r>
      <w:r w:rsidR="00555C47">
        <w:rPr>
          <w:bCs/>
        </w:rPr>
        <w:t xml:space="preserve">14. siječnja 2016. </w:t>
      </w:r>
      <w:r w:rsidR="001D6EF2" w:rsidRPr="00D82491">
        <w:rPr>
          <w:bCs/>
        </w:rPr>
        <w:t xml:space="preserve">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1641EA" w:rsidP="007F78D9" w:rsidR="001641EA" w:rsidRPr="0065620B">
      <w:pPr>
        <w:jc w:val="both"/>
        <w:rPr>
          <w:bCs/>
        </w:rPr>
      </w:pPr>
    </w:p>
    <w:p w:rsidRDefault="00555C47" w:rsidP="00555C47" w:rsidR="00555C47" w:rsidRPr="00F62FB8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>
        <w:t xml:space="preserve">BLAŽENKA PRPIĆ, </w:t>
      </w:r>
      <w:proofErr w:type="spellStart"/>
      <w:r>
        <w:t>Corrada</w:t>
      </w:r>
      <w:proofErr w:type="spellEnd"/>
      <w:r>
        <w:t xml:space="preserve"> </w:t>
      </w:r>
      <w:proofErr w:type="spellStart"/>
      <w:r>
        <w:t>Ilijassicha</w:t>
      </w:r>
      <w:proofErr w:type="spellEnd"/>
      <w:r>
        <w:t xml:space="preserve"> 21, Rijeka (OIB </w:t>
      </w:r>
      <w:r w:rsidRPr="00E47E5C">
        <w:t>58591486513</w:t>
      </w:r>
      <w:r>
        <w:t>)</w:t>
      </w:r>
      <w:r w:rsidRPr="00E7376E">
        <w:t xml:space="preserve"> </w:t>
      </w:r>
      <w:r>
        <w:t>utvrđena je u ukupnom iznosu od 220.937,92 kn.</w:t>
      </w:r>
      <w:r>
        <w:rPr>
          <w:bCs/>
        </w:rPr>
        <w:t xml:space="preserve"> </w:t>
      </w:r>
      <w:r>
        <w:t xml:space="preserve">Nakon otpisa 60% utvrđene tražbine, preostali iznos glavnog duga u visini od 88.375,17 kn namirit će se u 36 jednakih mjesečnih rata po sklapanju </w:t>
      </w:r>
      <w:proofErr w:type="spellStart"/>
      <w:r>
        <w:t>predstečajne</w:t>
      </w:r>
      <w:proofErr w:type="spellEnd"/>
      <w:r>
        <w:t xml:space="preserve"> nagodbe pred Trgovačkim sudom. Prvu ratu u iznosu od 2.450,17 kn dužnik će namiriti u roku od 30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preostalih 35 rata u iznosu od 2.455,00 kn namirit će u mjesecima koji slijede;</w:t>
      </w:r>
    </w:p>
    <w:p w:rsidRDefault="00555C47" w:rsidP="00555C47" w:rsidR="00555C47" w:rsidRPr="00FC65E1">
      <w:pPr>
        <w:ind w:left="360"/>
        <w:jc w:val="both"/>
        <w:rPr>
          <w:bCs/>
        </w:rPr>
      </w:pPr>
    </w:p>
    <w:p w:rsidRDefault="00555C47" w:rsidP="00555C47" w:rsidR="00555C47">
      <w:pPr>
        <w:numPr>
          <w:ilvl w:val="0"/>
          <w:numId w:val="3"/>
        </w:numPr>
        <w:ind w:left="360"/>
        <w:jc w:val="both"/>
        <w:rPr>
          <w:bCs/>
        </w:rPr>
      </w:pPr>
      <w:r w:rsidRPr="0094669F">
        <w:rPr>
          <w:bCs/>
        </w:rPr>
        <w:t xml:space="preserve">tražbina vjerovnika </w:t>
      </w:r>
      <w:r w:rsidRPr="0094669F">
        <w:t xml:space="preserve">BLAŽIČ-RUBNE TRAKE društvo s ograničenom odgovornošću za trgovinu, proizvodnju i usluge </w:t>
      </w:r>
      <w:proofErr w:type="spellStart"/>
      <w:r w:rsidRPr="0094669F">
        <w:t>Novaki</w:t>
      </w:r>
      <w:proofErr w:type="spellEnd"/>
      <w:r w:rsidRPr="0094669F">
        <w:t xml:space="preserve">, </w:t>
      </w:r>
      <w:proofErr w:type="spellStart"/>
      <w:r w:rsidRPr="0094669F">
        <w:t>Javorska</w:t>
      </w:r>
      <w:proofErr w:type="spellEnd"/>
      <w:r w:rsidRPr="0094669F">
        <w:t xml:space="preserve"> br.2 (OIB 92642018385) utvrđena je u ukupnom iznosu od 488,60 kn.</w:t>
      </w:r>
      <w:r>
        <w:t xml:space="preserve"> Nakon otpisa 60% utvrđene tražbine, preostali iznos glavnog duga u visini od 195,44 kn dužnik će namiriti jednokratno</w:t>
      </w:r>
      <w:r>
        <w:rPr>
          <w:bCs/>
        </w:rPr>
        <w:t xml:space="preserve"> u </w:t>
      </w:r>
      <w:r w:rsidRPr="0094669F">
        <w:t xml:space="preserve">roku od 30 dana od pravomoćnosti rješenja o odobrenju sklapanja </w:t>
      </w:r>
      <w:proofErr w:type="spellStart"/>
      <w:r w:rsidRPr="0094669F">
        <w:t>predstečajne</w:t>
      </w:r>
      <w:proofErr w:type="spellEnd"/>
      <w:r w:rsidRPr="0094669F">
        <w:t xml:space="preserve"> nagodbe pred Trgovačkim sudom</w:t>
      </w:r>
      <w:r>
        <w:t>;</w:t>
      </w:r>
      <w:r w:rsidRPr="0094669F">
        <w:t xml:space="preserve"> </w:t>
      </w:r>
    </w:p>
    <w:p w:rsidRDefault="00555C47" w:rsidP="00555C47" w:rsidR="00555C47" w:rsidRPr="0094669F">
      <w:pPr>
        <w:jc w:val="both"/>
        <w:rPr>
          <w:bCs/>
        </w:rPr>
      </w:pPr>
    </w:p>
    <w:p w:rsidRDefault="00555C47" w:rsidP="00555C47" w:rsidR="00555C47" w:rsidRPr="000F4AE8">
      <w:pPr>
        <w:numPr>
          <w:ilvl w:val="0"/>
          <w:numId w:val="3"/>
        </w:numPr>
        <w:ind w:left="360"/>
        <w:jc w:val="both"/>
        <w:rPr>
          <w:bCs/>
        </w:rPr>
      </w:pPr>
      <w:r w:rsidRPr="00F62FB8">
        <w:rPr>
          <w:bCs/>
        </w:rPr>
        <w:t xml:space="preserve">tražbina vjerovnika </w:t>
      </w:r>
      <w:r w:rsidRPr="00E47E5C">
        <w:t>CONTY PLUS društvo s ogran</w:t>
      </w:r>
      <w:r>
        <w:t xml:space="preserve">ičenom odgovornošću za trgovinu </w:t>
      </w:r>
      <w:r w:rsidRPr="00E47E5C">
        <w:t>i usluge</w:t>
      </w:r>
      <w:r>
        <w:t xml:space="preserve"> </w:t>
      </w:r>
      <w:r w:rsidRPr="00E47E5C">
        <w:t xml:space="preserve">Lučko, Karlovačka 100 </w:t>
      </w:r>
      <w:r w:rsidRPr="00F62FB8">
        <w:t xml:space="preserve">(OIB </w:t>
      </w:r>
      <w:r w:rsidRPr="00E47E5C">
        <w:t>62964458165</w:t>
      </w:r>
      <w:r w:rsidRPr="00F62FB8">
        <w:t xml:space="preserve">) utvrđena je u ukupnom iznosu od </w:t>
      </w:r>
      <w:r>
        <w:t>3.027,83</w:t>
      </w:r>
      <w:r w:rsidRPr="00F62FB8">
        <w:t xml:space="preserve"> kn.</w:t>
      </w:r>
      <w:r w:rsidRPr="00F62FB8">
        <w:rPr>
          <w:bCs/>
        </w:rPr>
        <w:t xml:space="preserve"> </w:t>
      </w:r>
      <w:r>
        <w:t>Nakon otpisa 60% utvrđene tražbine,</w:t>
      </w:r>
      <w:r w:rsidRPr="000F4AE8">
        <w:t xml:space="preserve"> preostali iznos glavnog duga u visini od 1.211,13 kn dužnik će namiriti jednokratno</w:t>
      </w:r>
      <w:r w:rsidRPr="000F4AE8">
        <w:rPr>
          <w:bCs/>
        </w:rPr>
        <w:t xml:space="preserve"> u </w:t>
      </w:r>
      <w:r w:rsidRPr="000F4AE8">
        <w:t xml:space="preserve">roku od 30 dana od pravomoćnosti rješenja o odobrenju sklapanja </w:t>
      </w:r>
      <w:proofErr w:type="spellStart"/>
      <w:r w:rsidRPr="000F4AE8">
        <w:t>predstečajne</w:t>
      </w:r>
      <w:proofErr w:type="spellEnd"/>
      <w:r w:rsidRPr="000F4AE8">
        <w:t xml:space="preserve"> nagodbe pred Trgovačkim sudom; </w:t>
      </w:r>
    </w:p>
    <w:p w:rsidRDefault="00555C47" w:rsidP="00555C47" w:rsidR="00555C47">
      <w:pPr>
        <w:ind w:left="360"/>
        <w:jc w:val="both"/>
        <w:rPr>
          <w:bCs/>
        </w:rPr>
      </w:pPr>
    </w:p>
    <w:p w:rsidRDefault="00555C47" w:rsidP="00555C47" w:rsidR="00555C47" w:rsidRPr="000311F8">
      <w:pPr>
        <w:numPr>
          <w:ilvl w:val="0"/>
          <w:numId w:val="3"/>
        </w:numPr>
        <w:ind w:left="360"/>
        <w:jc w:val="both"/>
        <w:rPr>
          <w:bCs/>
        </w:rPr>
      </w:pPr>
      <w:r w:rsidRPr="000311F8">
        <w:rPr>
          <w:bCs/>
        </w:rPr>
        <w:t xml:space="preserve">tražbina vjerovnika </w:t>
      </w:r>
      <w:r w:rsidRPr="000311F8">
        <w:t>CROATIA BANKA, d.d. Zagreb, Roberta Frangeša Mihanovića 9, (OIB 32247795989) utvrđena je u ukupnom iznosu od 2.193,24 kn.</w:t>
      </w:r>
      <w:r w:rsidRPr="000311F8">
        <w:rPr>
          <w:bCs/>
        </w:rPr>
        <w:t xml:space="preserve"> </w:t>
      </w:r>
      <w:r>
        <w:t xml:space="preserve">Nakon otpisa 60% utvrđene tražbine, preostali iznos glavnog duga u visini od 877,30 kn </w:t>
      </w:r>
      <w:r w:rsidRPr="000F4AE8">
        <w:t xml:space="preserve">dužnik će namiriti </w:t>
      </w:r>
      <w:r>
        <w:t>jednokratno</w:t>
      </w:r>
      <w:r>
        <w:rPr>
          <w:bCs/>
        </w:rPr>
        <w:t xml:space="preserve"> u </w:t>
      </w:r>
      <w:r w:rsidRPr="0094669F">
        <w:t xml:space="preserve">roku od 30 dana od pravomoćnosti rješenja o odobrenju sklapanja </w:t>
      </w:r>
      <w:proofErr w:type="spellStart"/>
      <w:r w:rsidRPr="0094669F">
        <w:t>predstečajne</w:t>
      </w:r>
      <w:proofErr w:type="spellEnd"/>
      <w:r w:rsidRPr="0094669F">
        <w:t xml:space="preserve"> nagodbe pred Trgovačkim sudom</w:t>
      </w:r>
      <w:r>
        <w:t>;</w:t>
      </w:r>
      <w:r w:rsidRPr="0094669F">
        <w:t xml:space="preserve"> </w:t>
      </w:r>
    </w:p>
    <w:p w:rsidRDefault="00555C47" w:rsidP="00555C47" w:rsidR="00555C47" w:rsidRPr="000311F8">
      <w:pPr>
        <w:jc w:val="both"/>
        <w:rPr>
          <w:bCs/>
        </w:rPr>
      </w:pPr>
    </w:p>
    <w:p w:rsidRDefault="00555C47" w:rsidP="00555C47" w:rsidR="00555C47" w:rsidRPr="000311F8">
      <w:pPr>
        <w:numPr>
          <w:ilvl w:val="0"/>
          <w:numId w:val="3"/>
        </w:numPr>
        <w:ind w:left="360"/>
        <w:jc w:val="both"/>
        <w:rPr>
          <w:bCs/>
        </w:rPr>
      </w:pPr>
      <w:r w:rsidRPr="00810390">
        <w:rPr>
          <w:bCs/>
        </w:rPr>
        <w:t xml:space="preserve">tražbina vjerovnika </w:t>
      </w:r>
      <w:r w:rsidRPr="00810390">
        <w:t>Financijska agencija, Zagreb</w:t>
      </w:r>
      <w:r>
        <w:t>,</w:t>
      </w:r>
      <w:r w:rsidRPr="00810390">
        <w:t xml:space="preserve"> Ulica grada Vukovara 70 (OIB 85821130368) utvrđena je u ukupnom iznosu od 1.361,00 kn.</w:t>
      </w:r>
      <w:r w:rsidRPr="00810390">
        <w:rPr>
          <w:bCs/>
        </w:rPr>
        <w:t xml:space="preserve"> </w:t>
      </w:r>
      <w:r>
        <w:t xml:space="preserve">Nakon otpisa 60% utvrđene </w:t>
      </w:r>
      <w:r>
        <w:lastRenderedPageBreak/>
        <w:t xml:space="preserve">tražbine, preostali iznos glavnog duga u visini od 544,40 kn </w:t>
      </w:r>
      <w:r w:rsidRPr="000F4AE8">
        <w:t xml:space="preserve">dužnik će namiriti </w:t>
      </w:r>
      <w:r>
        <w:t>jednokratno</w:t>
      </w:r>
      <w:r>
        <w:rPr>
          <w:bCs/>
        </w:rPr>
        <w:t xml:space="preserve"> u </w:t>
      </w:r>
      <w:r w:rsidRPr="0094669F">
        <w:t xml:space="preserve">roku od 30 dana od pravomoćnosti rješenja o odobrenju sklapanja </w:t>
      </w:r>
      <w:proofErr w:type="spellStart"/>
      <w:r w:rsidRPr="0094669F">
        <w:t>predstečajne</w:t>
      </w:r>
      <w:proofErr w:type="spellEnd"/>
      <w:r w:rsidRPr="0094669F">
        <w:t xml:space="preserve"> nagodbe pred Trgovačkim sudom</w:t>
      </w:r>
      <w:r>
        <w:t>;</w:t>
      </w:r>
      <w:r w:rsidRPr="0094669F">
        <w:t xml:space="preserve"> </w:t>
      </w:r>
    </w:p>
    <w:p w:rsidRDefault="00555C47" w:rsidP="00555C47" w:rsidR="00555C47" w:rsidRPr="00810390">
      <w:pPr>
        <w:ind w:left="360"/>
        <w:jc w:val="both"/>
        <w:rPr>
          <w:bCs/>
        </w:rPr>
      </w:pPr>
    </w:p>
    <w:p w:rsidRDefault="00555C47" w:rsidP="00555C47" w:rsidR="00555C47" w:rsidRPr="00252D1B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47E5C">
        <w:t>GRAD RIJEKA, Korzo 16, Rijeka</w:t>
      </w:r>
      <w:r>
        <w:t xml:space="preserve"> (OIB </w:t>
      </w:r>
      <w:r w:rsidRPr="00E47E5C">
        <w:t>54382731928</w:t>
      </w:r>
      <w:r>
        <w:t>)</w:t>
      </w:r>
      <w:r w:rsidRPr="00E7376E">
        <w:t xml:space="preserve"> </w:t>
      </w:r>
      <w:r>
        <w:t>utvrđena je u ukupnom iznosu od 14.200,30 kn.</w:t>
      </w:r>
      <w:r>
        <w:rPr>
          <w:bCs/>
        </w:rPr>
        <w:t xml:space="preserve"> </w:t>
      </w:r>
      <w:r>
        <w:t xml:space="preserve">Nakon otpisa 60% utvrđene tražbine, preostali iznos glavnog duga u visini od 5.680,12 kn namirit će se u 36 jednakih mjesečnih rata po sklapanju </w:t>
      </w:r>
      <w:proofErr w:type="spellStart"/>
      <w:r>
        <w:t>predstečajne</w:t>
      </w:r>
      <w:proofErr w:type="spellEnd"/>
      <w:r>
        <w:t xml:space="preserve"> nagodbe pred Trgovačkim sudom. Prvu ratu u iznosu od 150,12 kn dužnik će namiriti u roku od 30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preostalih 35 rata u iznosu od 158,00 kn namirit će u mjesecima koji slijede;</w:t>
      </w:r>
    </w:p>
    <w:p w:rsidRDefault="00252D1B" w:rsidP="00252D1B" w:rsidR="00252D1B" w:rsidRPr="00F62FB8">
      <w:pPr>
        <w:ind w:left="360"/>
        <w:jc w:val="both"/>
        <w:rPr>
          <w:bCs/>
        </w:rPr>
      </w:pPr>
    </w:p>
    <w:p w:rsidRDefault="00555C47" w:rsidP="00555C47" w:rsidR="00555C47" w:rsidRPr="00810390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47E5C">
        <w:t>HEP - Opskrba d.o.o. za</w:t>
      </w:r>
      <w:r>
        <w:t xml:space="preserve"> opskrbu potrošača električnom, </w:t>
      </w:r>
      <w:r w:rsidRPr="00E47E5C">
        <w:t>toplinskom energijom i plinom</w:t>
      </w:r>
      <w:r>
        <w:t xml:space="preserve"> </w:t>
      </w:r>
      <w:r w:rsidRPr="00E47E5C">
        <w:t xml:space="preserve">Zagreb, Ulica grada Vukovara 37 </w:t>
      </w:r>
      <w:r>
        <w:t xml:space="preserve">(OIB </w:t>
      </w:r>
      <w:r w:rsidRPr="00E47E5C">
        <w:t>63073332379</w:t>
      </w:r>
      <w:r>
        <w:t>)</w:t>
      </w:r>
      <w:r w:rsidRPr="00E7376E">
        <w:t xml:space="preserve"> </w:t>
      </w:r>
      <w:r>
        <w:t>utvrđena je u ukupnom iznosu od 9.730,93 kn.</w:t>
      </w:r>
      <w:r>
        <w:rPr>
          <w:bCs/>
        </w:rPr>
        <w:t xml:space="preserve"> </w:t>
      </w:r>
      <w:r>
        <w:t xml:space="preserve">Nakon otpisa 60% utvrđene tražbine, preostali iznos glavnog duga u visini od 3.892,37 kn namirit će se u 36 jednakih mjesečnih rata po sklapanju </w:t>
      </w:r>
      <w:proofErr w:type="spellStart"/>
      <w:r>
        <w:t>predstečajne</w:t>
      </w:r>
      <w:proofErr w:type="spellEnd"/>
      <w:r>
        <w:t xml:space="preserve"> nagodbe pred Trgovačkim sudom. Prvu ratu u iznosu od 112,37 kn dužnik će namiriti u roku od 30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preostalih 35 rata u iznosu od 108,00 kn namirit će u mjesecima koji slijede;</w:t>
      </w:r>
    </w:p>
    <w:p w:rsidRDefault="00555C47" w:rsidP="00555C47" w:rsidR="00555C47" w:rsidRPr="00F62FB8">
      <w:pPr>
        <w:ind w:left="360"/>
        <w:jc w:val="both"/>
        <w:rPr>
          <w:bCs/>
        </w:rPr>
      </w:pPr>
    </w:p>
    <w:p w:rsidRDefault="00555C47" w:rsidP="00555C47" w:rsidR="00555C47" w:rsidRPr="00810390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47E5C">
        <w:t>HEP-Operator distribucijskog s</w:t>
      </w:r>
      <w:r>
        <w:t xml:space="preserve">ustava d.o.o. za distribuciju i </w:t>
      </w:r>
      <w:r w:rsidRPr="00E47E5C">
        <w:t>opskrbu električne energije</w:t>
      </w:r>
      <w:r>
        <w:t xml:space="preserve"> </w:t>
      </w:r>
      <w:r w:rsidRPr="00E47E5C">
        <w:t>Zagreb, Ulica grada Vukovara 37</w:t>
      </w:r>
      <w:r>
        <w:t xml:space="preserve"> (OIB </w:t>
      </w:r>
      <w:r w:rsidRPr="00E47E5C">
        <w:t>46830600751</w:t>
      </w:r>
      <w:r>
        <w:t>)</w:t>
      </w:r>
      <w:r w:rsidRPr="00E7376E">
        <w:t xml:space="preserve"> </w:t>
      </w:r>
      <w:r>
        <w:t>utvrđena je u ukupnom iznosu od 1.635,10 kn.</w:t>
      </w:r>
      <w:r>
        <w:rPr>
          <w:bCs/>
        </w:rPr>
        <w:t xml:space="preserve"> </w:t>
      </w:r>
      <w:r>
        <w:t xml:space="preserve">Nakon otpisa 60% utvrđene tražbine, preostali iznos glavnog duga u visini od 654,04 kn </w:t>
      </w:r>
      <w:r w:rsidRPr="000F4AE8">
        <w:t xml:space="preserve">dužnik će namiriti </w:t>
      </w:r>
      <w:r>
        <w:t xml:space="preserve">jednokratno </w:t>
      </w:r>
      <w:r>
        <w:rPr>
          <w:bCs/>
        </w:rPr>
        <w:t xml:space="preserve">u </w:t>
      </w:r>
      <w:r w:rsidRPr="0094669F">
        <w:t xml:space="preserve">roku od 30 dana od pravomoćnosti rješenja o odobrenju sklapanja </w:t>
      </w:r>
      <w:proofErr w:type="spellStart"/>
      <w:r w:rsidRPr="0094669F">
        <w:t>predstečajne</w:t>
      </w:r>
      <w:proofErr w:type="spellEnd"/>
      <w:r w:rsidRPr="0094669F">
        <w:t xml:space="preserve"> nagodbe pred Trgovačkim sudom</w:t>
      </w:r>
      <w:r>
        <w:t>;</w:t>
      </w:r>
      <w:r w:rsidRPr="0094669F">
        <w:t xml:space="preserve"> </w:t>
      </w:r>
    </w:p>
    <w:p w:rsidRDefault="00555C47" w:rsidP="00555C47" w:rsidR="00555C47" w:rsidRPr="000311F8">
      <w:pPr>
        <w:jc w:val="both"/>
        <w:rPr>
          <w:bCs/>
        </w:rPr>
      </w:pPr>
    </w:p>
    <w:p w:rsidRDefault="00555C47" w:rsidP="00555C47" w:rsidR="00555C47" w:rsidRPr="004A4BD4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r w:rsidRPr="00E47E5C">
        <w:t xml:space="preserve">Hrvatska radiotelevizija, </w:t>
      </w:r>
      <w:r>
        <w:t>Z</w:t>
      </w:r>
      <w:r w:rsidRPr="00E47E5C">
        <w:t>agreb</w:t>
      </w:r>
      <w:r>
        <w:t>,</w:t>
      </w:r>
      <w:r w:rsidRPr="00E47E5C">
        <w:t xml:space="preserve"> Prisavlje 3 </w:t>
      </w:r>
      <w:r>
        <w:t xml:space="preserve">(OIB </w:t>
      </w:r>
      <w:r w:rsidRPr="00E47E5C">
        <w:t>68419124305</w:t>
      </w:r>
      <w:r>
        <w:t>)</w:t>
      </w:r>
      <w:r w:rsidRPr="00E7376E">
        <w:t xml:space="preserve"> </w:t>
      </w:r>
      <w:r>
        <w:t>utvrđena je u ukupnom iznosu od 18.405,87 kn.</w:t>
      </w:r>
      <w:r>
        <w:rPr>
          <w:bCs/>
        </w:rPr>
        <w:t xml:space="preserve"> </w:t>
      </w:r>
      <w:r>
        <w:t xml:space="preserve">Nakon otpisa 60% utvrđene tražbine, preostali iznos glavnog duga u visini od 7.362,35 kn namirit će se u 36 jednakih mjesečnih rata po sklapanju </w:t>
      </w:r>
      <w:proofErr w:type="spellStart"/>
      <w:r>
        <w:t>predstečajne</w:t>
      </w:r>
      <w:proofErr w:type="spellEnd"/>
      <w:r>
        <w:t xml:space="preserve"> nagodbe pred Trgovačkim sudom. Prvu ratu u iznosu od 204,85 kn dužnik će namiriti u roku od 30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preostalih 35 rata u iznosu od 204,50 kn namirit će u mjesecima koji slijede;</w:t>
      </w:r>
    </w:p>
    <w:p w:rsidRDefault="00555C47" w:rsidP="00555C47" w:rsidR="00555C47" w:rsidRPr="00810390">
      <w:pPr>
        <w:ind w:left="360"/>
        <w:jc w:val="both"/>
        <w:rPr>
          <w:bCs/>
        </w:rPr>
      </w:pPr>
    </w:p>
    <w:p w:rsidRDefault="00555C47" w:rsidP="00555C47" w:rsidR="00555C47" w:rsidRPr="00C45A7D">
      <w:pPr>
        <w:numPr>
          <w:ilvl w:val="0"/>
          <w:numId w:val="3"/>
        </w:numPr>
        <w:ind w:left="360"/>
        <w:jc w:val="both"/>
        <w:rPr>
          <w:bCs/>
        </w:rPr>
      </w:pPr>
      <w:r w:rsidRPr="00C45A7D">
        <w:rPr>
          <w:bCs/>
        </w:rPr>
        <w:t xml:space="preserve">tražbina vjerovnika </w:t>
      </w:r>
      <w:r w:rsidRPr="00C45A7D">
        <w:t xml:space="preserve">Hrvatski Telekom d.d. Zagreb, Roberta Frangeša Mihanovića 9 (OIB 81793146560) utvrđena je u ukupnom iznosu od </w:t>
      </w:r>
      <w:r>
        <w:t>1.082,84</w:t>
      </w:r>
      <w:r w:rsidRPr="00C45A7D">
        <w:t xml:space="preserve"> kn.</w:t>
      </w:r>
      <w:r w:rsidRPr="00C45A7D">
        <w:rPr>
          <w:bCs/>
        </w:rPr>
        <w:t xml:space="preserve"> </w:t>
      </w:r>
      <w:r>
        <w:t xml:space="preserve">Nakon otpisa 60% utvrđene tražbine, preostali iznos glavnog duga u visini od 433,14 kn </w:t>
      </w:r>
      <w:r w:rsidRPr="000F4AE8">
        <w:t xml:space="preserve">dužnik će namiriti </w:t>
      </w:r>
      <w:r>
        <w:t>jednokratno</w:t>
      </w:r>
      <w:r>
        <w:rPr>
          <w:bCs/>
        </w:rPr>
        <w:t xml:space="preserve"> u </w:t>
      </w:r>
      <w:r w:rsidRPr="0094669F">
        <w:t xml:space="preserve">roku od 30 dana od pravomoćnosti rješenja o odobrenju sklapanja </w:t>
      </w:r>
      <w:proofErr w:type="spellStart"/>
      <w:r w:rsidRPr="0094669F">
        <w:t>predstečajne</w:t>
      </w:r>
      <w:proofErr w:type="spellEnd"/>
      <w:r w:rsidRPr="0094669F">
        <w:t xml:space="preserve"> nagodbe pred Trgovačkim sudom</w:t>
      </w:r>
      <w:r>
        <w:t>;</w:t>
      </w:r>
    </w:p>
    <w:p w:rsidRDefault="00555C47" w:rsidP="00555C47" w:rsidR="00555C47" w:rsidRPr="00C45A7D">
      <w:pPr>
        <w:ind w:left="360"/>
        <w:jc w:val="both"/>
        <w:rPr>
          <w:bCs/>
        </w:rPr>
      </w:pPr>
    </w:p>
    <w:p w:rsidRDefault="00555C47" w:rsidP="00555C47" w:rsidR="00555C47" w:rsidRPr="004A4BD4">
      <w:pPr>
        <w:numPr>
          <w:ilvl w:val="0"/>
          <w:numId w:val="3"/>
        </w:numPr>
        <w:ind w:left="360"/>
        <w:jc w:val="both"/>
        <w:rPr>
          <w:bCs/>
        </w:rPr>
      </w:pPr>
      <w:r w:rsidRPr="00C45A7D">
        <w:rPr>
          <w:bCs/>
        </w:rPr>
        <w:t xml:space="preserve">tražbina vjerovnika </w:t>
      </w:r>
      <w:r w:rsidRPr="00C45A7D">
        <w:t xml:space="preserve">J.u.A. </w:t>
      </w:r>
      <w:proofErr w:type="spellStart"/>
      <w:r w:rsidRPr="00C45A7D">
        <w:t>Frischeis</w:t>
      </w:r>
      <w:proofErr w:type="spellEnd"/>
      <w:r w:rsidRPr="00C45A7D">
        <w:t xml:space="preserve"> društvo s ograničenom odgovornošću za trgovinu i usluge Velika Gorica, Ljudevita Posavskog 49 (OIB 18918947938) utvrđena je u ukupnom iznosu od 37.310,17 kn.</w:t>
      </w:r>
      <w:r w:rsidRPr="00C45A7D">
        <w:rPr>
          <w:bCs/>
        </w:rPr>
        <w:t xml:space="preserve"> </w:t>
      </w:r>
      <w:r>
        <w:t xml:space="preserve">Nakon otpisa 60% utvrđene tražbine, preostali iznos glavnog duga u visini od 14.924,07 kn namirit će se u 36 jednakih mjesečnih rata po sklapanju </w:t>
      </w:r>
      <w:proofErr w:type="spellStart"/>
      <w:r>
        <w:t>predstečajne</w:t>
      </w:r>
      <w:proofErr w:type="spellEnd"/>
      <w:r>
        <w:t xml:space="preserve"> nagodbe pred Trgovačkim sudom. Prvu ratu u iznosu od 416,57 kn dužnik će namiriti u roku od 30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preostalih 35 rata u iznosu od 414,50 kn namirit će u mjesecima koji slijede;</w:t>
      </w:r>
    </w:p>
    <w:p w:rsidRDefault="00555C47" w:rsidP="00555C47" w:rsidR="00555C47" w:rsidRPr="00B5219A">
      <w:pPr>
        <w:jc w:val="both"/>
        <w:rPr>
          <w:bCs/>
        </w:rPr>
      </w:pPr>
    </w:p>
    <w:p w:rsidRDefault="00555C47" w:rsidP="00555C47" w:rsidR="00555C47" w:rsidRPr="004A4BD4">
      <w:pPr>
        <w:numPr>
          <w:ilvl w:val="0"/>
          <w:numId w:val="3"/>
        </w:numPr>
        <w:ind w:left="360"/>
        <w:jc w:val="both"/>
        <w:rPr>
          <w:bCs/>
        </w:rPr>
      </w:pPr>
      <w:r w:rsidRPr="00DA5A2B">
        <w:rPr>
          <w:bCs/>
        </w:rPr>
        <w:t xml:space="preserve">tražbina vjerovnika </w:t>
      </w:r>
      <w:r w:rsidRPr="00E47E5C">
        <w:t xml:space="preserve">MLADEN JEKIĆ, </w:t>
      </w:r>
      <w:proofErr w:type="spellStart"/>
      <w:r w:rsidRPr="00E47E5C">
        <w:t>B</w:t>
      </w:r>
      <w:r>
        <w:t>uraj</w:t>
      </w:r>
      <w:proofErr w:type="spellEnd"/>
      <w:r w:rsidRPr="00E47E5C">
        <w:t xml:space="preserve"> 7, P</w:t>
      </w:r>
      <w:r>
        <w:t xml:space="preserve">azin, </w:t>
      </w:r>
      <w:r w:rsidRPr="00DA5A2B">
        <w:t xml:space="preserve">(OIB </w:t>
      </w:r>
      <w:r w:rsidRPr="00E47E5C">
        <w:t>84176067488</w:t>
      </w:r>
      <w:r w:rsidRPr="00DA5A2B">
        <w:t xml:space="preserve">) utvrđena je u ukupnom iznosu od </w:t>
      </w:r>
      <w:r>
        <w:t xml:space="preserve">313.459,44 </w:t>
      </w:r>
      <w:r w:rsidRPr="00DA5A2B">
        <w:t>kn.</w:t>
      </w:r>
      <w:r w:rsidRPr="00DA5A2B">
        <w:rPr>
          <w:bCs/>
        </w:rPr>
        <w:t xml:space="preserve"> </w:t>
      </w:r>
      <w:r>
        <w:t xml:space="preserve">Nakon otpisa 60% utvrđene tražbine, preostali iznos glavnog duga u visini od 125.383,78 kn namirit će se u 36 jednakih mjesečnih rata po sklapanju </w:t>
      </w:r>
      <w:proofErr w:type="spellStart"/>
      <w:r>
        <w:t>predstečajne</w:t>
      </w:r>
      <w:proofErr w:type="spellEnd"/>
      <w:r>
        <w:t xml:space="preserve"> nagodbe pred Trgovačkim sudom. Prvu ratu u iznosu od 3.478,78 kn dužnik će namiriti u roku od 30 dana od pravomoćnosti rješenja o odobrenju sklapanja </w:t>
      </w:r>
      <w:proofErr w:type="spellStart"/>
      <w:r>
        <w:t>predstečajne</w:t>
      </w:r>
      <w:proofErr w:type="spellEnd"/>
      <w:r>
        <w:t xml:space="preserve"> nagodbe pred Trgovačkim sudom, a preostalih 35 rata u iznosu od 3.483,00 kn namirit će u mjesecima koji slijede;</w:t>
      </w:r>
    </w:p>
    <w:p w:rsidRDefault="00555C47" w:rsidP="00555C47" w:rsidR="00555C47" w:rsidRPr="00B5219A">
      <w:pPr>
        <w:jc w:val="both"/>
        <w:rPr>
          <w:bCs/>
        </w:rPr>
      </w:pPr>
    </w:p>
    <w:p w:rsidRDefault="00555C47" w:rsidP="00555C47" w:rsidR="00555C47">
      <w:pPr>
        <w:numPr>
          <w:ilvl w:val="0"/>
          <w:numId w:val="3"/>
        </w:numPr>
        <w:ind w:left="360"/>
        <w:jc w:val="both"/>
      </w:pPr>
      <w:r w:rsidRPr="00C45A7D">
        <w:rPr>
          <w:bCs/>
        </w:rPr>
        <w:t xml:space="preserve">tražbina vjerovnika </w:t>
      </w:r>
      <w:r w:rsidRPr="00C45A7D">
        <w:t>REPUBLIKA HRVATSKA, MINISTARSTVO FINANCIJA, POREZNA UPRAVA, Katančićeva 5, Zagreb (OIB 18683136487) utvrđena je u ukupnom iznosu od 307.978,34 kn.</w:t>
      </w:r>
      <w:r w:rsidRPr="00C45A7D">
        <w:rPr>
          <w:bCs/>
        </w:rPr>
        <w:t xml:space="preserve"> </w:t>
      </w:r>
      <w:r w:rsidRPr="00C45A7D">
        <w:t xml:space="preserve">Nakon otpisa </w:t>
      </w:r>
      <w:r>
        <w:t xml:space="preserve">zateznih kamata u visini od 62.857,28 kn, preostali iznos tražbine u visini od 245.121,06 kn dužnik će namiriti u 36 jednakih mjesečnih anuiteta, uz </w:t>
      </w:r>
      <w:proofErr w:type="spellStart"/>
      <w:r>
        <w:t>reprogram</w:t>
      </w:r>
      <w:proofErr w:type="spellEnd"/>
      <w:r>
        <w:t xml:space="preserve"> glavnice i kamatnu stopu od 4,5% godišnje na reprogramiranu glavnicu prema Sporazumu, po sklapanju </w:t>
      </w:r>
      <w:proofErr w:type="spellStart"/>
      <w:r>
        <w:t>predstečajne</w:t>
      </w:r>
      <w:proofErr w:type="spellEnd"/>
      <w:r>
        <w:t xml:space="preserve"> nagodbe pred Trgovačkim sudom. Otplata rata vršit će se prema nalogu vjerovnika (otplatni plan);</w:t>
      </w:r>
    </w:p>
    <w:p w:rsidRDefault="00555C47" w:rsidP="00555C47" w:rsidR="00555C47">
      <w:pPr>
        <w:jc w:val="both"/>
        <w:rPr>
          <w:b/>
        </w:rPr>
      </w:pPr>
    </w:p>
    <w:p w:rsidRDefault="00555C47" w:rsidP="00555C47" w:rsidR="00555C47" w:rsidRPr="00810390">
      <w:pPr>
        <w:numPr>
          <w:ilvl w:val="0"/>
          <w:numId w:val="3"/>
        </w:numPr>
        <w:ind w:left="360"/>
        <w:jc w:val="both"/>
        <w:rPr>
          <w:bCs/>
        </w:rPr>
      </w:pPr>
      <w:r w:rsidRPr="00F97E40">
        <w:rPr>
          <w:bCs/>
        </w:rPr>
        <w:t>tražbin</w:t>
      </w:r>
      <w:r>
        <w:rPr>
          <w:bCs/>
        </w:rPr>
        <w:t xml:space="preserve">a </w:t>
      </w:r>
      <w:r w:rsidRPr="00F97E40">
        <w:rPr>
          <w:bCs/>
        </w:rPr>
        <w:t>vjerovnik</w:t>
      </w:r>
      <w:r>
        <w:rPr>
          <w:bCs/>
        </w:rPr>
        <w:t>a</w:t>
      </w:r>
      <w:r w:rsidRPr="00F97E40">
        <w:rPr>
          <w:bCs/>
        </w:rPr>
        <w:t xml:space="preserve"> </w:t>
      </w:r>
      <w:proofErr w:type="spellStart"/>
      <w:r w:rsidRPr="00D8182B">
        <w:t>VIPnet</w:t>
      </w:r>
      <w:proofErr w:type="spellEnd"/>
      <w:r w:rsidRPr="00D8182B">
        <w:t xml:space="preserve">, društvo s ograničenom odgovornošću za usluge javnih telekomunikacija Zagreb, Vrtni put 1 </w:t>
      </w:r>
      <w:r>
        <w:t>(OIB 29524210204)</w:t>
      </w:r>
      <w:r w:rsidRPr="00E7376E">
        <w:t xml:space="preserve"> </w:t>
      </w:r>
      <w:r>
        <w:t>utvrđena je u ukupnom iznosu od 1.406,53 kn.</w:t>
      </w:r>
      <w:r>
        <w:rPr>
          <w:bCs/>
        </w:rPr>
        <w:t xml:space="preserve"> </w:t>
      </w:r>
      <w:r>
        <w:t>Nakon otpisa 60% utvrđene tražbine, preostali iznos glavnog duga u visini od 562,61 kn dužnik će namiriti jednokratno</w:t>
      </w:r>
      <w:r>
        <w:rPr>
          <w:bCs/>
        </w:rPr>
        <w:t xml:space="preserve"> u </w:t>
      </w:r>
      <w:r w:rsidRPr="0094669F">
        <w:t xml:space="preserve">roku od 30 dana od pravomoćnosti rješenja o odobrenju sklapanja </w:t>
      </w:r>
      <w:proofErr w:type="spellStart"/>
      <w:r w:rsidRPr="0094669F">
        <w:t>predstečajne</w:t>
      </w:r>
      <w:proofErr w:type="spellEnd"/>
      <w:r w:rsidRPr="0094669F">
        <w:t xml:space="preserve"> nagodbe pred Trgovačkim sudom</w:t>
      </w:r>
      <w:r>
        <w:t>.</w:t>
      </w:r>
      <w:r w:rsidRPr="0094669F">
        <w:t xml:space="preserve"> </w:t>
      </w:r>
    </w:p>
    <w:p w:rsidRDefault="007A093D" w:rsidP="007F78D9" w:rsidR="007A093D" w:rsidRPr="0065620B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100462" w:rsidRPr="0065620B">
        <w:t xml:space="preserve">nadležnom </w:t>
      </w:r>
      <w:r w:rsidR="00555C47">
        <w:t xml:space="preserve">obrtnom </w:t>
      </w:r>
      <w:r w:rsidR="005F4446" w:rsidRPr="0065620B">
        <w:t>registru,</w:t>
      </w:r>
      <w:r w:rsidRPr="0065620B">
        <w:t xml:space="preserve"> radi upisa činjenice sklapanja </w:t>
      </w:r>
      <w:proofErr w:type="spellStart"/>
      <w:r w:rsidRPr="0065620B">
        <w:t>predstečajne</w:t>
      </w:r>
      <w:proofErr w:type="spellEnd"/>
      <w:r w:rsidRPr="0065620B">
        <w:t xml:space="preserve">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8B4735" w:rsidR="00F72526" w:rsidRPr="003957BD">
      <w:pPr>
        <w:jc w:val="both"/>
      </w:pPr>
      <w:r w:rsidRPr="0065620B">
        <w:tab/>
        <w:t xml:space="preserve">Dužnik </w:t>
      </w:r>
      <w:r w:rsidR="00555C47">
        <w:rPr>
          <w:bCs/>
        </w:rPr>
        <w:t xml:space="preserve">ROBERT JELENOVIĆ (OIB 22563761269) </w:t>
      </w:r>
      <w:proofErr w:type="spellStart"/>
      <w:r w:rsidR="00555C47">
        <w:rPr>
          <w:bCs/>
        </w:rPr>
        <w:t>vl</w:t>
      </w:r>
      <w:proofErr w:type="spellEnd"/>
      <w:r w:rsidR="00555C47">
        <w:rPr>
          <w:bCs/>
        </w:rPr>
        <w:t xml:space="preserve">. proizvodnog obrta "TIK", </w:t>
      </w:r>
      <w:proofErr w:type="spellStart"/>
      <w:r w:rsidR="00555C47">
        <w:rPr>
          <w:bCs/>
        </w:rPr>
        <w:t>Jušići</w:t>
      </w:r>
      <w:proofErr w:type="spellEnd"/>
      <w:r w:rsidR="00555C47">
        <w:rPr>
          <w:bCs/>
        </w:rPr>
        <w:t xml:space="preserve"> </w:t>
      </w:r>
      <w:proofErr w:type="spellStart"/>
      <w:r w:rsidR="00555C47">
        <w:rPr>
          <w:bCs/>
        </w:rPr>
        <w:t>bb</w:t>
      </w:r>
      <w:proofErr w:type="spellEnd"/>
      <w:r w:rsidR="00555C47">
        <w:rPr>
          <w:bCs/>
        </w:rPr>
        <w:t xml:space="preserve">, </w:t>
      </w:r>
      <w:proofErr w:type="spellStart"/>
      <w:r w:rsidR="00555C47">
        <w:rPr>
          <w:bCs/>
        </w:rPr>
        <w:t>Jušići</w:t>
      </w:r>
      <w:proofErr w:type="spellEnd"/>
      <w:r w:rsidR="00555C47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 xml:space="preserve">1. Zakona o financijskom poslovanju i </w:t>
      </w:r>
      <w:proofErr w:type="spellStart"/>
      <w:r w:rsidRPr="0065620B">
        <w:t>predstečajnoj</w:t>
      </w:r>
      <w:proofErr w:type="spellEnd"/>
      <w:r w:rsidRPr="0065620B">
        <w:t xml:space="preserve">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</w:t>
      </w:r>
      <w:proofErr w:type="spellStart"/>
      <w:r w:rsidRPr="0065620B">
        <w:t>predstečajne</w:t>
      </w:r>
      <w:proofErr w:type="spellEnd"/>
      <w:r w:rsidRPr="0065620B">
        <w:t xml:space="preserve">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 xml:space="preserve">ispunjene zakonske pretpostavke za sklapanje </w:t>
      </w:r>
      <w:proofErr w:type="spellStart"/>
      <w:r w:rsidR="00D01801" w:rsidRPr="0065620B">
        <w:t>pr</w:t>
      </w:r>
      <w:r w:rsidR="003F2BAF" w:rsidRPr="0065620B">
        <w:t>edstečajne</w:t>
      </w:r>
      <w:proofErr w:type="spellEnd"/>
      <w:r w:rsidR="003F2BAF" w:rsidRPr="0065620B">
        <w:t xml:space="preserve">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</w:t>
      </w:r>
      <w:proofErr w:type="spellStart"/>
      <w:r w:rsidR="00D01801" w:rsidRPr="0065620B">
        <w:t>predstečajne</w:t>
      </w:r>
      <w:proofErr w:type="spellEnd"/>
      <w:r w:rsidR="00D01801" w:rsidRPr="0065620B">
        <w:t xml:space="preserve">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</w:t>
      </w:r>
      <w:proofErr w:type="spellStart"/>
      <w:r w:rsidRPr="0065620B">
        <w:t>predstečajne</w:t>
      </w:r>
      <w:proofErr w:type="spellEnd"/>
      <w:r w:rsidRPr="0065620B">
        <w:t xml:space="preserve">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555C47">
        <w:rPr>
          <w:bCs/>
        </w:rPr>
        <w:t xml:space="preserve">23. veljače </w:t>
      </w:r>
      <w:r w:rsidR="00555C47" w:rsidRPr="00D82491">
        <w:rPr>
          <w:bCs/>
        </w:rPr>
        <w:t>201</w:t>
      </w:r>
      <w:r w:rsidR="00555C47">
        <w:rPr>
          <w:bCs/>
        </w:rPr>
        <w:t>6</w:t>
      </w:r>
      <w:r w:rsidR="00555C47" w:rsidRPr="00D82491">
        <w:rPr>
          <w:bCs/>
        </w:rPr>
        <w:t>.</w:t>
      </w:r>
      <w:r w:rsidR="00A756B4" w:rsidRPr="00D82491">
        <w:rPr>
          <w:bCs/>
        </w:rPr>
        <w:t xml:space="preserve"> </w:t>
      </w:r>
      <w:r w:rsidR="00155F5B" w:rsidRPr="0065620B">
        <w:rPr>
          <w:bCs/>
        </w:rPr>
        <w:t xml:space="preserve">i na web-stranici Financijske agencije od </w:t>
      </w:r>
      <w:r w:rsidR="00555C47">
        <w:rPr>
          <w:bCs/>
        </w:rPr>
        <w:t>24. veljače</w:t>
      </w:r>
      <w:r w:rsidR="00555C47" w:rsidRPr="00D82491">
        <w:rPr>
          <w:bCs/>
        </w:rPr>
        <w:t xml:space="preserve"> 201</w:t>
      </w:r>
      <w:r w:rsidR="00555C47">
        <w:rPr>
          <w:bCs/>
        </w:rPr>
        <w:t>6</w:t>
      </w:r>
      <w:r w:rsidR="00555C47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 uredno pozvani dužnik i vjerovni</w:t>
      </w:r>
      <w:r w:rsidR="00A756B4">
        <w:t>ci</w:t>
      </w:r>
      <w:r w:rsidR="000E7D7B" w:rsidRPr="0065620B">
        <w:t xml:space="preserve"> </w:t>
      </w:r>
      <w:proofErr w:type="spellStart"/>
      <w:r w:rsidR="000E7D7B" w:rsidRPr="0065620B">
        <w:t>predstečajne</w:t>
      </w:r>
      <w:proofErr w:type="spellEnd"/>
      <w:r w:rsidR="000E7D7B" w:rsidRPr="0065620B">
        <w:t xml:space="preserve">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</w:t>
      </w:r>
      <w:r w:rsidR="00887098" w:rsidRPr="0065620B">
        <w:t>e</w:t>
      </w:r>
      <w:r w:rsidR="003F2BAF" w:rsidRPr="0065620B">
        <w:t xml:space="preserve"> održanom dana </w:t>
      </w:r>
      <w:r w:rsidR="00555C47">
        <w:t>7</w:t>
      </w:r>
      <w:r w:rsidR="00155F5B" w:rsidRPr="0065620B">
        <w:t xml:space="preserve">. </w:t>
      </w:r>
      <w:r w:rsidR="00555C47">
        <w:t>travnja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</w:t>
      </w:r>
      <w:proofErr w:type="spellStart"/>
      <w:r w:rsidR="003F2BAF" w:rsidRPr="0065620B">
        <w:t>predstečajne</w:t>
      </w:r>
      <w:proofErr w:type="spellEnd"/>
      <w:r w:rsidR="003F2BAF" w:rsidRPr="0065620B">
        <w:t xml:space="preserve">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555C47">
        <w:t>663.969,03</w:t>
      </w:r>
      <w:r w:rsidR="00555C47" w:rsidRPr="0097229B">
        <w:t xml:space="preserve"> </w:t>
      </w:r>
      <w:r w:rsidR="0071469E">
        <w:t>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ako su na ročištu za sklapanje </w:t>
      </w:r>
      <w:proofErr w:type="spellStart"/>
      <w:r w:rsidR="00887098" w:rsidRPr="0065620B">
        <w:t>predstečajne</w:t>
      </w:r>
      <w:proofErr w:type="spellEnd"/>
      <w:r w:rsidR="00887098" w:rsidRPr="0065620B">
        <w:t xml:space="preserve">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 xml:space="preserve">Kako su na ročištu za sklapanje </w:t>
      </w:r>
      <w:proofErr w:type="spellStart"/>
      <w:r w:rsidRPr="0065620B">
        <w:t>predstečajne</w:t>
      </w:r>
      <w:proofErr w:type="spellEnd"/>
      <w:r w:rsidRPr="0065620B">
        <w:t xml:space="preserve">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</w:t>
      </w:r>
      <w:proofErr w:type="spellStart"/>
      <w:r w:rsidRPr="0065620B">
        <w:t>predstečajna</w:t>
      </w:r>
      <w:proofErr w:type="spellEnd"/>
      <w:r w:rsidRPr="0065620B">
        <w:t xml:space="preserve">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 xml:space="preserve">Budući je odredbom članka 66. stavak 13. ZFPPN propisano da </w:t>
      </w:r>
      <w:proofErr w:type="spellStart"/>
      <w:r w:rsidRPr="0065620B">
        <w:t>predstečajna</w:t>
      </w:r>
      <w:proofErr w:type="spellEnd"/>
      <w:r w:rsidRPr="0065620B">
        <w:t xml:space="preserve">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97634D">
        <w:t>7</w:t>
      </w:r>
      <w:r w:rsidR="00155F5B" w:rsidRPr="0065620B">
        <w:t xml:space="preserve">. </w:t>
      </w:r>
      <w:r w:rsidR="0097634D">
        <w:t>travnja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736239" w:rsidR="00BD007D" w:rsidRPr="0065620B"/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97634D" w:rsidP="008D0135" w:rsidR="0097634D">
      <w:pPr>
        <w:rPr>
          <w:rFonts w:cs="Arial"/>
        </w:rPr>
      </w:pPr>
    </w:p>
    <w:p w:rsidRDefault="00252D1B" w:rsidP="008D0135" w:rsidR="00252D1B">
      <w:pPr>
        <w:rPr>
          <w:rFonts w:cs="Arial"/>
        </w:rPr>
      </w:pPr>
    </w:p>
    <w:p w:rsidRDefault="00252D1B" w:rsidP="008D0135" w:rsidR="00252D1B">
      <w:pPr>
        <w:rPr>
          <w:rFonts w:cs="Arial"/>
        </w:rPr>
      </w:pPr>
    </w:p>
    <w:p w:rsidRDefault="00252D1B" w:rsidP="008D0135" w:rsidR="00252D1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lastRenderedPageBreak/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8D0135" w:rsidP="008D0135" w:rsidR="008D0135" w:rsidRPr="0065620B">
      <w:pPr>
        <w:jc w:val="both"/>
      </w:pPr>
      <w:r w:rsidRPr="0065620B">
        <w:t>DNA</w:t>
      </w:r>
    </w:p>
    <w:p w:rsidRDefault="007F78D9" w:rsidP="00332EC7" w:rsidR="008D4E8A" w:rsidRPr="0065620B">
      <w:pPr>
        <w:numPr>
          <w:ilvl w:val="0"/>
          <w:numId w:val="2"/>
        </w:numPr>
        <w:jc w:val="both"/>
      </w:pPr>
      <w:r w:rsidRPr="0065620B">
        <w:t>R</w:t>
      </w:r>
      <w:r w:rsidR="008D4E8A" w:rsidRPr="0065620B">
        <w:t xml:space="preserve">ješenje dostaviti </w:t>
      </w:r>
      <w:bookmarkStart w:name="_GoBack" w:id="0"/>
      <w:bookmarkEnd w:id="0"/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  <w:r w:rsidR="00367D7F">
        <w:t xml:space="preserve"> 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7634D" w:rsidP="00332EC7" w:rsidR="008D0135" w:rsidRPr="0065620B">
      <w:pPr>
        <w:numPr>
          <w:ilvl w:val="0"/>
          <w:numId w:val="1"/>
        </w:numPr>
        <w:jc w:val="both"/>
      </w:pPr>
      <w:r>
        <w:t>obrtnom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812CC8" w:rsidP="00332EC7" w:rsidR="008D0135" w:rsidRPr="0065620B">
      <w:pPr>
        <w:numPr>
          <w:ilvl w:val="0"/>
          <w:numId w:val="2"/>
        </w:numPr>
        <w:jc w:val="both"/>
      </w:pPr>
      <w:r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8D0135" w:rsidP="008D0135" w:rsidR="008D0135" w:rsidRPr="0065620B">
      <w:pPr>
        <w:jc w:val="both"/>
      </w:pP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97634D">
        <w:t>7</w:t>
      </w:r>
      <w:r w:rsidR="00155F5B" w:rsidRPr="0065620B">
        <w:t xml:space="preserve">. </w:t>
      </w:r>
      <w:r w:rsidR="0097634D">
        <w:t>travnja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814" w:rsidR="00422814">
      <w:r>
        <w:separator/>
      </w:r>
    </w:p>
  </w:endnote>
  <w:endnote w:id="0" w:type="continuationSeparator">
    <w:p w:rsidRDefault="00422814" w:rsidR="00422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BC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814" w:rsidR="00422814">
      <w:r>
        <w:separator/>
      </w:r>
    </w:p>
  </w:footnote>
  <w:footnote w:id="0" w:type="continuationSeparator">
    <w:p w:rsidRDefault="00422814" w:rsidR="004228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7 </w:t>
    </w:r>
    <w:proofErr w:type="spellStart"/>
    <w:r>
      <w:t>Stpn</w:t>
    </w:r>
    <w:proofErr w:type="spellEnd"/>
    <w:r>
      <w:t>-</w:t>
    </w:r>
    <w:r w:rsidR="00555C47">
      <w:t>6</w:t>
    </w:r>
    <w:r w:rsidR="009F023E">
      <w:t>/</w:t>
    </w:r>
    <w:r w:rsidR="00471041">
      <w:t>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5F5B"/>
    <w:rsid w:val="00162210"/>
    <w:rsid w:val="001641EA"/>
    <w:rsid w:val="00166F24"/>
    <w:rsid w:val="00180605"/>
    <w:rsid w:val="00187463"/>
    <w:rsid w:val="001A174B"/>
    <w:rsid w:val="001D6EF2"/>
    <w:rsid w:val="001E11DD"/>
    <w:rsid w:val="001E1D58"/>
    <w:rsid w:val="001F789B"/>
    <w:rsid w:val="0021372B"/>
    <w:rsid w:val="00224FCD"/>
    <w:rsid w:val="0023128F"/>
    <w:rsid w:val="00252D1B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173BF"/>
    <w:rsid w:val="003254CE"/>
    <w:rsid w:val="00332EC7"/>
    <w:rsid w:val="00367D7F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22814"/>
    <w:rsid w:val="00432966"/>
    <w:rsid w:val="00471041"/>
    <w:rsid w:val="00485403"/>
    <w:rsid w:val="004B2C7F"/>
    <w:rsid w:val="004C2C48"/>
    <w:rsid w:val="004E2088"/>
    <w:rsid w:val="004F094F"/>
    <w:rsid w:val="00507333"/>
    <w:rsid w:val="00517483"/>
    <w:rsid w:val="00531FFE"/>
    <w:rsid w:val="00537E4B"/>
    <w:rsid w:val="005402F4"/>
    <w:rsid w:val="0055304C"/>
    <w:rsid w:val="00555C47"/>
    <w:rsid w:val="005600B6"/>
    <w:rsid w:val="00561F50"/>
    <w:rsid w:val="00570263"/>
    <w:rsid w:val="0057311F"/>
    <w:rsid w:val="00575CB4"/>
    <w:rsid w:val="00584926"/>
    <w:rsid w:val="005A2D21"/>
    <w:rsid w:val="005B72D2"/>
    <w:rsid w:val="005E6BCC"/>
    <w:rsid w:val="005F4446"/>
    <w:rsid w:val="006309CC"/>
    <w:rsid w:val="0064224F"/>
    <w:rsid w:val="0065620B"/>
    <w:rsid w:val="00662210"/>
    <w:rsid w:val="00666E8E"/>
    <w:rsid w:val="0067049F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36239"/>
    <w:rsid w:val="00751A52"/>
    <w:rsid w:val="00753578"/>
    <w:rsid w:val="007551CF"/>
    <w:rsid w:val="007761ED"/>
    <w:rsid w:val="007920BC"/>
    <w:rsid w:val="0079444E"/>
    <w:rsid w:val="007966DB"/>
    <w:rsid w:val="007A093D"/>
    <w:rsid w:val="007C3FBD"/>
    <w:rsid w:val="007E42D9"/>
    <w:rsid w:val="007F78D9"/>
    <w:rsid w:val="0081054E"/>
    <w:rsid w:val="00812CC8"/>
    <w:rsid w:val="00812DCC"/>
    <w:rsid w:val="008138C3"/>
    <w:rsid w:val="00834D71"/>
    <w:rsid w:val="00836F83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4735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16FE"/>
    <w:rsid w:val="00953642"/>
    <w:rsid w:val="00960EF9"/>
    <w:rsid w:val="0097634D"/>
    <w:rsid w:val="00984FC6"/>
    <w:rsid w:val="00993357"/>
    <w:rsid w:val="009C0B34"/>
    <w:rsid w:val="009C180D"/>
    <w:rsid w:val="009D5ADB"/>
    <w:rsid w:val="009F023E"/>
    <w:rsid w:val="009F256A"/>
    <w:rsid w:val="009F3484"/>
    <w:rsid w:val="00A31319"/>
    <w:rsid w:val="00A3535E"/>
    <w:rsid w:val="00A42ED0"/>
    <w:rsid w:val="00A5585A"/>
    <w:rsid w:val="00A7567D"/>
    <w:rsid w:val="00A756B4"/>
    <w:rsid w:val="00A876C9"/>
    <w:rsid w:val="00A934A3"/>
    <w:rsid w:val="00A955DF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72B26"/>
    <w:rsid w:val="00B74045"/>
    <w:rsid w:val="00B96B24"/>
    <w:rsid w:val="00BC23A8"/>
    <w:rsid w:val="00BC2635"/>
    <w:rsid w:val="00BC42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D3265"/>
    <w:rsid w:val="00DF08A3"/>
    <w:rsid w:val="00E00FFF"/>
    <w:rsid w:val="00E04F50"/>
    <w:rsid w:val="00E15C9F"/>
    <w:rsid w:val="00E20C6C"/>
    <w:rsid w:val="00E53F3F"/>
    <w:rsid w:val="00E72B6F"/>
    <w:rsid w:val="00E922A7"/>
    <w:rsid w:val="00EB1521"/>
    <w:rsid w:val="00EB26C1"/>
    <w:rsid w:val="00EC44F1"/>
    <w:rsid w:val="00ED15C4"/>
    <w:rsid w:val="00EF1396"/>
    <w:rsid w:val="00F015A9"/>
    <w:rsid w:val="00F02146"/>
    <w:rsid w:val="00F41A01"/>
    <w:rsid w:val="00F464F2"/>
    <w:rsid w:val="00F4773D"/>
    <w:rsid w:val="00F5676C"/>
    <w:rsid w:val="00F72526"/>
    <w:rsid w:val="00F72F5D"/>
    <w:rsid w:val="00F76567"/>
    <w:rsid w:val="00F77203"/>
    <w:rsid w:val="00F83123"/>
    <w:rsid w:val="00F91556"/>
    <w:rsid w:val="00F97E09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73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73B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3B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3B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3B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0C528D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173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73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3B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3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3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Stpn-6/2016-9</izvorni_sadrzaj>
    <derivirana_varijabla naziv="DomainObject.Oznaka_1">Stpn-6/2016-9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Stpn-6/2016</izvorni_sadrzaj>
    <derivirana_varijabla naziv="DomainObject.Predmet.OznakaBroj_1">Stpn-6/2016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JELENOVIĆ  Jurdani</izvorni_sadrzaj>
    <derivirana_varijabla naziv="DomainObject.Predmet.StrankaFormated_1">  ROBERT JELENOVIĆ  Jurdani</derivirana_varijabla>
  </DomainObject.Predmet.StrankaFormated>
  <DomainObject.Predmet.StrankaFormatedOIB>
    <izvorni_sadrzaj>  ROBERT JELENOVIĆ  Jurdani, OIB 22563761269</izvorni_sadrzaj>
    <derivirana_varijabla naziv="DomainObject.Predmet.StrankaFormatedOIB_1">  ROBERT JELENOVIĆ  Jurdani, OIB 22563761269</derivirana_varijabla>
  </DomainObject.Predmet.StrankaFormatedOIB>
  <DomainObject.Predmet.StrankaFormatedWithAdress>
    <izvorni_sadrzaj> ROBERT JELENOVIĆ  Jurdani, Jušići bb, 51213 Jurdani</izvorni_sadrzaj>
    <derivirana_varijabla naziv="DomainObject.Predmet.StrankaFormatedWithAdress_1"> ROBERT JELENOVIĆ  Jurdani, Jušići bb, 51213 Jurdani</derivirana_varijabla>
  </DomainObject.Predmet.StrankaFormatedWithAdress>
  <DomainObject.Predmet.StrankaFormatedWithAdressOIB>
    <izvorni_sadrzaj> ROBERT JELENOVIĆ  Jurdani, OIB 22563761269, Jušići bb, 51213 Jurdani</izvorni_sadrzaj>
    <derivirana_varijabla naziv="DomainObject.Predmet.StrankaFormatedWithAdressOIB_1"> ROBERT JELENOVIĆ  Jurdani, OIB 22563761269, Jušići bb, 51213 Jurdani</derivirana_varijabla>
  </DomainObject.Predmet.StrankaFormatedWithAdressOIB>
  <DomainObject.Predmet.StrankaWithAdress>
    <izvorni_sadrzaj>ROBERT JELENOVIĆ  Jurdani Jušići bb,51213 Jurdani</izvorni_sadrzaj>
    <derivirana_varijabla naziv="DomainObject.Predmet.StrankaWithAdress_1">ROBERT JELENOVIĆ  Jurdani Jušići bb,51213 Jurdani</derivirana_varijabla>
  </DomainObject.Predmet.StrankaWithAdress>
  <DomainObject.Predmet.StrankaWithAdressOIB>
    <izvorni_sadrzaj>ROBERT JELENOVIĆ  Jurdani, OIB 22563761269, Jušići bb,51213 Jurdani</izvorni_sadrzaj>
    <derivirana_varijabla naziv="DomainObject.Predmet.StrankaWithAdressOIB_1">ROBERT JELENOVIĆ  Jurdani, OIB 22563761269, Jušići bb,51213 Jurdani</derivirana_varijabla>
  </DomainObject.Predmet.StrankaWithAdressOIB>
  <DomainObject.Predmet.StrankaNazivFormated>
    <izvorni_sadrzaj>ROBERT JELENOVIĆ  Jurdani</izvorni_sadrzaj>
    <derivirana_varijabla naziv="DomainObject.Predmet.StrankaNazivFormated_1">ROBERT JELENOVIĆ  Jurdani</derivirana_varijabla>
  </DomainObject.Predmet.StrankaNazivFormated>
  <DomainObject.Predmet.StrankaNazivFormatedOIB>
    <izvorni_sadrzaj>ROBERT JELENOVIĆ  Jurdani, OIB 22563761269</izvorni_sadrzaj>
    <derivirana_varijabla naziv="DomainObject.Predmet.StrankaNazivFormatedOIB_1">ROBERT JELENOVIĆ  Jurdani, OIB 22563761269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ROBERT JELENOVIĆ  Jurdani</item>
    </izvorni_sadrzaj>
    <derivirana_varijabla naziv="DomainObject.Predmet.StrankaListFormated_1">
      <item>ROBERT JELENOVIĆ  Jurdani</item>
    </derivirana_varijabla>
  </DomainObject.Predmet.StrankaListFormated>
  <DomainObject.Predmet.StrankaListFormatedOIB>
    <izvorni_sadrzaj>
      <item>ROBERT JELENOVIĆ  Jurdani, OIB 22563761269</item>
    </izvorni_sadrzaj>
    <derivirana_varijabla naziv="DomainObject.Predmet.StrankaListFormatedOIB_1">
      <item>ROBERT JELENOVIĆ  Jurdani, OIB 22563761269</item>
    </derivirana_varijabla>
  </DomainObject.Predmet.StrankaListFormatedOIB>
  <DomainObject.Predmet.StrankaListFormatedWithAdress>
    <izvorni_sadrzaj>
      <item>ROBERT JELENOVIĆ  Jurdani, Jušići bb, 51213 Jurdani</item>
    </izvorni_sadrzaj>
    <derivirana_varijabla naziv="DomainObject.Predmet.StrankaListFormatedWithAdress_1">
      <item>ROBERT JELENOVIĆ  Jurdani, Jušići bb, 51213 Jurdani</item>
    </derivirana_varijabla>
  </DomainObject.Predmet.StrankaListFormatedWithAdress>
  <DomainObject.Predmet.StrankaListFormatedWithAdressOIB>
    <izvorni_sadrzaj>
      <item>ROBERT JELENOVIĆ  Jurdani, OIB 22563761269, Jušići bb, 51213 Jurdani</item>
    </izvorni_sadrzaj>
    <derivirana_varijabla naziv="DomainObject.Predmet.StrankaListFormatedWithAdressOIB_1">
      <item>ROBERT JELENOVIĆ  Jurdani, OIB 22563761269, Jušići bb, 51213 Jurdani</item>
    </derivirana_varijabla>
  </DomainObject.Predmet.StrankaListFormatedWithAdressOIB>
  <DomainObject.Predmet.StrankaListNazivFormated>
    <izvorni_sadrzaj>
      <item>ROBERT JELENOVIĆ  Jurdani</item>
    </izvorni_sadrzaj>
    <derivirana_varijabla naziv="DomainObject.Predmet.StrankaListNazivFormated_1">
      <item>ROBERT JELENOVIĆ  Jurdani</item>
    </derivirana_varijabla>
  </DomainObject.Predmet.StrankaListNazivFormated>
  <DomainObject.Predmet.StrankaListNazivFormatedOIB>
    <izvorni_sadrzaj>
      <item>ROBERT JELENOVIĆ  Jurdani, OIB 22563761269</item>
    </izvorni_sadrzaj>
    <derivirana_varijabla naziv="DomainObject.Predmet.StrankaListNazivFormatedOIB_1">
      <item>ROBERT JELENOVIĆ  Jurdani, OIB 22563761269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Stpn-6/2016-9</izvorni_sadrzaj>
    <derivirana_varijabla naziv="DomainObject.PoslovniBrojDokumenta_1">Stpn-6/2016-9</derivirana_varijabla>
  </DomainObject.PoslovniBrojDokumenta>
  <DomainObject.Predmet.StrankaIDrugi>
    <izvorni_sadrzaj>ROBERT JELENOVIĆ  Jurdani</izvorni_sadrzaj>
    <derivirana_varijabla naziv="DomainObject.Predmet.StrankaIDrugi_1">ROBERT JELENOVIĆ  Jurdani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JELENOVIĆ  Jurdani, OIB 22563761269, Jušići bb, 51213 Jurdani</izvorni_sadrzaj>
    <derivirana_varijabla naziv="DomainObject.Predmet.StrankaIDrugiAdressOIB_1">ROBERT JELENOVIĆ  Jurdani, OIB 22563761269, Jušići bb, 51213 Jurdani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JELENOVIĆ  Jurdani</item>
    </izvorni_sadrzaj>
    <derivirana_varijabla naziv="DomainObject.Predmet.SudioniciListNaziv_1">
      <item>ROBERT JELENOVIĆ  Jurdani</item>
    </derivirana_varijabla>
  </DomainObject.Predmet.SudioniciListNaziv>
  <DomainObject.Predmet.SudioniciListAdressOIB>
    <izvorni_sadrzaj>
      <item>ROBERT JELENOVIĆ  Jurdani, OIB 22563761269, Jušići bb,51213 Jurdani</item>
    </izvorni_sadrzaj>
    <derivirana_varijabla naziv="DomainObject.Predmet.SudioniciListAdressOIB_1">
      <item>ROBERT JELENOVIĆ  Jurdani, OIB 22563761269, Jušići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22563761269</item>
    </izvorni_sadrzaj>
    <derivirana_varijabla naziv="DomainObject.Predmet.SudioniciListNazivOIB_1">
      <item>, OIB 22563761269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5380C-7CBF-4B46-9405-40B5A4B56A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2027</properties:Words>
  <properties:Characters>11470</properties:Characters>
  <properties:Lines>308</properties:Lines>
  <properties:Paragraphs>111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2016-04-07T12:50:00Z</dcterms:created>
  <dc:creator>ksarlija</dc:creator>
  <cp:lastModifiedBy>Tanja Fidel</cp:lastModifiedBy>
  <cp:lastPrinted>2016-04-07T12:53:00Z</cp:lastPrinted>
  <dcterms:modified xmlns:xsi="http://www.w3.org/2001/XMLSchema-instance" xsi:type="dcterms:W3CDTF">2016-04-07T12:55:00Z</dcterms:modified>
  <cp:revision>5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Stpn-6/2016-9 / Odluka - Rješenje o odobravanju sklapanja predstečajne nagodbe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