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f6a3" w14:paraId="e60f6a3" w:rsidRDefault="007B319B" w:rsidP="00910611" w:rsidR="007B319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19B" w:rsidP="00910611" w:rsidR="007B319B">
      <w:r>
        <w:rPr>
          <w:rFonts w:eastAsia="MS Mincho"/>
        </w:rPr>
        <w:t>REPUBLIKA HRVATSKA</w:t>
      </w:r>
    </w:p>
    <w:p w:rsidRDefault="007B319B" w:rsidP="00910611" w:rsidR="007B319B">
      <w:r>
        <w:rPr>
          <w:rFonts w:eastAsia="MS Mincho"/>
        </w:rPr>
        <w:t>TRGOVAČKI SUD U RIJECI</w:t>
      </w:r>
    </w:p>
    <w:p w:rsidRDefault="007B319B" w:rsidR="007B319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5063B" w:rsidP="00A14336" w:rsidR="00D5063B"/>
    <w:p w:rsidRDefault="00D5063B" w:rsidP="00A14336" w:rsidR="00D5063B"/>
    <w:p w:rsidRDefault="00D5063B" w:rsidP="00A14336" w:rsidR="00D5063B"/>
    <w:p w:rsidRDefault="00D5063B" w:rsidP="00A14336" w:rsidR="00D5063B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5C55D6" w:rsidP="005C55D6" w:rsidR="005C55D6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 w:rsidRPr="00271076">
        <w:t xml:space="preserve">LIKA GRADNJA društvo s ograničenom odgovornošću za trgovinu, građevinarstvo i turizam Plitvička Jezera (Općina Plitvička Jezera), </w:t>
      </w:r>
      <w:proofErr w:type="spellStart"/>
      <w:r w:rsidRPr="00271076">
        <w:t>Smoljanac</w:t>
      </w:r>
      <w:proofErr w:type="spellEnd"/>
      <w:r w:rsidRPr="00271076">
        <w:t xml:space="preserve"> 40, OIB: 44150572731</w:t>
      </w:r>
      <w:r w:rsidRPr="00DC0722">
        <w:t>, određuje se za dan</w:t>
      </w:r>
    </w:p>
    <w:p w:rsidRDefault="005C55D6" w:rsidP="005C55D6" w:rsidR="005C55D6" w:rsidRPr="00DC0722"/>
    <w:p w:rsidRDefault="005C55D6" w:rsidP="005C55D6" w:rsidR="005C55D6" w:rsidRPr="00DC0722"/>
    <w:p w:rsidRDefault="005C55D6" w:rsidP="005C55D6" w:rsidR="005C55D6" w:rsidRPr="00DC0722"/>
    <w:p w:rsidRDefault="005C55D6" w:rsidP="005C55D6" w:rsidR="005C55D6" w:rsidRPr="00DC0722">
      <w:pPr>
        <w:jc w:val="center"/>
      </w:pPr>
      <w:r>
        <w:t>7. prosinca</w:t>
      </w:r>
      <w:r w:rsidRPr="00DC0722">
        <w:t xml:space="preserve"> 201</w:t>
      </w:r>
      <w:r>
        <w:t>6</w:t>
      </w:r>
      <w:r w:rsidRPr="00DC0722">
        <w:t xml:space="preserve">.g. u </w:t>
      </w:r>
      <w:r>
        <w:t>9</w:t>
      </w:r>
      <w:r w:rsidRPr="00DC0722">
        <w:t>:</w:t>
      </w:r>
      <w:r>
        <w:t>0</w:t>
      </w:r>
      <w:r w:rsidRPr="00DC0722">
        <w:t>0 sati</w:t>
      </w:r>
    </w:p>
    <w:p w:rsidRDefault="005C55D6" w:rsidP="005C55D6" w:rsidR="005C55D6" w:rsidRPr="00DC0722">
      <w:pPr>
        <w:jc w:val="center"/>
      </w:pPr>
      <w:r w:rsidRPr="00DC0722">
        <w:t>kod Trgovačkog suda u Rijeci</w:t>
      </w:r>
    </w:p>
    <w:p w:rsidRDefault="005C55D6" w:rsidP="005C55D6" w:rsidR="005C55D6" w:rsidRPr="00DC0722">
      <w:pPr>
        <w:jc w:val="center"/>
      </w:pPr>
      <w:r w:rsidRPr="00DC0722">
        <w:t>Zadarska 1 i 3</w:t>
      </w:r>
    </w:p>
    <w:p w:rsidRDefault="005C55D6" w:rsidP="005C55D6" w:rsidR="005C55D6" w:rsidRPr="00DC0722">
      <w:pPr>
        <w:jc w:val="center"/>
      </w:pPr>
      <w:r w:rsidRPr="00DC0722">
        <w:t>sudnica br. 3, I. kat.</w:t>
      </w:r>
    </w:p>
    <w:p w:rsidRDefault="005C55D6" w:rsidP="005C55D6" w:rsidR="005C55D6" w:rsidRPr="00DC0722">
      <w:pPr>
        <w:jc w:val="both"/>
      </w:pPr>
    </w:p>
    <w:p w:rsidRDefault="005C55D6" w:rsidP="005C55D6" w:rsidR="005C55D6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>
        <w:t>mrežnoj stranici e-O</w:t>
      </w:r>
      <w:r w:rsidRPr="00DC0722">
        <w:t>glasn</w:t>
      </w:r>
      <w:r>
        <w:t>a</w:t>
      </w:r>
      <w:r w:rsidRPr="00DC0722">
        <w:t xml:space="preserve"> ploč</w:t>
      </w:r>
      <w:r>
        <w:t>a</w:t>
      </w:r>
      <w:r w:rsidRPr="00DC0722">
        <w:t xml:space="preserve"> sud</w:t>
      </w:r>
      <w:r>
        <w:t>ova</w:t>
      </w:r>
      <w:r w:rsidRPr="00DC0722">
        <w:t xml:space="preserve"> i objavom na web-stranici Financijske agencije najkasnije 8 dana prije održavanja ročišta.</w:t>
      </w:r>
    </w:p>
    <w:p w:rsidRDefault="00B97E49" w:rsidP="00B97E49" w:rsidR="00B97E49" w:rsidRPr="00DC0722"/>
    <w:p w:rsidRDefault="00B97E49" w:rsidP="00B97E49" w:rsidR="00A14336" w:rsidRPr="00B565C5">
      <w:r w:rsidRPr="00B565C5">
        <w:t xml:space="preserve"> </w:t>
      </w:r>
      <w:r w:rsidR="00BD7B5B" w:rsidRPr="00B565C5">
        <w:t>(</w:t>
      </w:r>
      <w:proofErr w:type="spellStart"/>
      <w:r w:rsidR="00BD7B5B" w:rsidRPr="00B565C5">
        <w:t>Posl</w:t>
      </w:r>
      <w:proofErr w:type="spellEnd"/>
      <w:r w:rsidR="00BD7B5B" w:rsidRPr="00B565C5">
        <w:t xml:space="preserve">. br. 14 </w:t>
      </w:r>
      <w:proofErr w:type="spellStart"/>
      <w:r w:rsidR="00BD7B5B" w:rsidRPr="00B565C5">
        <w:t>Stpn</w:t>
      </w:r>
      <w:proofErr w:type="spellEnd"/>
      <w:r w:rsidR="00BD7B5B" w:rsidRPr="00B565C5">
        <w:t>-</w:t>
      </w:r>
      <w:r w:rsidR="005C55D6">
        <w:t>21</w:t>
      </w:r>
      <w:r w:rsidR="00B03DD4">
        <w:t>/2016</w:t>
      </w:r>
      <w:r w:rsidR="00A14336" w:rsidRPr="00B565C5">
        <w:t xml:space="preserve"> od </w:t>
      </w:r>
      <w:r>
        <w:t>18</w:t>
      </w:r>
      <w:r w:rsidR="00B03DD4">
        <w:t>. listopada</w:t>
      </w:r>
      <w:r w:rsidR="00007E67">
        <w:t xml:space="preserve"> 201</w:t>
      </w:r>
      <w:r w:rsidR="00B03DD4">
        <w:t>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B72" w:rsidR="005E1B72">
      <w:r>
        <w:separator/>
      </w:r>
    </w:p>
  </w:endnote>
  <w:endnote w:id="0" w:type="continuationSeparator">
    <w:p w:rsidRDefault="005E1B72" w:rsidR="005E1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B72" w:rsidR="005E1B72">
      <w:r>
        <w:separator/>
      </w:r>
    </w:p>
  </w:footnote>
  <w:footnote w:id="0" w:type="continuationSeparator">
    <w:p w:rsidRDefault="005E1B72" w:rsidR="005E1B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5C55D6">
      <w:t>21</w:t>
    </w:r>
    <w:r w:rsidR="00B03DD4">
      <w:t>/2016-</w:t>
    </w:r>
    <w:r w:rsidR="00F9248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95026"/>
    <w:rsid w:val="001C2356"/>
    <w:rsid w:val="001E5A2A"/>
    <w:rsid w:val="0021005E"/>
    <w:rsid w:val="00227D7A"/>
    <w:rsid w:val="002901BF"/>
    <w:rsid w:val="002A0C18"/>
    <w:rsid w:val="002D2DDD"/>
    <w:rsid w:val="00333140"/>
    <w:rsid w:val="0038054A"/>
    <w:rsid w:val="00423D62"/>
    <w:rsid w:val="00444610"/>
    <w:rsid w:val="00546779"/>
    <w:rsid w:val="00556C6E"/>
    <w:rsid w:val="005C55D6"/>
    <w:rsid w:val="005E1B72"/>
    <w:rsid w:val="00606084"/>
    <w:rsid w:val="007B319B"/>
    <w:rsid w:val="0081752B"/>
    <w:rsid w:val="0086169B"/>
    <w:rsid w:val="008C0509"/>
    <w:rsid w:val="00A14336"/>
    <w:rsid w:val="00AA3738"/>
    <w:rsid w:val="00AA5FE2"/>
    <w:rsid w:val="00B03DD4"/>
    <w:rsid w:val="00B565C5"/>
    <w:rsid w:val="00B97D51"/>
    <w:rsid w:val="00B97E49"/>
    <w:rsid w:val="00BA1037"/>
    <w:rsid w:val="00BD7B5B"/>
    <w:rsid w:val="00C80A5F"/>
    <w:rsid w:val="00CC14A6"/>
    <w:rsid w:val="00CC3C67"/>
    <w:rsid w:val="00D36B12"/>
    <w:rsid w:val="00D4595D"/>
    <w:rsid w:val="00D5063B"/>
    <w:rsid w:val="00D87D7F"/>
    <w:rsid w:val="00D942E9"/>
    <w:rsid w:val="00E22407"/>
    <w:rsid w:val="00E5454E"/>
    <w:rsid w:val="00F74D93"/>
    <w:rsid w:val="00F9248F"/>
    <w:rsid w:val="00FB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B3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B31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319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B3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B31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319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Stpn-21/2016</izvorni_sadrzaj>
    <derivirana_varijabla naziv="DomainObject.Predmet.OznakaBroj_1">Stpn-21/2016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LIKA GRADNJA d.o.o.  Plitvička Jezera</izvorni_sadrzaj>
    <derivirana_varijabla naziv="DomainObject.Predmet.StrankaFormated_1">  LIKA GRADNJA d.o.o.  Plitvička Jezera</derivirana_varijabla>
  </DomainObject.Predmet.StrankaFormated>
  <DomainObject.Predmet.StrankaFormatedOIB>
    <izvorni_sadrzaj>  LIKA GRADNJA d.o.o.  Plitvička Jezera, OIB 44150572731</izvorni_sadrzaj>
    <derivirana_varijabla naziv="DomainObject.Predmet.StrankaFormatedOIB_1">  LIKA GRADNJA d.o.o.  Plitvička Jezera, OIB 44150572731</derivirana_varijabla>
  </DomainObject.Predmet.StrankaFormatedOIB>
  <DomainObject.Predmet.StrankaFormatedWithAdress>
    <izvorni_sadrzaj> LIKA GRADNJA d.o.o.  Plitvička Jezera, Smoljanac 40, 53231 Plitvička Jezera</izvorni_sadrzaj>
    <derivirana_varijabla naziv="DomainObject.Predmet.StrankaFormatedWithAdress_1"> LIKA GRADNJA d.o.o.  Plitvička Jezera, Smoljanac 40, 53231 Plitvička Jezera</derivirana_varijabla>
  </DomainObject.Predmet.StrankaFormatedWithAdress>
  <DomainObject.Predmet.StrankaFormatedWithAdressOIB>
    <izvorni_sadrzaj> LIKA GRADNJA d.o.o.  Plitvička Jezera, OIB 44150572731, Smoljanac 40, 53231 Plitvička Jezera</izvorni_sadrzaj>
    <derivirana_varijabla naziv="DomainObject.Predmet.StrankaFormatedWithAdressOIB_1"> LIKA GRADNJA d.o.o.  Plitvička Jezera, OIB 44150572731, Smoljanac 40, 53231 Plitvička Jezera</derivirana_varijabla>
  </DomainObject.Predmet.StrankaFormatedWithAdressOIB>
  <DomainObject.Predmet.StrankaWithAdress>
    <izvorni_sadrzaj>LIKA GRADNJA d.o.o.  Plitvička Jezera Smoljanac 40,53231 Plitvička Jezera</izvorni_sadrzaj>
    <derivirana_varijabla naziv="DomainObject.Predmet.StrankaWithAdress_1">LIKA GRADNJA d.o.o.  Plitvička Jezera Smoljanac 40,53231 Plitvička Jezera</derivirana_varijabla>
  </DomainObject.Predmet.StrankaWithAdress>
  <DomainObject.Predmet.StrankaWithAdressOIB>
    <izvorni_sadrzaj>LIKA GRADNJA d.o.o.  Plitvička Jezera, OIB 44150572731, Smoljanac 40,53231 Plitvička Jezera</izvorni_sadrzaj>
    <derivirana_varijabla naziv="DomainObject.Predmet.StrankaWithAdressOIB_1">LIKA GRADNJA d.o.o.  Plitvička Jezera, OIB 44150572731, Smoljanac 40,53231 Plitvička Jezera</derivirana_varijabla>
  </DomainObject.Predmet.StrankaWithAdressOIB>
  <DomainObject.Predmet.StrankaNazivFormated>
    <izvorni_sadrzaj>LIKA GRADNJA d.o.o.  Plitvička Jezera</izvorni_sadrzaj>
    <derivirana_varijabla naziv="DomainObject.Predmet.StrankaNazivFormated_1">LIKA GRADNJA d.o.o.  Plitvička Jezera</derivirana_varijabla>
  </DomainObject.Predmet.StrankaNazivFormated>
  <DomainObject.Predmet.StrankaNazivFormatedOIB>
    <izvorni_sadrzaj>LIKA GRADNJA d.o.o.  Plitvička Jezera, OIB 44150572731</izvorni_sadrzaj>
    <derivirana_varijabla naziv="DomainObject.Predmet.StrankaNazivFormatedOIB_1">LIKA GRADNJA d.o.o.  Plitvička Jezera, OIB 44150572731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LIKA GRADNJA d.o.o.  Plitvička Jezera</item>
    </izvorni_sadrzaj>
    <derivirana_varijabla naziv="DomainObject.Predmet.StrankaListFormated_1">
      <item>LIKA GRADNJA d.o.o.  Plitvička Jezera</item>
    </derivirana_varijabla>
  </DomainObject.Predmet.StrankaListFormated>
  <DomainObject.Predmet.StrankaListFormatedOIB>
    <izvorni_sadrzaj>
      <item>LIKA GRADNJA d.o.o.  Plitvička Jezera, OIB 44150572731</item>
    </izvorni_sadrzaj>
    <derivirana_varijabla naziv="DomainObject.Predmet.StrankaListFormatedOIB_1">
      <item>LIKA GRADNJA d.o.o.  Plitvička Jezera, OIB 44150572731</item>
    </derivirana_varijabla>
  </DomainObject.Predmet.StrankaListFormatedOIB>
  <DomainObject.Predmet.StrankaListFormatedWithAdress>
    <izvorni_sadrzaj>
      <item>LIKA GRADNJA d.o.o.  Plitvička Jezera, Smoljanac 40, 53231 Plitvička Jezera</item>
    </izvorni_sadrzaj>
    <derivirana_varijabla naziv="DomainObject.Predmet.StrankaListFormatedWithAdress_1">
      <item>LIKA GRADNJA d.o.o.  Plitvička Jezera, Smoljanac 40, 53231 Plitvička Jezera</item>
    </derivirana_varijabla>
  </DomainObject.Predmet.StrankaListFormatedWithAdress>
  <DomainObject.Predmet.StrankaListFormatedWithAdressOIB>
    <izvorni_sadrzaj>
      <item>LIKA GRADNJA d.o.o.  Plitvička Jezera, OIB 44150572731, Smoljanac 40, 53231 Plitvička Jezera</item>
    </izvorni_sadrzaj>
    <derivirana_varijabla naziv="DomainObject.Predmet.StrankaListFormatedWithAdressOIB_1">
      <item>LIKA GRADNJA d.o.o.  Plitvička Jezera, OIB 44150572731, Smoljanac 40, 53231 Plitvička Jezera</item>
    </derivirana_varijabla>
  </DomainObject.Predmet.StrankaListFormatedWithAdressOIB>
  <DomainObject.Predmet.StrankaListNazivFormated>
    <izvorni_sadrzaj>
      <item>LIKA GRADNJA d.o.o.  Plitvička Jezera</item>
    </izvorni_sadrzaj>
    <derivirana_varijabla naziv="DomainObject.Predmet.StrankaListNazivFormated_1">
      <item>LIKA GRADNJA d.o.o.  Plitvička Jezera</item>
    </derivirana_varijabla>
  </DomainObject.Predmet.StrankaListNazivFormated>
  <DomainObject.Predmet.StrankaListNazivFormatedOIB>
    <izvorni_sadrzaj>
      <item>LIKA GRADNJA d.o.o.  Plitvička Jezera, OIB 44150572731</item>
    </izvorni_sadrzaj>
    <derivirana_varijabla naziv="DomainObject.Predmet.StrankaListNazivFormatedOIB_1">
      <item>LIKA GRADNJA d.o.o.  Plitvička Jezera, OIB 44150572731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LIKA GRADNJA d.o.o.  Plitvička Jezera</izvorni_sadrzaj>
    <derivirana_varijabla naziv="DomainObject.Predmet.StrankaIDrugi_1">LIKA GRADNJA d.o.o.  Plitvička Jezera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LIKA GRADNJA d.o.o.  Plitvička Jezera, OIB 44150572731, Smoljanac 40, 53231 Plitvička Jezera</izvorni_sadrzaj>
    <derivirana_varijabla naziv="DomainObject.Predmet.StrankaIDrugiAdressOIB_1">LIKA GRADNJA d.o.o.  Plitvička Jezera, OIB 44150572731, Smoljanac 40, 53231 Plitvička Jezera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LIKA GRADNJA d.o.o.  Plitvička Jezera</item>
    </izvorni_sadrzaj>
    <derivirana_varijabla naziv="DomainObject.Predmet.SudioniciListNaziv_1">
      <item>LIKA GRADNJA d.o.o.  Plitvička Jezera</item>
    </derivirana_varijabla>
  </DomainObject.Predmet.SudioniciListNaziv>
  <DomainObject.Predmet.SudioniciListAdressOIB>
    <izvorni_sadrzaj>
      <item>LIKA GRADNJA d.o.o.  Plitvička Jezera, OIB 44150572731, Smoljanac 40,53231 Plitvička Jezera</item>
    </izvorni_sadrzaj>
    <derivirana_varijabla naziv="DomainObject.Predmet.SudioniciListAdressOIB_1">
      <item>LIKA GRADNJA d.o.o.  Plitvička Jezera, OIB 44150572731, Smoljanac 40,53231 Plitvička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44150572731</item>
    </izvorni_sadrzaj>
    <derivirana_varijabla naziv="DomainObject.Predmet.SudioniciListNazivOIB_1">
      <item>, OIB 44150572731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111</properties:Words>
  <properties:Characters>645</properties:Characters>
  <properties:Lines>28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2016-10-18T11:51:00Z</dcterms:created>
  <dc:creator>vjelenovic</dc:creator>
  <cp:lastModifiedBy>Danijela Fumić</cp:lastModifiedBy>
  <cp:lastPrinted>2016-10-18T11:51:00Z</cp:lastPrinted>
  <dcterms:modified xmlns:xsi="http://www.w3.org/2001/XMLSchema-instance" xsi:type="dcterms:W3CDTF">2016-10-18T11:56:00Z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