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c856" w14:paraId="256c856" w:rsidRDefault="00076114" w:rsidP="00076114" w:rsidR="00076114" w:rsidRPr="00000567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000567">
        <w:tc>
          <w:tcPr>
            <w:tcW w:type="dxa" w:w="3060"/>
          </w:tcPr>
          <w:p w:rsidRDefault="005F2AFB" w:rsidP="005F2AFB" w:rsidR="005F2AFB" w:rsidRPr="0000056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00567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000567">
            <w:r w:rsidRPr="00000567">
              <w:t>Trgovački sud u Zagrebu</w:t>
            </w:r>
          </w:p>
          <w:p w:rsidRDefault="005F2AFB" w:rsidP="00F353E4" w:rsidR="005F2AFB" w:rsidRPr="00000567">
            <w:r w:rsidRPr="00000567">
              <w:t>Zagreb, Amruševa 2/II</w:t>
            </w:r>
          </w:p>
        </w:tc>
      </w:tr>
    </w:tbl>
    <w:p w:rsidRDefault="005F2AFB" w:rsidP="005F2AFB" w:rsidR="005F2AFB" w:rsidRPr="00000567">
      <w:pPr>
        <w:rPr>
          <w:b/>
        </w:rPr>
      </w:pPr>
    </w:p>
    <w:p w:rsidRDefault="005F2AFB" w:rsidP="005F2AFB" w:rsidR="005F2AFB" w:rsidRPr="00000567"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</w:r>
      <w:r w:rsidRPr="00000567">
        <w:rPr>
          <w:b/>
        </w:rPr>
        <w:tab/>
        <w:t xml:space="preserve"> </w:t>
      </w:r>
      <w:r w:rsidRPr="00000567">
        <w:rPr>
          <w:b/>
        </w:rPr>
        <w:tab/>
        <w:t xml:space="preserve"> </w:t>
      </w:r>
      <w:r w:rsidR="00047374" w:rsidRPr="00000567">
        <w:t>89</w:t>
      </w:r>
      <w:r w:rsidRPr="00000567">
        <w:t>.</w:t>
      </w:r>
      <w:r w:rsidRPr="00000567">
        <w:rPr>
          <w:b/>
        </w:rPr>
        <w:t xml:space="preserve"> </w:t>
      </w:r>
      <w:r w:rsidRPr="00000567">
        <w:t>St-</w:t>
      </w:r>
      <w:r w:rsidR="00AB299D" w:rsidRPr="00000567">
        <w:t>5162/15-14</w:t>
      </w:r>
    </w:p>
    <w:p w:rsidRDefault="00076114" w:rsidP="00076114" w:rsidR="00076114" w:rsidRPr="00000567"/>
    <w:p w:rsidRDefault="005F2AFB" w:rsidP="005F2AFB" w:rsidR="005F2AFB" w:rsidRPr="00000567"/>
    <w:p w:rsidRDefault="005F2AFB" w:rsidP="005F2AFB" w:rsidR="005F2AFB" w:rsidRPr="00000567">
      <w:pPr>
        <w:jc w:val="center"/>
      </w:pPr>
      <w:r w:rsidRPr="00000567">
        <w:t xml:space="preserve">R E P U B L I K A   H R V A T S K A </w:t>
      </w:r>
    </w:p>
    <w:p w:rsidRDefault="005F2AFB" w:rsidP="005F2AFB" w:rsidR="005F2AFB" w:rsidRPr="00000567">
      <w:pPr>
        <w:ind w:left="2880"/>
        <w:jc w:val="right"/>
      </w:pPr>
    </w:p>
    <w:p w:rsidRDefault="005F2AFB" w:rsidP="005F2AFB" w:rsidR="005F2AFB" w:rsidRPr="00000567">
      <w:pPr>
        <w:ind w:left="2880"/>
      </w:pPr>
      <w:r w:rsidRPr="00000567">
        <w:t xml:space="preserve">              R J E Š E NJ E </w:t>
      </w:r>
      <w:r w:rsidRPr="00000567">
        <w:tab/>
      </w:r>
      <w:r w:rsidRPr="00000567">
        <w:tab/>
      </w:r>
      <w:r w:rsidRPr="00000567">
        <w:tab/>
      </w:r>
      <w:r w:rsidRPr="00000567">
        <w:tab/>
      </w:r>
      <w:r w:rsidRPr="00000567">
        <w:tab/>
      </w:r>
    </w:p>
    <w:p w:rsidRDefault="005F2AFB" w:rsidP="005F2AFB" w:rsidR="005F2AFB" w:rsidRPr="00000567">
      <w:pPr>
        <w:jc w:val="both"/>
      </w:pPr>
      <w:r w:rsidRPr="00000567">
        <w:tab/>
      </w:r>
    </w:p>
    <w:p w:rsidRDefault="005F2AFB" w:rsidP="00E60043" w:rsidR="009E3981" w:rsidRPr="00000567">
      <w:pPr>
        <w:ind w:firstLine="708"/>
        <w:jc w:val="both"/>
        <w:rPr>
          <w:lang w:val="pt-BR"/>
        </w:rPr>
      </w:pPr>
      <w:r w:rsidRPr="00000567">
        <w:t xml:space="preserve">Trgovački sud u Zagrebu, po sucu </w:t>
      </w:r>
      <w:r w:rsidR="00047374" w:rsidRPr="00000567">
        <w:t>Nikolini Dorić Hadžisejdić</w:t>
      </w:r>
      <w:r w:rsidRPr="00000567">
        <w:t>, u</w:t>
      </w:r>
      <w:r w:rsidRPr="00000567">
        <w:rPr>
          <w:lang w:val="pt-BR"/>
        </w:rPr>
        <w:t xml:space="preserve"> stečajnom postupku u povodu prijedloga predlagatelja </w:t>
      </w:r>
      <w:r w:rsidR="00047374" w:rsidRPr="00000567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AB299D" w:rsidRPr="00000567">
        <w:rPr>
          <w:lang w:val="pt-BR"/>
        </w:rPr>
        <w:t>DISKONT ODJEĆE I OBUĆE d.o.o., Zagreb, Konjšćinski zavoj 1, OIB 01047165882</w:t>
      </w:r>
      <w:r w:rsidR="009E3981" w:rsidRPr="00000567">
        <w:rPr>
          <w:lang w:val="pt-BR"/>
        </w:rPr>
        <w:t xml:space="preserve">, </w:t>
      </w:r>
      <w:r w:rsidR="00047374" w:rsidRPr="00000567">
        <w:rPr>
          <w:lang w:val="pt-BR"/>
        </w:rPr>
        <w:t>1</w:t>
      </w:r>
      <w:r w:rsidR="00022427" w:rsidRPr="00000567">
        <w:rPr>
          <w:lang w:val="pt-BR"/>
        </w:rPr>
        <w:t>1</w:t>
      </w:r>
      <w:r w:rsidRPr="00000567">
        <w:rPr>
          <w:lang w:val="pt-BR"/>
        </w:rPr>
        <w:t xml:space="preserve">. </w:t>
      </w:r>
      <w:r w:rsidR="00047374" w:rsidRPr="00000567">
        <w:rPr>
          <w:lang w:val="pt-BR"/>
        </w:rPr>
        <w:t>svibnja</w:t>
      </w:r>
      <w:r w:rsidRPr="00000567">
        <w:rPr>
          <w:lang w:val="pt-BR"/>
        </w:rPr>
        <w:t xml:space="preserve"> 2016</w:t>
      </w:r>
      <w:r w:rsidR="009E3981" w:rsidRPr="00000567">
        <w:rPr>
          <w:lang w:val="pt-BR"/>
        </w:rPr>
        <w:t>.</w:t>
      </w:r>
      <w:r w:rsidR="009E3981" w:rsidRPr="00000567">
        <w:t>,</w:t>
      </w:r>
    </w:p>
    <w:p w:rsidRDefault="00664F42" w:rsidP="00076114" w:rsidR="00664F42" w:rsidRPr="00000567"/>
    <w:p w:rsidRDefault="00076114" w:rsidP="00664F42" w:rsidR="00076114" w:rsidRPr="00000567">
      <w:pPr>
        <w:jc w:val="center"/>
      </w:pPr>
      <w:r w:rsidRPr="00000567">
        <w:t>r i j e š i o    j e</w:t>
      </w:r>
    </w:p>
    <w:p w:rsidRDefault="00664F42" w:rsidP="00664F42" w:rsidR="00664F42" w:rsidRPr="00000567"/>
    <w:p w:rsidRDefault="00664F42" w:rsidP="00E60043" w:rsidR="00664F42" w:rsidRPr="0000056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00567">
        <w:rPr>
          <w:rFonts w:hAnsi="Times New Roman" w:ascii="Times New Roman"/>
          <w:szCs w:val="24"/>
        </w:rPr>
        <w:t xml:space="preserve">I. </w:t>
      </w:r>
      <w:r w:rsidR="000B62CD" w:rsidRPr="00000567">
        <w:rPr>
          <w:rFonts w:hAnsi="Times New Roman" w:ascii="Times New Roman"/>
          <w:szCs w:val="24"/>
        </w:rPr>
        <w:t xml:space="preserve">Dužniku </w:t>
      </w:r>
      <w:r w:rsidR="00AB299D" w:rsidRPr="00000567">
        <w:rPr>
          <w:rFonts w:hAnsi="Times New Roman" w:ascii="Times New Roman"/>
          <w:szCs w:val="24"/>
          <w:lang w:val="pt-BR"/>
        </w:rPr>
        <w:t>DISKONT ODJEĆE I OBUĆE d.o.o., Zagreb, Konjšćinski zavoj 1, OIB 01047165882</w:t>
      </w:r>
      <w:r w:rsidR="00EC3788" w:rsidRPr="00000567">
        <w:rPr>
          <w:rFonts w:hAnsi="Times New Roman" w:ascii="Times New Roman"/>
          <w:szCs w:val="24"/>
        </w:rPr>
        <w:t>,</w:t>
      </w:r>
      <w:r w:rsidR="00461EEC" w:rsidRPr="00000567">
        <w:rPr>
          <w:rFonts w:hAnsi="Times New Roman" w:ascii="Times New Roman"/>
          <w:szCs w:val="24"/>
        </w:rPr>
        <w:t xml:space="preserve"> </w:t>
      </w:r>
      <w:r w:rsidR="00047374" w:rsidRPr="00000567">
        <w:rPr>
          <w:rFonts w:hAnsi="Times New Roman" w:ascii="Times New Roman"/>
          <w:szCs w:val="24"/>
        </w:rPr>
        <w:t xml:space="preserve">imenuje se </w:t>
      </w:r>
      <w:r w:rsidR="00590128">
        <w:rPr>
          <w:rFonts w:hAnsi="Times New Roman" w:ascii="Times New Roman"/>
          <w:szCs w:val="24"/>
        </w:rPr>
        <w:t>Ivan Samac</w:t>
      </w:r>
      <w:r w:rsidR="00E60043" w:rsidRPr="00000567">
        <w:rPr>
          <w:rFonts w:hAnsi="Times New Roman" w:ascii="Times New Roman"/>
          <w:szCs w:val="24"/>
        </w:rPr>
        <w:t xml:space="preserve"> </w:t>
      </w:r>
      <w:r w:rsidR="00AE78F1" w:rsidRPr="00000567">
        <w:rPr>
          <w:rFonts w:hAnsi="Times New Roman" w:ascii="Times New Roman"/>
          <w:szCs w:val="24"/>
        </w:rPr>
        <w:t xml:space="preserve">iz </w:t>
      </w:r>
      <w:r w:rsidR="00E60043" w:rsidRPr="00000567">
        <w:rPr>
          <w:rFonts w:hAnsi="Times New Roman" w:ascii="Times New Roman"/>
          <w:szCs w:val="24"/>
        </w:rPr>
        <w:t>Zagreba</w:t>
      </w:r>
      <w:r w:rsidR="00AE78F1" w:rsidRPr="00000567">
        <w:rPr>
          <w:rFonts w:hAnsi="Times New Roman" w:ascii="Times New Roman"/>
          <w:szCs w:val="24"/>
        </w:rPr>
        <w:t xml:space="preserve">, </w:t>
      </w:r>
      <w:r w:rsidR="00590128">
        <w:rPr>
          <w:rFonts w:hAnsi="Times New Roman" w:ascii="Times New Roman"/>
          <w:szCs w:val="24"/>
        </w:rPr>
        <w:t>Hrgovići 97</w:t>
      </w:r>
      <w:r w:rsidR="00AE78F1" w:rsidRPr="00000567">
        <w:rPr>
          <w:rFonts w:hAnsi="Times New Roman" w:ascii="Times New Roman"/>
          <w:szCs w:val="24"/>
        </w:rPr>
        <w:t xml:space="preserve">, OIB: </w:t>
      </w:r>
      <w:r w:rsidR="00590128">
        <w:rPr>
          <w:rFonts w:hAnsi="Times New Roman" w:ascii="Times New Roman"/>
          <w:szCs w:val="24"/>
        </w:rPr>
        <w:t>81141078908</w:t>
      </w:r>
      <w:r w:rsidR="000B62CD" w:rsidRPr="00000567">
        <w:rPr>
          <w:rFonts w:hAnsi="Times New Roman" w:ascii="Times New Roman"/>
          <w:szCs w:val="24"/>
        </w:rPr>
        <w:t>, privremenim stečajnim upraviteljem</w:t>
      </w:r>
      <w:r w:rsidR="005C601B" w:rsidRPr="00000567">
        <w:rPr>
          <w:rFonts w:hAnsi="Times New Roman" w:ascii="Times New Roman"/>
          <w:szCs w:val="24"/>
        </w:rPr>
        <w:t>.</w:t>
      </w:r>
      <w:r w:rsidR="00D57D9F" w:rsidRPr="00000567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000567">
      <w:pPr>
        <w:tabs>
          <w:tab w:pos="1260" w:val="num"/>
        </w:tabs>
        <w:jc w:val="both"/>
      </w:pPr>
      <w:r w:rsidRPr="00000567">
        <w:t xml:space="preserve">             </w:t>
      </w:r>
      <w:r w:rsidR="00664F42" w:rsidRPr="00000567">
        <w:t xml:space="preserve">II. </w:t>
      </w:r>
      <w:r w:rsidR="005F2AFB" w:rsidRPr="00000567">
        <w:t>Dužnost je privremenog stečajnog upravitelja</w:t>
      </w:r>
      <w:r w:rsidR="00076114" w:rsidRPr="00000567">
        <w:t xml:space="preserve"> utvrditi</w:t>
      </w:r>
      <w:r w:rsidR="00047374" w:rsidRPr="00000567">
        <w:t xml:space="preserve"> da li kod dužnika i nadalje postoji stečajni razlog, utvrditi</w:t>
      </w:r>
      <w:r w:rsidR="00076114" w:rsidRPr="00000567">
        <w:t xml:space="preserve"> imovinu stečajnog dužnika i njenu vrijednost, sta</w:t>
      </w:r>
      <w:r w:rsidR="00664F42" w:rsidRPr="00000567">
        <w:t>nje obveza stečajnog dužnika, zatim je li</w:t>
      </w:r>
      <w:r w:rsidR="00076114" w:rsidRPr="00000567">
        <w:t xml:space="preserve"> imovina stečajnog dužnika dovoljna za namire</w:t>
      </w:r>
      <w:r w:rsidR="00664F42" w:rsidRPr="00000567">
        <w:t>nje troškova stečajnog postupka</w:t>
      </w:r>
      <w:r w:rsidR="00076114" w:rsidRPr="00000567">
        <w:t xml:space="preserve"> te koliki je iznos predvidivih troškova prethodnog i stečajnog postupka.  </w:t>
      </w:r>
    </w:p>
    <w:p w:rsidRDefault="00076114" w:rsidP="00E60043" w:rsidR="00076114" w:rsidRPr="00000567">
      <w:pPr>
        <w:ind w:firstLine="708"/>
      </w:pPr>
      <w:r w:rsidRPr="00000567">
        <w:t>III</w:t>
      </w:r>
      <w:r w:rsidR="00664F42" w:rsidRPr="00000567">
        <w:t>.</w:t>
      </w:r>
      <w:r w:rsidRPr="00000567">
        <w:t xml:space="preserve">  Ovo rješenje će se dostaviti sudskom registru ovog suda. </w:t>
      </w:r>
    </w:p>
    <w:p w:rsidRDefault="00076114" w:rsidP="00076114" w:rsidR="00076114" w:rsidRPr="00000567"/>
    <w:p w:rsidRDefault="00076114" w:rsidP="00076114" w:rsidR="00076114" w:rsidRPr="00000567"/>
    <w:p w:rsidRDefault="00076114" w:rsidP="00664F42" w:rsidR="00076114" w:rsidRPr="00000567">
      <w:pPr>
        <w:jc w:val="center"/>
      </w:pPr>
      <w:r w:rsidRPr="00000567">
        <w:t>Obrazloženje</w:t>
      </w:r>
    </w:p>
    <w:p w:rsidRDefault="00076114" w:rsidP="00076114" w:rsidR="00076114" w:rsidRPr="00000567"/>
    <w:p w:rsidRDefault="00047374" w:rsidP="001F0CBE" w:rsidR="00673511" w:rsidRPr="00000567">
      <w:pPr>
        <w:ind w:firstLine="720"/>
        <w:jc w:val="both"/>
      </w:pPr>
      <w:r w:rsidRPr="00000567">
        <w:t>Financijska agencija, RC Zagreb, Podružnica Zagreb,</w:t>
      </w:r>
      <w:r w:rsidR="00673511" w:rsidRPr="00000567">
        <w:rPr>
          <w:lang w:val="pt-BR"/>
        </w:rPr>
        <w:t xml:space="preserve"> kao predlagatelj</w:t>
      </w:r>
      <w:r w:rsidR="005F2AFB" w:rsidRPr="00000567">
        <w:rPr>
          <w:lang w:val="pt-BR"/>
        </w:rPr>
        <w:t xml:space="preserve">, </w:t>
      </w:r>
      <w:r w:rsidR="00673511" w:rsidRPr="00000567">
        <w:t>podnijela</w:t>
      </w:r>
      <w:r w:rsidR="005F2AFB" w:rsidRPr="00000567">
        <w:t xml:space="preserve"> je prijedlog da se nad</w:t>
      </w:r>
      <w:r w:rsidR="00673511" w:rsidRPr="00000567">
        <w:t xml:space="preserve"> dužnikom  </w:t>
      </w:r>
      <w:r w:rsidR="00AB299D" w:rsidRPr="00000567">
        <w:rPr>
          <w:lang w:val="pt-BR"/>
        </w:rPr>
        <w:t>DISKONT ODJEĆE I OBUĆE d.o.o., Zagreb, Konjšćinski zavoj 1, OIB 01047165882</w:t>
      </w:r>
      <w:r w:rsidR="005F2AFB" w:rsidRPr="00000567">
        <w:t xml:space="preserve"> otvori stečaj</w:t>
      </w:r>
      <w:r w:rsidR="00673511" w:rsidRPr="00000567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000567">
      <w:pPr>
        <w:ind w:firstLine="708"/>
        <w:jc w:val="both"/>
      </w:pPr>
      <w:r w:rsidRPr="00000567">
        <w:t>Financijska agencija, kao predlagatelj, navela je u prijedlogu za otvaranje stečajn</w:t>
      </w:r>
      <w:r w:rsidR="001F0CBE" w:rsidRPr="00000567">
        <w:t xml:space="preserve">og postupka kako dužnik na dan </w:t>
      </w:r>
      <w:r w:rsidR="00AB299D" w:rsidRPr="00000567">
        <w:t>24. rujna</w:t>
      </w:r>
      <w:r w:rsidRPr="00000567">
        <w:t xml:space="preserve"> 2015. u Očevidniku redoslijeda osnova za plaćanje ima evidentirane neizvršene osnove za plaćanje u neprekinutom razdoblju od 120 dana, u ukupnom iznosu od </w:t>
      </w:r>
      <w:r w:rsidR="00AB299D" w:rsidRPr="00000567">
        <w:t>9.884,66</w:t>
      </w:r>
      <w:r w:rsidRPr="00000567"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 w:rsidRPr="00000567">
      <w:pPr>
        <w:ind w:firstLine="708"/>
        <w:jc w:val="both"/>
      </w:pPr>
      <w:r w:rsidRPr="00000567">
        <w:lastRenderedPageBreak/>
        <w:t>Prije ročišta radi očitovanja o prijedlogu za otvaranje stečajnog postupka određenog za 1</w:t>
      </w:r>
      <w:r w:rsidR="00AB299D" w:rsidRPr="00000567">
        <w:t>0</w:t>
      </w:r>
      <w:r w:rsidRPr="00000567">
        <w:t>. svibnja 2016. predlagatelj se pisano očitovao navodeći da u cijelosti ostaje kod prijedloga za otvaranje stečajnog postupka nad dužnikom,  a dužnik iako uredno pozvan nije pristupio na ročište niti je dostavio izvješće o financijsko gospodarskom stanju dužnika, a na što je bio</w:t>
      </w:r>
      <w:r w:rsidR="00825DFF" w:rsidRPr="00000567">
        <w:t xml:space="preserve"> uredno</w:t>
      </w:r>
      <w:r w:rsidRPr="00000567">
        <w:t xml:space="preserve"> pozvan zaključkom od 3. veljače 2016.   </w:t>
      </w:r>
    </w:p>
    <w:p w:rsidRDefault="00664F42" w:rsidP="005F2AFB" w:rsidR="00076114" w:rsidRPr="00000567">
      <w:pPr>
        <w:ind w:firstLine="708"/>
        <w:jc w:val="both"/>
      </w:pPr>
      <w:r w:rsidRPr="00000567">
        <w:t>Prema odredbi čl.</w:t>
      </w:r>
      <w:r w:rsidR="00076114" w:rsidRPr="00000567">
        <w:t xml:space="preserve"> </w:t>
      </w:r>
      <w:r w:rsidR="005F2AFB" w:rsidRPr="00000567">
        <w:t>132</w:t>
      </w:r>
      <w:r w:rsidRPr="00000567">
        <w:t>. st.</w:t>
      </w:r>
      <w:r w:rsidR="00076114" w:rsidRPr="00000567">
        <w:t xml:space="preserve"> 1. </w:t>
      </w:r>
      <w:r w:rsidR="00150D89" w:rsidRPr="00000567">
        <w:t xml:space="preserve">Stečajnog zakona („Narodne novine“ broj broj </w:t>
      </w:r>
      <w:r w:rsidR="005F2AFB" w:rsidRPr="00000567">
        <w:t>71/15</w:t>
      </w:r>
      <w:r w:rsidR="00150D89" w:rsidRPr="00000567">
        <w:t xml:space="preserve">, dalje: SZ) </w:t>
      </w:r>
      <w:r w:rsidR="00E60043" w:rsidRPr="00000567">
        <w:t>a</w:t>
      </w:r>
      <w:r w:rsidR="005F2AFB" w:rsidRPr="00000567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000567">
      <w:pPr>
        <w:ind w:firstLine="708"/>
        <w:jc w:val="both"/>
      </w:pPr>
      <w:r w:rsidRPr="00000567">
        <w:t>S obzirom na to da</w:t>
      </w:r>
      <w:r w:rsidR="00076114" w:rsidRPr="00000567">
        <w:t xml:space="preserve"> u ovoj fazi stečajnog postupka nije bilo moguće utvrditi status i stanje obveza dužnika, </w:t>
      </w:r>
      <w:r w:rsidR="00825DFF" w:rsidRPr="00000567">
        <w:t>stanje imovine dužnika kao niti</w:t>
      </w:r>
      <w:r w:rsidR="00455BDE" w:rsidRPr="00000567">
        <w:t xml:space="preserve"> m</w:t>
      </w:r>
      <w:r w:rsidR="00076114" w:rsidRPr="00000567">
        <w:t>ogućnost da se imovinom dužnika pokriju troškov</w:t>
      </w:r>
      <w:r w:rsidRPr="00000567">
        <w:t xml:space="preserve">i stečajnog postupka, </w:t>
      </w:r>
      <w:r w:rsidR="00455BDE" w:rsidRPr="00000567">
        <w:t xml:space="preserve">valjalo je </w:t>
      </w:r>
      <w:r w:rsidRPr="00000567">
        <w:t xml:space="preserve">na temelju odredbe čl. </w:t>
      </w:r>
      <w:r w:rsidR="00455BDE" w:rsidRPr="00000567">
        <w:t>118</w:t>
      </w:r>
      <w:r w:rsidRPr="00000567">
        <w:t xml:space="preserve">. SZ-a </w:t>
      </w:r>
      <w:r w:rsidR="00455BDE" w:rsidRPr="00000567">
        <w:t xml:space="preserve">imenovati </w:t>
      </w:r>
      <w:r w:rsidR="005F2AFB" w:rsidRPr="00000567">
        <w:t>privremenog</w:t>
      </w:r>
      <w:r w:rsidR="00076114" w:rsidRPr="00000567">
        <w:t xml:space="preserve"> </w:t>
      </w:r>
      <w:r w:rsidR="005F2AFB" w:rsidRPr="00000567">
        <w:t>stečajnog</w:t>
      </w:r>
      <w:r w:rsidR="005C601B" w:rsidRPr="00000567">
        <w:t xml:space="preserve"> </w:t>
      </w:r>
      <w:r w:rsidR="005F2AFB" w:rsidRPr="00000567">
        <w:t>upravitelja</w:t>
      </w:r>
      <w:r w:rsidRPr="00000567">
        <w:t>, čiji su zadaci određeni toč</w:t>
      </w:r>
      <w:r w:rsidR="0023291B" w:rsidRPr="00000567">
        <w:t>k</w:t>
      </w:r>
      <w:r w:rsidRPr="00000567">
        <w:t>om</w:t>
      </w:r>
      <w:r w:rsidR="00076114" w:rsidRPr="00000567">
        <w:t xml:space="preserve"> II</w:t>
      </w:r>
      <w:r w:rsidRPr="00000567">
        <w:t>.</w:t>
      </w:r>
      <w:r w:rsidR="00076114" w:rsidRPr="00000567">
        <w:t xml:space="preserve"> ovog rješenja, a nakon čega će se uz ispunjenje ostalih pretpostavki i nakon pri</w:t>
      </w:r>
      <w:r w:rsidR="005F2AFB" w:rsidRPr="00000567">
        <w:t>mitka izvješća privremeog</w:t>
      </w:r>
      <w:r w:rsidR="005C601B" w:rsidRPr="00000567">
        <w:t xml:space="preserve"> steča</w:t>
      </w:r>
      <w:r w:rsidR="005F2AFB" w:rsidRPr="00000567">
        <w:t>jnog upravitelja</w:t>
      </w:r>
      <w:r w:rsidR="00076114" w:rsidRPr="00000567">
        <w:t xml:space="preserve"> odrediti ročište radi rasprave i odlučivanja o otvaranju stečajnog postupka.</w:t>
      </w:r>
    </w:p>
    <w:p w:rsidRDefault="00455BDE" w:rsidP="005F2AFB" w:rsidR="00076114" w:rsidRPr="00000567">
      <w:pPr>
        <w:ind w:firstLine="708"/>
        <w:jc w:val="both"/>
      </w:pPr>
      <w:r w:rsidRPr="00000567">
        <w:t xml:space="preserve">Privremeni stečajni upravitelj izabran je metodom slučajnog odabira s liste A stečajnih upravitelja, sukladno odredbi čl. </w:t>
      </w:r>
      <w:r w:rsidR="00825DFF" w:rsidRPr="00000567">
        <w:t xml:space="preserve">84. st.1. SZ-a u vezi odredbe čl. 118. st.2. toč. 1. SZ-a. </w:t>
      </w:r>
      <w:r w:rsidRPr="00000567">
        <w:t xml:space="preserve"> </w:t>
      </w:r>
      <w:r w:rsidR="00076114" w:rsidRPr="00000567">
        <w:t xml:space="preserve"> </w:t>
      </w:r>
    </w:p>
    <w:p w:rsidRDefault="00076114" w:rsidP="00076114" w:rsidR="00076114" w:rsidRPr="00000567"/>
    <w:p w:rsidRDefault="00664F42" w:rsidP="00664F42" w:rsidR="00076114" w:rsidRPr="00000567">
      <w:pPr>
        <w:jc w:val="center"/>
      </w:pPr>
      <w:r w:rsidRPr="00000567">
        <w:t xml:space="preserve">U </w:t>
      </w:r>
      <w:r w:rsidR="00076114" w:rsidRPr="00000567">
        <w:t>Zagreb</w:t>
      </w:r>
      <w:r w:rsidR="00EC3788" w:rsidRPr="00000567">
        <w:t xml:space="preserve">u </w:t>
      </w:r>
      <w:r w:rsidR="00825DFF" w:rsidRPr="00000567">
        <w:t>1</w:t>
      </w:r>
      <w:r w:rsidR="00F73806" w:rsidRPr="00000567">
        <w:t>1</w:t>
      </w:r>
      <w:r w:rsidR="005F2AFB" w:rsidRPr="00000567">
        <w:t xml:space="preserve">. </w:t>
      </w:r>
      <w:r w:rsidR="00825DFF" w:rsidRPr="00000567">
        <w:t>svibnja</w:t>
      </w:r>
      <w:r w:rsidR="005F2AFB" w:rsidRPr="00000567">
        <w:t xml:space="preserve"> 2016</w:t>
      </w:r>
      <w:r w:rsidR="00076114" w:rsidRPr="00000567">
        <w:t>.</w:t>
      </w:r>
    </w:p>
    <w:p w:rsidRDefault="00076114" w:rsidP="00076114" w:rsidR="00076114" w:rsidRPr="00000567"/>
    <w:p w:rsidRDefault="00076114" w:rsidP="00664F42" w:rsidR="00076114" w:rsidRPr="00000567">
      <w:pPr>
        <w:jc w:val="right"/>
      </w:pPr>
      <w:r w:rsidRPr="00000567">
        <w:t xml:space="preserve">Sudac: </w:t>
      </w:r>
    </w:p>
    <w:p w:rsidRDefault="00825DFF" w:rsidP="00664F42" w:rsidR="00076114" w:rsidRPr="00000567">
      <w:pPr>
        <w:jc w:val="right"/>
      </w:pPr>
      <w:r w:rsidRPr="00000567">
        <w:t>Nikolina Dorić Hadžisejdić</w:t>
      </w:r>
      <w:r w:rsidR="00EC6B45">
        <w:t>,v.r.</w:t>
      </w:r>
    </w:p>
    <w:p w:rsidRDefault="00076114" w:rsidP="00076114" w:rsidR="00076114" w:rsidRPr="00000567"/>
    <w:p w:rsidRDefault="00076114" w:rsidP="00076114" w:rsidR="00076114" w:rsidRPr="00000567"/>
    <w:p w:rsidRDefault="00076114" w:rsidP="00076114" w:rsidR="00076114" w:rsidRPr="00000567">
      <w:r w:rsidRPr="00000567">
        <w:t xml:space="preserve">Uputa o pravnom lijeku: </w:t>
      </w:r>
    </w:p>
    <w:p w:rsidRDefault="00076114" w:rsidP="00F83779" w:rsidR="00076114" w:rsidRPr="00000567">
      <w:pPr>
        <w:jc w:val="both"/>
      </w:pPr>
      <w:r w:rsidRPr="00000567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000567"/>
    <w:p w:rsidRDefault="00EC6B45" w:rsidR="00EC6B45" w:rsidRPr="00694D64">
      <w:r w:rsidRPr="00694D64">
        <w:t>Za točnost otpravka-ovlašteni službenik:</w:t>
      </w:r>
    </w:p>
    <w:p w:rsidRDefault="00EC6B45" w:rsidR="00EC6B45" w:rsidRPr="00694D64">
      <w:r w:rsidRPr="00694D64">
        <w:t>Karmela Dolenc</w:t>
      </w:r>
    </w:p>
    <w:p w:rsidRDefault="00B30D95" w:rsidP="00076114" w:rsidR="00B30D95" w:rsidRPr="00000567"/>
    <w:sectPr w:rsidSect="00E60043" w:rsidR="00B30D95" w:rsidRPr="0000056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B40A1">
          <w:rPr>
            <w:noProof/>
          </w:rPr>
          <w:t>2</w:t>
        </w:r>
        <w:r>
          <w:fldChar w:fldCharType="end"/>
        </w:r>
      </w:sdtContent>
    </w:sdt>
    <w:r>
      <w:tab/>
      <w:t xml:space="preserve">    89. St-</w:t>
    </w:r>
    <w:r w:rsidR="00AB299D">
      <w:t>5162/15-14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00567"/>
    <w:rsid w:val="00012167"/>
    <w:rsid w:val="00022427"/>
    <w:rsid w:val="00047374"/>
    <w:rsid w:val="00076114"/>
    <w:rsid w:val="000B62CD"/>
    <w:rsid w:val="00150D89"/>
    <w:rsid w:val="00182A60"/>
    <w:rsid w:val="00187EFF"/>
    <w:rsid w:val="001F0CBE"/>
    <w:rsid w:val="0023291B"/>
    <w:rsid w:val="00263D9B"/>
    <w:rsid w:val="0038750E"/>
    <w:rsid w:val="00455BDE"/>
    <w:rsid w:val="00461EEC"/>
    <w:rsid w:val="004C0E1E"/>
    <w:rsid w:val="00590128"/>
    <w:rsid w:val="005B40A1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C02"/>
    <w:rsid w:val="007720FA"/>
    <w:rsid w:val="008037E4"/>
    <w:rsid w:val="00823A3D"/>
    <w:rsid w:val="00825DFF"/>
    <w:rsid w:val="00964D2E"/>
    <w:rsid w:val="009E3981"/>
    <w:rsid w:val="00A53DB6"/>
    <w:rsid w:val="00AB299D"/>
    <w:rsid w:val="00AE78F1"/>
    <w:rsid w:val="00B04087"/>
    <w:rsid w:val="00B30D95"/>
    <w:rsid w:val="00C07247"/>
    <w:rsid w:val="00D57D9F"/>
    <w:rsid w:val="00E60043"/>
    <w:rsid w:val="00EC3788"/>
    <w:rsid w:val="00EC6B45"/>
    <w:rsid w:val="00EE19B8"/>
    <w:rsid w:val="00F25F03"/>
    <w:rsid w:val="00F73806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5162</izvorni_sadrzaj>
    <derivirana_varijabla naziv="DomainObject.Predmet.Broj_1">5162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St-5162/2015</izvorni_sadrzaj>
    <derivirana_varijabla naziv="DomainObject.Predmet.OznakaBroj_1">St-5162/2015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ODJEĆE I OBUĆE d.o.o. zastupanog po punomoćniku LAZAR ĆIBARIĆ; NIKOLA ĆIBARIĆ</izvorni_sadrzaj>
    <derivirana_varijabla naziv="DomainObject.Predmet.ProtustrankaFormated_1">  DISKONT ODJEĆE I OBUĆE d.o.o. zastupanog po punomoćniku LAZAR ĆIBARIĆ; NIKOLA ĆIBARIĆ</derivirana_varijabla>
  </DomainObject.Predmet.ProtustrankaFormated>
  <DomainObject.Predmet.ProtustrankaFormatedOIB>
    <izvorni_sadrzaj>  DISKONT ODJEĆE I OBUĆE d.o.o., OIB 01047165882 zastupanog po punomoćniku LAZAR ĆIBARIĆ; NIKOLA ĆIBARIĆ</izvorni_sadrzaj>
    <derivirana_varijabla naziv="DomainObject.Predmet.ProtustrankaFormatedOIB_1">  DISKONT ODJEĆE I OBUĆE d.o.o., OIB 01047165882 zastupanog po punomoćniku LAZAR ĆIBARIĆ; NIKOLA ĆIBARIĆ</derivirana_varijabla>
  </DomainObject.Predmet.ProtustrankaFormatedOIB>
  <DomainObject.Predmet.ProtustrankaFormatedWithAdress>
    <izvorni_sadrzaj> DISKONT ODJEĆE I OBUĆE d.o.o., Konjšćinski zavoj 1, 10000 Zagreb zastupanog po punomoćniku LAZAR ĆIBARIĆ; NIKOLA ĆIBARIĆ</izvorni_sadrzaj>
    <derivirana_varijabla naziv="DomainObject.Predmet.ProtustrankaFormatedWithAdress_1"> DISKONT ODJEĆE I OBUĆE d.o.o., Konjšćinski zavoj 1, 10000 Zagreb zastupanog po punomoćniku LAZAR ĆIBARIĆ; NIKOLA ĆIBARIĆ</derivirana_varijabla>
  </DomainObject.Predmet.ProtustrankaFormatedWithAdress>
  <DomainObject.Predmet.ProtustrankaFormatedWithAdressOIB>
    <izvorni_sadrzaj> DISKONT ODJEĆE I OBUĆE d.o.o., OIB 01047165882, Konjšćinski zavoj 1, 10000 Zagreb zastupanog po punomoćniku LAZAR ĆIBARIĆ; NIKOLA ĆIBARIĆ</izvorni_sadrzaj>
    <derivirana_varijabla naziv="DomainObject.Predmet.ProtustrankaFormatedWithAdressOIB_1"> DISKONT ODJEĆE I OBUĆE d.o.o., OIB 01047165882, Konjšćinski zavoj 1, 10000 Zagreb zastupanog po punomoćniku LAZAR ĆIBARIĆ; NIKOLA ĆIBARIĆ</derivirana_varijabla>
  </DomainObject.Predmet.ProtustrankaFormatedWithAdressOIB>
  <DomainObject.Predmet.ProtustrankaWithAdress>
    <izvorni_sadrzaj>DISKONT ODJEĆE I OBUĆE d.o.o. Konjšćinski zavoj 1, 10000 Zagreb</izvorni_sadrzaj>
    <derivirana_varijabla naziv="DomainObject.Predmet.ProtustrankaWithAdress_1">DISKONT ODJEĆE I OBUĆE d.o.o. Konjšćinski zavoj 1, 10000 Zagreb</derivirana_varijabla>
  </DomainObject.Predmet.ProtustrankaWithAdress>
  <DomainObject.Predmet.ProtustrankaWithAdressOIB>
    <izvorni_sadrzaj>DISKONT ODJEĆE I OBUĆE d.o.o., OIB 01047165882, Konjšćinski zavoj 1, 10000 Zagreb</izvorni_sadrzaj>
    <derivirana_varijabla naziv="DomainObject.Predmet.ProtustrankaWithAdressOIB_1">DISKONT ODJEĆE I OBUĆE d.o.o., OIB 01047165882, Konjšćinski zavoj 1, 10000 Zagreb</derivirana_varijabla>
  </DomainObject.Predmet.ProtustrankaWithAdressOIB>
  <DomainObject.Predmet.ProtustrankaNazivFormated>
    <izvorni_sadrzaj>DISKONT ODJEĆE I OBUĆE d.o.o.</izvorni_sadrzaj>
    <derivirana_varijabla naziv="DomainObject.Predmet.ProtustrankaNazivFormated_1">DISKONT ODJEĆE I OBUĆE d.o.o.</derivirana_varijabla>
  </DomainObject.Predmet.ProtustrankaNazivFormated>
  <DomainObject.Predmet.ProtustrankaNazivFormatedOIB>
    <izvorni_sadrzaj>DISKONT ODJEĆE I OBUĆE d.o.o., OIB 01047165882</izvorni_sadrzaj>
    <derivirana_varijabla naziv="DomainObject.Predmet.ProtustrankaNazivFormatedOIB_1">DISKONT ODJEĆE I OBUĆE d.o.o., OIB 01047165882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ĆIBARIĆ</izvorni_sadrzaj>
    <derivirana_varijabla naziv="DomainObject.Predmet.StrankaFormated_1">  FINA Regionalni centar Zagreb; LAZAR ĆIBARIĆ</derivirana_varijabla>
  </DomainObject.Predmet.StrankaFormated>
  <DomainObject.Predmet.StrankaFormatedOIB>
    <izvorni_sadrzaj>  FINA Regionalni centar Zagreb, OIB 85821130368; LAZAR ĆIBARIĆ, OIB 02522413825</izvorni_sadrzaj>
    <derivirana_varijabla naziv="DomainObject.Predmet.StrankaFormatedOIB_1">  FINA Regionalni centar Zagreb, OIB 85821130368; LAZAR ĆIBARIĆ, OIB 02522413825</derivirana_varijabla>
  </DomainObject.Predmet.StrankaFormatedOIB>
  <DomainObject.Predmet.StrankaFormatedWithAdress>
    <izvorni_sadrzaj> FINA Regionalni centar Zagreb, Trg svibanjskih žrtava 1995. br.1, 10000 Zagreb; LAZAR ĆIBARIĆ</izvorni_sadrzaj>
    <derivirana_varijabla naziv="DomainObject.Predmet.StrankaFormatedWithAdress_1"> FINA Regionalni centar Zagreb, Trg svibanjskih žrtava 1995. br.1, 10000 Zagreb; LAZAR ĆIBARIĆ</derivirana_varijabla>
  </DomainObject.Predmet.StrankaFormatedWithAdress>
  <DomainObject.Predmet.StrankaFormatedWithAdressOIB>
    <izvorni_sadrzaj> FINA Regionalni centar Zagreb, OIB 85821130368, Trg svibanjskih žrtava 1995. br.1, 10000 Zagreb; LAZAR ĆIBARIĆ, OIB 02522413825</izvorni_sadrzaj>
    <derivirana_varijabla naziv="DomainObject.Predmet.StrankaFormatedWithAdressOIB_1"> FINA Regionalni centar Zagreb, OIB 85821130368, Trg svibanjskih žrtava 1995. br.1, 10000 Zagreb; LAZAR ĆIBARIĆ, OIB 02522413825</derivirana_varijabla>
  </DomainObject.Predmet.StrankaFormatedWithAdressOIB>
  <DomainObject.Predmet.StrankaWithAdress>
    <izvorni_sadrzaj>FINA Regionalni centar Zagreb Trg svibanjskih žrtava 1995. br.1,10000 Zagreb,LAZAR ĆIBARIĆ </izvorni_sadrzaj>
    <derivirana_varijabla naziv="DomainObject.Predmet.StrankaWithAdress_1">FINA Regionalni centar Zagreb Trg svibanjskih žrtava 1995. br.1,10000 Zagreb,LAZAR ĆIBARIĆ </derivirana_varijabla>
  </DomainObject.Predmet.StrankaWithAdress>
  <DomainObject.Predmet.StrankaWithAdressOIB>
    <izvorni_sadrzaj>FINA Regionalni centar Zagreb, OIB 85821130368, Trg svibanjskih žrtava 1995. br.1,10000 Zagreb,LAZAR ĆIBARIĆ, OIB 02522413825</izvorni_sadrzaj>
    <derivirana_varijabla naziv="DomainObject.Predmet.StrankaWithAdressOIB_1">FINA Regionalni centar Zagreb, OIB 85821130368, Trg svibanjskih žrtava 1995. br.1,10000 Zagreb,LAZAR ĆIBARIĆ, OIB 02522413825</derivirana_varijabla>
  </DomainObject.Predmet.StrankaWithAdressOIB>
  <DomainObject.Predmet.StrankaNazivFormated>
    <izvorni_sadrzaj>FINA Regionalni centar Zagreb,LAZAR ĆIBARIĆ</izvorni_sadrzaj>
    <derivirana_varijabla naziv="DomainObject.Predmet.StrankaNazivFormated_1">FINA Regionalni centar Zagreb,LAZAR ĆIBARIĆ</derivirana_varijabla>
  </DomainObject.Predmet.StrankaNazivFormated>
  <DomainObject.Predmet.StrankaNazivFormatedOIB>
    <izvorni_sadrzaj>FINA Regionalni centar Zagreb, OIB 85821130368,LAZAR ĆIBARIĆ, OIB 02522413825</izvorni_sadrzaj>
    <derivirana_varijabla naziv="DomainObject.Predmet.StrankaNazivFormatedOIB_1">FINA Regionalni centar Zagreb, OIB 85821130368,LAZAR ĆIBARIĆ, OIB 02522413825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LAZAR ĆIBARIĆ</item>
    </izvorni_sadrzaj>
    <derivirana_varijabla naziv="DomainObject.Predmet.StrankaListFormated_1">
      <item>FINA Regionalni centar Zagreb</item>
      <item>LAZAR ĆIBARIĆ</item>
    </derivirana_varijabla>
  </DomainObject.Predmet.StrankaListFormated>
  <DomainObject.Predmet.StrankaListFormatedOIB>
    <izvorni_sadrzaj>
      <item>FINA Regionalni centar Zagreb, OIB 85821130368</item>
      <item>LAZAR ĆIBARIĆ, OIB 02522413825</item>
    </izvorni_sadrzaj>
    <derivirana_varijabla naziv="DomainObject.Predmet.StrankaListFormatedOIB_1">
      <item>FINA Regionalni centar Zagreb, OIB 85821130368</item>
      <item>LAZAR ĆIBARIĆ, OIB 02522413825</item>
    </derivirana_varijabla>
  </DomainObject.Predmet.StrankaListFormatedOIB>
  <DomainObject.Predmet.StrankaListFormatedWithAdress>
    <izvorni_sadrzaj>
      <item>FINA Regionalni centar Zagreb, Trg svibanjskih žrtava 1995. br.1, 10000 Zagreb</item>
      <item>LAZAR ĆIBARIĆ</item>
    </izvorni_sadrzaj>
    <derivirana_varijabla naziv="DomainObject.Predmet.StrankaListFormatedWithAdress_1">
      <item>FINA Regionalni centar Zagreb, Trg svibanjskih žrtava 1995. br.1, 10000 Zagreb</item>
      <item>LAZAR ĆIBARIĆ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LAZAR ĆIBARIĆ, OIB 02522413825</item>
    </izvorni_sadrzaj>
    <derivirana_varijabla naziv="DomainObject.Predmet.StrankaListFormatedWithAdressOIB_1">
      <item>FINA Regionalni centar Zagreb, OIB 85821130368, Trg svibanjskih žrtava 1995. br.1, 10000 Zagreb</item>
      <item>LAZAR ĆIBARIĆ, OIB 02522413825</item>
    </derivirana_varijabla>
  </DomainObject.Predmet.StrankaListFormatedWithAdressOIB>
  <DomainObject.Predmet.StrankaListNazivFormated>
    <izvorni_sadrzaj>
      <item>FINA Regionalni centar Zagreb</item>
      <item>LAZAR ĆIBARIĆ</item>
    </izvorni_sadrzaj>
    <derivirana_varijabla naziv="DomainObject.Predmet.StrankaListNazivFormated_1">
      <item>FINA Regionalni centar Zagreb</item>
      <item>LAZAR ĆIBARIĆ</item>
    </derivirana_varijabla>
  </DomainObject.Predmet.StrankaListNazivFormated>
  <DomainObject.Predmet.StrankaListNazivFormatedOIB>
    <izvorni_sadrzaj>
      <item>FINA Regionalni centar Zagreb, OIB 85821130368</item>
      <item>LAZAR ĆIBARIĆ, OIB 02522413825</item>
    </izvorni_sadrzaj>
    <derivirana_varijabla naziv="DomainObject.Predmet.StrankaListNazivFormatedOIB_1">
      <item>FINA Regionalni centar Zagreb, OIB 85821130368</item>
      <item>LAZAR ĆIBARIĆ, OIB 02522413825</item>
    </derivirana_varijabla>
  </DomainObject.Predmet.StrankaListNazivFormatedOIB>
  <DomainObject.Predmet.ProtuStrankaListFormated>
    <izvorni_sadrzaj>
      <item>DISKONT ODJEĆE I OBUĆE d.o.o. zastupanog po punomoćniku LAZAR ĆIBARIĆ; NIKOLA ĆIBARIĆ</item>
    </izvorni_sadrzaj>
    <derivirana_varijabla naziv="DomainObject.Predmet.ProtuStrankaListFormated_1">
      <item>DISKONT ODJEĆE I OBUĆE d.o.o. zastupanog po punomoćniku LAZAR ĆIBARIĆ; NIKOLA ĆIBARIĆ</item>
    </derivirana_varijabla>
  </DomainObject.Predmet.ProtuStrankaListFormated>
  <DomainObject.Predmet.ProtuStrankaListFormatedOIB>
    <izvorni_sadrzaj>
      <item>DISKONT ODJEĆE I OBUĆE d.o.o., OIB 01047165882 zastupanog po punomoćniku LAZAR ĆIBARIĆ; NIKOLA ĆIBARIĆ</item>
    </izvorni_sadrzaj>
    <derivirana_varijabla naziv="DomainObject.Predmet.ProtuStrankaListFormatedOIB_1">
      <item>DISKONT ODJEĆE I OBUĆE d.o.o., OIB 01047165882 zastupanog po punomoćniku LAZAR ĆIBARIĆ; NIKOLA ĆIBARIĆ</item>
    </derivirana_varijabla>
  </DomainObject.Predmet.ProtuStrankaListFormatedOIB>
  <DomainObject.Predmet.ProtuStrankaListFormatedWithAdress>
    <izvorni_sadrzaj>
      <item>DISKONT ODJEĆE I OBUĆE d.o.o., Konjšćinski zavoj 1, 10000 Zagreb zastupanog po punomoćniku LAZAR ĆIBARIĆ; NIKOLA ĆIBARIĆ</item>
    </izvorni_sadrzaj>
    <derivirana_varijabla naziv="DomainObject.Predmet.ProtuStrankaListFormatedWithAdress_1">
      <item>DISKONT ODJEĆE I OBUĆE d.o.o., Konjšćinski zavoj 1, 10000 Zagreb zastupanog po punomoćniku LAZAR ĆIBARIĆ; NIKOLA ĆIBARIĆ</item>
    </derivirana_varijabla>
  </DomainObject.Predmet.ProtuStrankaListFormatedWithAdress>
  <DomainObject.Predmet.ProtuStrankaListFormatedWithAdressOIB>
    <izvorni_sadrzaj>
      <item>DISKONT ODJEĆE I OBUĆE d.o.o., OIB 01047165882, Konjšćinski zavoj 1, 10000 Zagreb zastupanog po punomoćniku LAZAR ĆIBARIĆ; NIKOLA ĆIBARIĆ</item>
    </izvorni_sadrzaj>
    <derivirana_varijabla naziv="DomainObject.Predmet.ProtuStrankaListFormatedWithAdressOIB_1">
      <item>DISKONT ODJEĆE I OBUĆE d.o.o., OIB 01047165882, Konjšćinski zavoj 1, 10000 Zagreb zastupanog po punomoćniku LAZAR ĆIBARIĆ; NIKOLA ĆIBARIĆ</item>
    </derivirana_varijabla>
  </DomainObject.Predmet.ProtuStrankaListFormatedWithAdressOIB>
  <DomainObject.Predmet.ProtuStrankaListNazivFormated>
    <izvorni_sadrzaj>
      <item>DISKONT ODJEĆE I OBUĆE d.o.o.</item>
    </izvorni_sadrzaj>
    <derivirana_varijabla naziv="DomainObject.Predmet.ProtuStrankaListNazivFormated_1">
      <item>DISKONT ODJEĆE I OBUĆE d.o.o.</item>
    </derivirana_varijabla>
  </DomainObject.Predmet.ProtuStrankaListNazivFormated>
  <DomainObject.Predmet.ProtuStrankaListNazivFormatedOIB>
    <izvorni_sadrzaj>
      <item>DISKONT ODJEĆE I OBUĆE d.o.o., OIB 01047165882</item>
    </izvorni_sadrzaj>
    <derivirana_varijabla naziv="DomainObject.Predmet.ProtuStrankaListNazivFormatedOIB_1">
      <item>DISKONT ODJEĆE I OBUĆE d.o.o., OIB 01047165882</item>
    </derivirana_varijabla>
  </DomainObject.Predmet.ProtuStrankaListNazivFormatedOIB>
  <DomainObject.Predmet.OstaliListFormated>
    <izvorni_sadrzaj>
      <item>LAZAR ĆIBARIĆ punomoćnik sudionika u postupku DISKONT ODJEĆE I OBUĆE d.o.o.</item>
      <item>NIKOLA ĆIBARIĆ punomoćnik sudionika u postupku DISKONT ODJEĆE I OBUĆE d.o.o.</item>
      <item>HYPO ALPE-ADRIA-BANK d.d.</item>
    </izvorni_sadrzaj>
    <derivirana_varijabla naziv="DomainObject.Predmet.OstaliListFormated_1">
      <item>LAZAR ĆIBARIĆ punomoćnik sudionika u postupku DISKONT ODJEĆE I OBUĆE d.o.o.</item>
      <item>NIKOLA ĆIBARIĆ punomoćnik sudionika u postupku DISKONT ODJEĆE I OBUĆE d.o.o.</item>
      <item>HYPO ALPE-ADRIA-BANK d.d.</item>
    </derivirana_varijabla>
  </DomainObject.Predmet.OstaliListFormated>
  <DomainObject.Predmet.OstaliListFormatedOIB>
    <izvorni_sadrzaj>
      <item>LAZAR ĆIBARIĆ, OIB 02522413825 punomoćnik sudionika u postupku DISKONT ODJEĆE I OBUĆE d.o.o.</item>
      <item>NIKOLA ĆIBARIĆ, OIB 58316694004 punomoćnik sudionika u postupku DISKONT ODJEĆE I OBUĆE d.o.o.</item>
      <item>HYPO ALPE-ADRIA-BANK d.d.</item>
    </izvorni_sadrzaj>
    <derivirana_varijabla naziv="DomainObject.Predmet.OstaliListFormatedOIB_1">
      <item>LAZAR ĆIBARIĆ, OIB 02522413825 punomoćnik sudionika u postupku DISKONT ODJEĆE I OBUĆE d.o.o.</item>
      <item>NIKOLA ĆIBARIĆ, OIB 58316694004 punomoćnik sudionika u postupku DISKONT ODJEĆE I OBUĆE d.o.o.</item>
      <item>HYPO ALPE-ADRIA-BANK d.d.</item>
    </derivirana_varijabla>
  </DomainObject.Predmet.OstaliListFormatedOIB>
  <DomainObject.Predmet.OstaliListFormatedWithAdress>
    <izvorni_sadrzaj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HYPO ALPE-ADRIA-BANK d.d., Slavonska avenija 6, 10000 Zagreb</item>
    </izvorni_sadrzaj>
    <derivirana_varijabla naziv="DomainObject.Predmet.OstaliListFormatedWithAdress_1"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HYPO ALPE-ADRIA-BANK d.d., Slavonska avenija 6, 10000 Zagreb</item>
    </derivirana_varijabla>
  </DomainObject.Predmet.OstaliListFormatedWithAdress>
  <DomainObject.Predmet.OstaliListFormatedWithAdressOIB>
    <izvorni_sadrzaj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HYPO ALPE-ADRIA-BANK d.d., Slavonska avenija 6, 10000 Zagreb</item>
    </izvorni_sadrzaj>
    <derivirana_varijabla naziv="DomainObject.Predmet.OstaliListFormatedWithAdressOIB_1"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HYPO ALPE-ADRIA-BANK d.d., Slavonska avenija 6, 10000 Zagreb</item>
    </derivirana_varijabla>
  </DomainObject.Predmet.OstaliListFormatedWithAdressOIB>
  <DomainObject.Predmet.OstaliListNazivFormated>
    <izvorni_sadrzaj>
      <item>LAZAR ĆIBARIĆ</item>
      <item>NIKOLA ĆIBARIĆ</item>
      <item>HYPO ALPE-ADRIA-BANK d.d.</item>
    </izvorni_sadrzaj>
    <derivirana_varijabla naziv="DomainObject.Predmet.OstaliListNazivFormated_1">
      <item>LAZAR ĆIBARIĆ</item>
      <item>NIKOLA ĆIBARIĆ</item>
      <item>HYPO ALPE-ADRIA-BANK d.d.</item>
    </derivirana_varijabla>
  </DomainObject.Predmet.OstaliListNazivFormated>
  <DomainObject.Predmet.OstaliListNazivFormatedOIB>
    <izvorni_sadrzaj>
      <item>LAZAR ĆIBARIĆ, OIB 02522413825</item>
      <item>NIKOLA ĆIBARIĆ, OIB 58316694004</item>
      <item>HYPO ALPE-ADRIA-BANK d.d.</item>
    </izvorni_sadrzaj>
    <derivirana_varijabla naziv="DomainObject.Predmet.OstaliListNazivFormatedOIB_1">
      <item>LAZAR ĆIBARIĆ, OIB 02522413825</item>
      <item>NIKOLA ĆIBARIĆ, OIB 58316694004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DISKONT ODJEĆE I OBUĆE d.o.o.</izvorni_sadrzaj>
    <derivirana_varijabla naziv="DomainObject.Predmet.ProtustrankaIDrugi_1">DISKONT ODJEĆE I OBUĆE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DISKONT ODJEĆE I OBUĆE d.o.o., OIB 01047165882, Konjšćinski zavoj 1, 10000 Zagreb</izvorni_sadrzaj>
    <derivirana_varijabla naziv="DomainObject.Predmet.ProtustrankaIDrugiAdressOIB_1">DISKONT ODJEĆE I OBUĆE d.o.o., OIB 01047165882,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ODJEĆE I OBUĆE d.o.o.</item>
      <item>FINA Regionalni centar Zagreb</item>
      <item>LAZAR ĆIBARIĆ</item>
      <item>NIKOLA ĆIBARIĆ</item>
      <item>LAZAR ĆIBARIĆ</item>
      <item>HYPO ALPE-ADRIA-BANK d.d.</item>
    </izvorni_sadrzaj>
    <derivirana_varijabla naziv="DomainObject.Predmet.SudioniciListNaziv_1">
      <item>DISKONT ODJEĆE I OBUĆE d.o.o.</item>
      <item>FINA Regionalni centar Zagreb</item>
      <item>LAZAR ĆIBARIĆ</item>
      <item>NIKOLA ĆIBARIĆ</item>
      <item>LAZAR ĆIBARIĆ</item>
      <item>HYPO ALPE-ADRIA-BANK d.d.</item>
    </derivirana_varijabla>
  </DomainObject.Predmet.SudioniciListNaziv>
  <DomainObject.Predmet.SudioniciListAdressOIB>
    <izvorni_sadrzaj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HYPO ALPE-ADRIA-BANK d.d., Slavonska avenija 6,10000 Zagreb</item>
    </izvorni_sadrzaj>
    <derivirana_varijabla naziv="DomainObject.Predmet.SudioniciListAdressOIB_1"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01047165882</item>
      <item>, OIB 85821130368</item>
      <item>, OIB 02522413825</item>
      <item>, OIB 58316694004</item>
      <item>, OIB 02522413825</item>
      <item>, OIB null</item>
    </izvorni_sadrzaj>
    <derivirana_varijabla naziv="DomainObject.Predmet.SudioniciListNazivOIB_1">
      <item>, OIB 01047165882</item>
      <item>, OIB 85821130368</item>
      <item>, OIB 02522413825</item>
      <item>, OIB 58316694004</item>
      <item>, OIB 02522413825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3571</properties:Characters>
  <properties:Lines>78</properties:Lines>
  <properties:Paragraphs>25</properties:Paragraphs>
  <properties:TotalTime>230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2016-05-11T12:04:00Z</cp:lastPrinted>
  <dcterms:modified xmlns:xsi="http://www.w3.org/2001/XMLSchema-instance" xsi:type="dcterms:W3CDTF">2016-05-11T12:06:00Z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