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bd79" w14:paraId="3cebd79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747923" w:rsidP="00E83D00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</w:t>
      </w:r>
      <w:r w:rsidR="00E83D00">
        <w:rPr>
          <w:szCs w:val="24"/>
        </w:rPr>
        <w:tab/>
        <w:t>Split, Sukoišanska 6</w:t>
      </w:r>
    </w:p>
    <w:p w:rsidRDefault="001B6B54" w:rsidP="004B0002" w:rsidR="004B0002" w:rsidRPr="001B6B54">
      <w:pPr>
        <w:jc w:val="right"/>
        <w:rPr>
          <w:b/>
          <w:szCs w:val="24"/>
        </w:rPr>
      </w:pPr>
      <w:r w:rsidRPr="001B6B54">
        <w:rPr>
          <w:b/>
          <w:szCs w:val="24"/>
        </w:rPr>
        <w:t>Posl. br. 18 St-</w:t>
      </w:r>
      <w:r w:rsidR="00E83D00">
        <w:rPr>
          <w:b/>
          <w:szCs w:val="24"/>
        </w:rPr>
        <w:t>1862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2016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747923" w:rsidP="00A92926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Splitu,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E83D00" w:rsidRPr="00E83D00">
        <w:rPr>
          <w:szCs w:val="24"/>
        </w:rPr>
        <w:t xml:space="preserve">ANNA JULIA d.o.o. </w:t>
      </w:r>
      <w:r w:rsidR="00E83D00">
        <w:rPr>
          <w:szCs w:val="24"/>
        </w:rPr>
        <w:t>u stečaju</w:t>
      </w:r>
      <w:r w:rsidR="00E83D00" w:rsidRPr="00E83D00">
        <w:rPr>
          <w:szCs w:val="24"/>
        </w:rPr>
        <w:t>, Split, Slivnjanska 37, MBS: 060225244, OIB: 41279792309</w:t>
      </w:r>
      <w:r w:rsidRPr="001B6B54">
        <w:rPr>
          <w:szCs w:val="24"/>
        </w:rPr>
        <w:t xml:space="preserve">, zastupano po stečajnom upravitelju </w:t>
      </w:r>
      <w:r w:rsidR="00E83D00" w:rsidRPr="00E83D00">
        <w:rPr>
          <w:szCs w:val="24"/>
        </w:rPr>
        <w:t>Jozo Brčić, Zagreb, Horvaćanska 146a, OIB: 08987900956</w:t>
      </w:r>
      <w:r w:rsidR="004A7F8F">
        <w:rPr>
          <w:szCs w:val="24"/>
        </w:rPr>
        <w:t>,</w:t>
      </w:r>
      <w:r w:rsidRPr="001B6B54">
        <w:rPr>
          <w:szCs w:val="24"/>
        </w:rPr>
        <w:t xml:space="preserve"> izvan ročišta, dana </w:t>
      </w:r>
      <w:r w:rsidR="00E83D00">
        <w:rPr>
          <w:szCs w:val="24"/>
        </w:rPr>
        <w:t>19. travnj</w:t>
      </w:r>
      <w:r w:rsidRPr="001B6B54">
        <w:rPr>
          <w:szCs w:val="24"/>
        </w:rPr>
        <w:t>a 201</w:t>
      </w:r>
      <w:r w:rsidR="000A3818">
        <w:rPr>
          <w:szCs w:val="24"/>
        </w:rPr>
        <w:t>8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E83D00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>Određuje se saslušanje ranijeg zakonskog zastupnika</w:t>
      </w:r>
      <w:r w:rsidRPr="00B85A1D">
        <w:rPr>
          <w:szCs w:val="24"/>
        </w:rPr>
        <w:t xml:space="preserve"> član</w:t>
      </w:r>
      <w:r w:rsidR="004A7F8F">
        <w:rPr>
          <w:szCs w:val="24"/>
        </w:rPr>
        <w:t>a</w:t>
      </w:r>
      <w:r w:rsidRPr="00B85A1D">
        <w:rPr>
          <w:szCs w:val="24"/>
        </w:rPr>
        <w:t xml:space="preserve"> uprave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E83D00">
        <w:rPr>
          <w:szCs w:val="24"/>
        </w:rPr>
        <w:t>ANNA JULIA DOROCI, Split, Slivnjanska 37</w:t>
      </w:r>
      <w:r w:rsidRPr="00B85A1D">
        <w:rPr>
          <w:szCs w:val="24"/>
        </w:rPr>
        <w:t>,</w:t>
      </w:r>
      <w:r w:rsidR="00E83D00">
        <w:rPr>
          <w:szCs w:val="24"/>
        </w:rPr>
        <w:t xml:space="preserve"> OIB: 14328247916 </w:t>
      </w:r>
      <w:r w:rsidR="00763599" w:rsidRPr="0080030C">
        <w:rPr>
          <w:b/>
          <w:szCs w:val="24"/>
          <w:u w:val="single"/>
        </w:rPr>
        <w:t xml:space="preserve">dana </w:t>
      </w:r>
      <w:r w:rsidR="00E83D00">
        <w:rPr>
          <w:b/>
          <w:szCs w:val="24"/>
          <w:u w:val="single"/>
        </w:rPr>
        <w:t>03. svib</w:t>
      </w:r>
      <w:r w:rsidR="000A3818">
        <w:rPr>
          <w:b/>
          <w:szCs w:val="24"/>
          <w:u w:val="single"/>
        </w:rPr>
        <w:t>nj</w:t>
      </w:r>
      <w:r w:rsidR="00763599" w:rsidRPr="0080030C">
        <w:rPr>
          <w:b/>
          <w:szCs w:val="24"/>
          <w:u w:val="single"/>
        </w:rPr>
        <w:t>a 201</w:t>
      </w:r>
      <w:r w:rsidR="000A3818">
        <w:rPr>
          <w:b/>
          <w:szCs w:val="24"/>
          <w:u w:val="single"/>
        </w:rPr>
        <w:t xml:space="preserve">8. godine u </w:t>
      </w:r>
      <w:r w:rsidR="00E83D00">
        <w:rPr>
          <w:b/>
          <w:szCs w:val="24"/>
          <w:u w:val="single"/>
        </w:rPr>
        <w:t>08,3</w:t>
      </w:r>
      <w:r w:rsidR="00763599" w:rsidRPr="0080030C">
        <w:rPr>
          <w:b/>
          <w:szCs w:val="24"/>
          <w:u w:val="single"/>
        </w:rPr>
        <w:t>0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 xml:space="preserve">u zgradi naslovnog suda na adresi </w:t>
      </w:r>
      <w:r w:rsidR="00E83D00" w:rsidRPr="00E83D00">
        <w:rPr>
          <w:szCs w:val="24"/>
        </w:rPr>
        <w:t>Split, Sukoišanska 6</w:t>
      </w:r>
      <w:r w:rsidRPr="0080030C">
        <w:rPr>
          <w:szCs w:val="24"/>
        </w:rPr>
        <w:t xml:space="preserve">, </w:t>
      </w:r>
      <w:r w:rsidR="00E83D00" w:rsidRPr="00E83D00">
        <w:rPr>
          <w:szCs w:val="24"/>
        </w:rPr>
        <w:t>sudnica 4, soba broj 118, na I. katu</w:t>
      </w:r>
      <w:r w:rsidR="00E83D00">
        <w:rPr>
          <w:szCs w:val="24"/>
        </w:rPr>
        <w:t xml:space="preserve"> </w:t>
      </w:r>
      <w:r w:rsidRPr="0080030C">
        <w:rPr>
          <w:szCs w:val="24"/>
        </w:rPr>
        <w:t>na kojem će se prikupiti obavijesti o imovini stečajnog dužnika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</w:t>
      </w:r>
      <w:r w:rsidR="00E83D00">
        <w:rPr>
          <w:szCs w:val="24"/>
        </w:rPr>
        <w:t xml:space="preserve"> knjigovodstvenu dokumentaciju,</w:t>
      </w:r>
      <w:r w:rsidRPr="0080030C">
        <w:rPr>
          <w:szCs w:val="24"/>
        </w:rPr>
        <w:t xml:space="preserve"> ključeve, prometne knjižice i knjižice vozila stečajnog dužnika (motora, automobila i dr), </w:t>
      </w:r>
      <w:r w:rsidR="00A92926" w:rsidRPr="0080030C">
        <w:rPr>
          <w:szCs w:val="24"/>
        </w:rPr>
        <w:t xml:space="preserve">te </w:t>
      </w:r>
      <w:r w:rsidRPr="0080030C">
        <w:rPr>
          <w:szCs w:val="24"/>
        </w:rPr>
        <w:t>ključeve svih prostora</w:t>
      </w:r>
      <w:r w:rsidR="000A3818">
        <w:rPr>
          <w:szCs w:val="24"/>
        </w:rPr>
        <w:t>, nekretnina</w:t>
      </w:r>
      <w:r w:rsidRPr="0080030C">
        <w:rPr>
          <w:szCs w:val="24"/>
        </w:rPr>
        <w:t xml:space="preserve"> u vlasništvu i posjedu dužnika.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</w:t>
      </w:r>
      <w:r w:rsidR="00E83D00" w:rsidRPr="00E83D00">
        <w:rPr>
          <w:szCs w:val="24"/>
        </w:rPr>
        <w:t xml:space="preserve">ANNA JULIA DOROCI, Split, Slivnjanska 37, OIB: 14328247916 </w:t>
      </w:r>
      <w:r w:rsidR="004A7F8F" w:rsidRPr="004A7F8F">
        <w:rPr>
          <w:szCs w:val="24"/>
        </w:rPr>
        <w:t xml:space="preserve"> </w:t>
      </w:r>
      <w:r w:rsidR="00A92926" w:rsidRPr="00A92926">
        <w:rPr>
          <w:szCs w:val="24"/>
        </w:rPr>
        <w:t>da odgovara vjerovnicima osobno za naknadu štete koju im prouzroči uskratom davanja ili davanjem netočnih ili nepotpunih podataka, obavijesti i izvješća.</w:t>
      </w:r>
    </w:p>
    <w:p w:rsidRDefault="00A92926" w:rsidP="0080030C" w:rsidR="00A92926" w:rsidRPr="0080030C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>akonski zastupnik dužnika dužan je sudu dati sve potrebne obavijesti u svako doba i ako ne ispuni svoju dužnost sud može zakonskog zastupnika dužnika novčano kazniti i odrediti prisilno dovođenje, ako se ne odazove saslušanju.</w:t>
      </w: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 xml:space="preserve">Dubrovnik, </w:t>
      </w:r>
      <w:r w:rsidR="00E83D00">
        <w:rPr>
          <w:b/>
          <w:szCs w:val="24"/>
        </w:rPr>
        <w:t>19</w:t>
      </w:r>
      <w:r w:rsidRPr="001B6B54">
        <w:rPr>
          <w:b/>
          <w:szCs w:val="24"/>
        </w:rPr>
        <w:t xml:space="preserve">. </w:t>
      </w:r>
      <w:r w:rsidR="00E83D00">
        <w:rPr>
          <w:b/>
          <w:szCs w:val="24"/>
        </w:rPr>
        <w:t>trav</w:t>
      </w:r>
      <w:r w:rsidR="000A3818">
        <w:rPr>
          <w:b/>
          <w:szCs w:val="24"/>
        </w:rPr>
        <w:t>nj</w:t>
      </w:r>
      <w:r w:rsidR="008377F9" w:rsidRPr="001B6B54">
        <w:rPr>
          <w:b/>
          <w:szCs w:val="24"/>
        </w:rPr>
        <w:t>a</w:t>
      </w:r>
      <w:r w:rsidRPr="001B6B54">
        <w:rPr>
          <w:b/>
          <w:szCs w:val="24"/>
        </w:rPr>
        <w:t xml:space="preserve"> 201</w:t>
      </w:r>
      <w:r w:rsidR="000A3818">
        <w:rPr>
          <w:b/>
          <w:szCs w:val="24"/>
        </w:rPr>
        <w:t>8</w:t>
      </w:r>
      <w:r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E83D00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E83D00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E83D00">
      <w:pPr>
        <w:jc w:val="both"/>
        <w:rPr>
          <w:szCs w:val="24"/>
        </w:rPr>
      </w:pPr>
      <w:r w:rsidRPr="001B6B54">
        <w:rPr>
          <w:szCs w:val="24"/>
        </w:rPr>
        <w:t xml:space="preserve">- raniji zakonski zastupnik </w:t>
      </w:r>
      <w:r w:rsidR="00E83D00" w:rsidRPr="00E83D00">
        <w:rPr>
          <w:szCs w:val="24"/>
        </w:rPr>
        <w:t>ANNA JULIA DOROCI, Split, Slivnjanska 37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</w:t>
      </w:r>
      <w:r w:rsidR="00E83D00">
        <w:rPr>
          <w:szCs w:val="24"/>
        </w:rPr>
        <w:t>j</w:t>
      </w:r>
      <w:r w:rsidR="000A3818">
        <w:rPr>
          <w:szCs w:val="24"/>
        </w:rPr>
        <w:t>, putem e oglasna ploča suda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3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r w:rsidR="004A2770" w:rsidRPr="004A2770">
      <w:rPr>
        <w:b/>
      </w:rPr>
      <w:t>Posl.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053FB7"/>
    <w:rsid w:val="000A3818"/>
    <w:rsid w:val="0011282D"/>
    <w:rsid w:val="001428AA"/>
    <w:rsid w:val="00181A48"/>
    <w:rsid w:val="001A11AE"/>
    <w:rsid w:val="001B6B54"/>
    <w:rsid w:val="00214142"/>
    <w:rsid w:val="00214D23"/>
    <w:rsid w:val="00226054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533AA4"/>
    <w:rsid w:val="00546E02"/>
    <w:rsid w:val="005A4EC4"/>
    <w:rsid w:val="005C3F89"/>
    <w:rsid w:val="00630509"/>
    <w:rsid w:val="00634B9F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0030C"/>
    <w:rsid w:val="0082037A"/>
    <w:rsid w:val="00821053"/>
    <w:rsid w:val="00830551"/>
    <w:rsid w:val="0083506B"/>
    <w:rsid w:val="008377F9"/>
    <w:rsid w:val="008423BA"/>
    <w:rsid w:val="00860EA0"/>
    <w:rsid w:val="00882D02"/>
    <w:rsid w:val="0089626D"/>
    <w:rsid w:val="008D6514"/>
    <w:rsid w:val="008F43F1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A7674"/>
    <w:rsid w:val="00BE2E59"/>
    <w:rsid w:val="00BF0ABB"/>
    <w:rsid w:val="00C0646A"/>
    <w:rsid w:val="00C07ECE"/>
    <w:rsid w:val="00C44BF4"/>
    <w:rsid w:val="00C50B43"/>
    <w:rsid w:val="00CA6A50"/>
    <w:rsid w:val="00D12DFB"/>
    <w:rsid w:val="00D1726F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83D00"/>
    <w:rsid w:val="00E95E17"/>
    <w:rsid w:val="00EB3BE9"/>
    <w:rsid w:val="00EE5E8F"/>
    <w:rsid w:val="00EF661F"/>
    <w:rsid w:val="00F449BE"/>
    <w:rsid w:val="00F73423"/>
    <w:rsid w:val="00F90EBB"/>
    <w:rsid w:val="00FB4158"/>
    <w:rsid w:val="00FC0617"/>
    <w:rsid w:val="00FC2EF3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1862</izvorni_sadrzaj>
    <derivirana_varijabla naziv="DomainObject.Predmet.Broj_1">1862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11 zaposlenih</izvorni_sadrzaj>
    <derivirana_varijabla naziv="DomainObject.Predmet.Opis_1">11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St-1862/2016</izvorni_sadrzaj>
    <derivirana_varijabla naziv="DomainObject.Predmet.OznakaBroj_1">St-1862/2016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ANNA JULIA d.o.o. za proizvodnju i trgovinu zastupanog po punomoćniku Odvjetnik Dragan Mijoč</izvorni_sadrzaj>
    <derivirana_varijabla naziv="DomainObject.Predmet.ProtustrankaFormated_1">  ANNA JULIA d.o.o. za proizvodnju i trgovinu zastupanog po punomoćniku Odvjetnik Dragan Mijoč</derivirana_varijabla>
  </DomainObject.Predmet.ProtustrankaFormated>
  <DomainObject.Predmet.ProtustrankaFormatedOIB>
    <izvorni_sadrzaj>  ANNA JULIA d.o.o. za proizvodnju i trgovinu, OIB 41279792309 zastupanog po punomoćniku Odvjetnik Dragan Mijoč</izvorni_sadrzaj>
    <derivirana_varijabla naziv="DomainObject.Predmet.ProtustrankaFormatedOIB_1">  ANNA JULIA d.o.o. za proizvodnju i trgovinu, OIB 41279792309 zastupanog po punomoćniku Odvjetnik Dragan Mijoč</derivirana_varijabla>
  </DomainObject.Predmet.ProtustrankaFormatedOIB>
  <DomainObject.Predmet.ProtustrankaFormatedWithAdress>
    <izvorni_sadrzaj> ANNA JULIA d.o.o. za proizvodnju i trgovinu, Slivnjanska 37, 21000 Split zastupanog po punomoćniku Odvjetnik Dragan Mijoč</izvorni_sadrzaj>
    <derivirana_varijabla naziv="DomainObject.Predmet.ProtustrankaFormatedWithAdress_1"> ANNA JULIA d.o.o. za proizvodnju i trgovinu, Slivnjanska 37, 21000 Split zastupanog po punomoćniku Odvjetnik Dragan Mijoč</derivirana_varijabla>
  </DomainObject.Predmet.ProtustrankaFormatedWithAdress>
  <DomainObject.Predmet.ProtustrankaFormatedWithAdressOIB>
    <izvorni_sadrzaj> ANNA JULIA d.o.o. za proizvodnju i trgovinu, OIB 41279792309, Slivnjanska 37, 21000 Split zastupanog po punomoćniku Odvjetnik Dragan Mijoč</izvorni_sadrzaj>
    <derivirana_varijabla naziv="DomainObject.Predmet.ProtustrankaFormatedWithAdressOIB_1"> ANNA JULIA d.o.o. za proizvodnju i trgovinu, OIB 41279792309, Slivnjanska 37, 21000 Split zastupanog po punomoćniku Odvjetnik Dragan Mijoč</derivirana_varijabla>
  </DomainObject.Predmet.ProtustrankaFormatedWithAdressOIB>
  <DomainObject.Predmet.ProtustrankaWithAdress>
    <izvorni_sadrzaj>ANNA JULIA d.o.o. za proizvodnju i trgovinu Slivnjanska 37, 21000 Split</izvorni_sadrzaj>
    <derivirana_varijabla naziv="DomainObject.Predmet.ProtustrankaWithAdress_1">ANNA JULIA d.o.o. za proizvodnju i trgovinu Slivnjanska 37, 21000 Split</derivirana_varijabla>
  </DomainObject.Predmet.ProtustrankaWithAdress>
  <DomainObject.Predmet.ProtustrankaWithAdressOIB>
    <izvorni_sadrzaj>ANNA JULIA d.o.o. za proizvodnju i trgovinu, OIB 41279792309, Slivnjanska 37, 21000 Split</izvorni_sadrzaj>
    <derivirana_varijabla naziv="DomainObject.Predmet.ProtustrankaWithAdressOIB_1">ANNA JULIA d.o.o. za proizvodnju i trgovinu, OIB 41279792309, Slivnjanska 37, 21000 Split</derivirana_varijabla>
  </DomainObject.Predmet.ProtustrankaWithAdressOIB>
  <DomainObject.Predmet.ProtustrankaNazivFormated>
    <izvorni_sadrzaj>ANNA JULIA d.o.o. za proizvodnju i trgovinu</izvorni_sadrzaj>
    <derivirana_varijabla naziv="DomainObject.Predmet.ProtustrankaNazivFormated_1">ANNA JULIA d.o.o. za proizvodnju i trgovinu</derivirana_varijabla>
  </DomainObject.Predmet.ProtustrankaNazivFormated>
  <DomainObject.Predmet.ProtustrankaNazivFormatedOIB>
    <izvorni_sadrzaj>ANNA JULIA d.o.o. za proizvodnju i trgovinu, OIB 41279792309</izvorni_sadrzaj>
    <derivirana_varijabla naziv="DomainObject.Predmet.ProtustrankaNazivFormatedOIB_1">ANNA JULIA d.o.o. za proizvodnju i trgovinu, OIB 41279792309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55678.51</izvorni_sadrzaj>
    <derivirana_varijabla naziv="DomainObject.Predmet.TrenutnaVrijednost_1">55678.51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ANNA JULIA d.o.o. za proizvodnju i trgovinu zastupanog po punomoćniku Odvjetnik Dragan Mijoč</item>
    </izvorni_sadrzaj>
    <derivirana_varijabla naziv="DomainObject.Predmet.ProtuStrankaListFormated_1">
      <item>ANNA JULIA d.o.o. za proizvodnju i trgovinu zastupanog po punomoćniku Odvjetnik Dragan Mijoč</item>
    </derivirana_varijabla>
  </DomainObject.Predmet.ProtuStrankaListFormated>
  <DomainObject.Predmet.ProtuStrankaListFormatedOIB>
    <izvorni_sadrzaj>
      <item>ANNA JULIA d.o.o. za proizvodnju i trgovinu, OIB 41279792309 zastupanog po punomoćniku Odvjetnik Dragan Mijoč</item>
    </izvorni_sadrzaj>
    <derivirana_varijabla naziv="DomainObject.Predmet.ProtuStrankaListFormatedOIB_1">
      <item>ANNA JULIA d.o.o. za proizvodnju i trgovinu, OIB 41279792309 zastupanog po punomoćniku Odvjetnik Dragan Mijoč</item>
    </derivirana_varijabla>
  </DomainObject.Predmet.ProtuStrankaListFormatedOIB>
  <DomainObject.Predmet.ProtuStrankaListFormatedWithAdress>
    <izvorni_sadrzaj>
      <item>ANNA JULIA d.o.o. za proizvodnju i trgovinu, Slivnjanska 37, 21000 Split zastupanog po punomoćniku Odvjetnik Dragan Mijoč</item>
    </izvorni_sadrzaj>
    <derivirana_varijabla naziv="DomainObject.Predmet.ProtuStrankaListFormatedWithAdress_1">
      <item>ANNA JULIA d.o.o. za proizvodnju i trgovinu, Slivnjanska 37, 21000 Split zastupanog po punomoćniku Odvjetnik Dragan Mijoč</item>
    </derivirana_varijabla>
  </DomainObject.Predmet.ProtuStrankaListFormatedWithAdress>
  <DomainObject.Predmet.ProtuStrankaListFormatedWithAdressOIB>
    <izvorni_sadrzaj>
      <item>ANNA JULIA d.o.o. za proizvodnju i trgovinu, OIB 41279792309, Slivnjanska 37, 21000 Split zastupanog po punomoćniku Odvjetnik Dragan Mijoč</item>
    </izvorni_sadrzaj>
    <derivirana_varijabla naziv="DomainObject.Predmet.ProtuStrankaListFormatedWithAdressOIB_1">
      <item>ANNA JULIA d.o.o. za proizvodnju i trgovinu, OIB 41279792309, Slivnjanska 37, 21000 Split zastupanog po punomoćniku Odvjetnik Dragan Mijoč</item>
    </derivirana_varijabla>
  </DomainObject.Predmet.ProtuStrankaListFormatedWithAdressOIB>
  <DomainObject.Predmet.ProtuStrankaListNazivFormated>
    <izvorni_sadrzaj>
      <item>ANNA JULIA d.o.o. za proizvodnju i trgovinu</item>
    </izvorni_sadrzaj>
    <derivirana_varijabla naziv="DomainObject.Predmet.ProtuStrankaListNazivFormated_1">
      <item>ANNA JULIA d.o.o. za proizvodnju i trgovinu</item>
    </derivirana_varijabla>
  </DomainObject.Predmet.ProtuStrankaListNazivFormated>
  <DomainObject.Predmet.ProtuStrankaListNazivFormatedOIB>
    <izvorni_sadrzaj>
      <item>ANNA JULIA d.o.o. za proizvodnju i trgovinu, OIB 41279792309</item>
    </izvorni_sadrzaj>
    <derivirana_varijabla naziv="DomainObject.Predmet.ProtuStrankaListNazivFormatedOIB_1">
      <item>ANNA JULIA d.o.o. za proizvodnju i trgovinu, OIB 41279792309</item>
    </derivirana_varijabla>
  </DomainObject.Predmet.ProtuStrankaListNazivFormatedOIB>
  <DomainObject.Predmet.OstaliListFormated>
    <izvorni_sadrzaj>
      <item>Odvjetnik Dragan Mijoč punomoćnik sudionika u postupku ANNA JULIA d.o.o. za proizvodnju i trgovinu</item>
    </izvorni_sadrzaj>
    <derivirana_varijabla naziv="DomainObject.Predmet.OstaliListFormated_1">
      <item>Odvjetnik Dragan Mijoč punomoćnik sudionika u postupku ANNA JULIA d.o.o. za proizvodnju i trgovinu</item>
    </derivirana_varijabla>
  </DomainObject.Predmet.OstaliListFormated>
  <DomainObject.Predmet.OstaliListFormatedOIB>
    <izvorni_sadrzaj>
      <item>Odvjetnik Dragan Mijoč punomoćnik sudionika u postupku ANNA JULIA d.o.o. za proizvodnju i trgovinu</item>
    </izvorni_sadrzaj>
    <derivirana_varijabla naziv="DomainObject.Predmet.OstaliListFormatedOIB_1">
      <item>Odvjetnik Dragan Mijoč punomoćnik sudionika u postupku ANNA JULIA d.o.o. za proizvodnju i trgovinu</item>
    </derivirana_varijabla>
  </DomainObject.Predmet.OstaliListFormatedOIB>
  <DomainObject.Predmet.OstaliListFormatedWithAdress>
    <izvorni_sadrzaj>
      <item>Odvjetnik Dragan Mijoč, Velebitska 75, 21000 Split punomoćnik sudionika u postupku ANNA JULIA d.o.o. za proizvodnju i trgovinu</item>
    </izvorni_sadrzaj>
    <derivirana_varijabla naziv="DomainObject.Predmet.OstaliListFormatedWithAdress_1">
      <item>Odvjetnik Dragan Mijoč, Velebitska 75, 21000 Split punomoćnik sudionika u postupku ANNA JULIA d.o.o. za proizvodnju i trgovinu</item>
    </derivirana_varijabla>
  </DomainObject.Predmet.OstaliListFormatedWithAdress>
  <DomainObject.Predmet.OstaliListFormatedWithAdressOIB>
    <izvorni_sadrzaj>
      <item>Odvjetnik Dragan Mijoč, Velebitska 75, 21000 Split punomoćnik sudionika u postupku ANNA JULIA d.o.o. za proizvodnju i trgovinu</item>
    </izvorni_sadrzaj>
    <derivirana_varijabla naziv="DomainObject.Predmet.OstaliListFormatedWithAdressOIB_1">
      <item>Odvjetnik Dragan Mijoč, Velebitska 75, 21000 Split punomoćnik sudionika u postupku ANNA JULIA d.o.o. za proizvodnju i trgovinu</item>
    </derivirana_varijabla>
  </DomainObject.Predmet.OstaliListFormatedWithAdressOIB>
  <DomainObject.Predmet.OstaliListNazivFormated>
    <izvorni_sadrzaj>
      <item>Odvjetnik Dragan Mijoč</item>
    </izvorni_sadrzaj>
    <derivirana_varijabla naziv="DomainObject.Predmet.OstaliListNazivFormated_1">
      <item>Odvjetnik Dragan Mijoč</item>
    </derivirana_varijabla>
  </DomainObject.Predmet.OstaliListNazivFormated>
  <DomainObject.Predmet.OstaliListNazivFormatedOIB>
    <izvorni_sadrzaj>
      <item>Odvjetnik Dragan Mijoč</item>
    </izvorni_sadrzaj>
    <derivirana_varijabla naziv="DomainObject.Predmet.OstaliListNazivFormatedOIB_1">
      <item>Odvjetnik Dragan Mijoč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ANNA JULIA d.o.o. za proizvodnju i trgovinu</izvorni_sadrzaj>
    <derivirana_varijabla naziv="DomainObject.Predmet.ProtustrankaIDrugi_1">ANNA JULIA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ANNA JULIA d.o.o. za proizvodnju i trgovinu, OIB 41279792309, Slivnjanska 37, 21000 Split</izvorni_sadrzaj>
    <derivirana_varijabla naziv="DomainObject.Predmet.ProtustrankaIDrugiAdressOIB_1">ANNA JULIA d.o.o. za proizvodnju i trgovinu, OIB 41279792309, Slivnjanska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ANNA JULIA d.o.o. za proizvodnju i trgovinu</item>
      <item>FINANCIJSKA AGENCIJA, RC SPLIT</item>
      <item>Odvjetnik Dragan Mijoč</item>
    </izvorni_sadrzaj>
    <derivirana_varijabla naziv="DomainObject.Predmet.SudioniciListNaziv_1">
      <item>ANNA JULIA d.o.o. za proizvodnju i trgovinu</item>
      <item>FINANCIJSKA AGENCIJA, RC SPLIT</item>
      <item>Odvjetnik Dragan Mijoč</item>
    </derivirana_varijabla>
  </DomainObject.Predmet.SudioniciListNaziv>
  <DomainObject.Predmet.SudioniciListAdressOIB>
    <izvorni_sadrzaj>
      <item>ANNA JULIA d.o.o. za proizvodnju i trgovinu, OIB 41279792309, Slivnjanska 37,21000 Split</item>
      <item>FINANCIJSKA AGENCIJA, RC SPLIT, OIB 85821130368, Mažuranićevo šetalište 24 b,21000 Split</item>
      <item>Odvjetnik Dragan Mijoč, Velebitska 75,21000 Split</item>
    </izvorni_sadrzaj>
    <derivirana_varijabla naziv="DomainObject.Predmet.SudioniciListAdressOIB_1">
      <item>ANNA JULIA d.o.o. za proizvodnju i trgovinu, OIB 41279792309, Slivnjanska 37,21000 Split</item>
      <item>FINANCIJSKA AGENCIJA, RC SPLIT, OIB 85821130368, Mažuranićevo šetalište 24 b,21000 Split</item>
      <item>Odvjetnik Dragan Mijoč, Velebitska 75,21000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41279792309</item>
      <item>, OIB 85821130368</item>
    </izvorni_sadrzaj>
    <derivirana_varijabla naziv="DomainObject.Predmet.SudioniciListNazivOIB_1">
      <item>, OIB null</item>
      <item>, OIB 41279792309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286</properties:Words>
  <properties:Characters>1529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2018-04-19T17:20:00Z</dcterms:created>
  <dc:creator>Ante Kačić</dc:creator>
  <cp:lastModifiedBy>Katarina Franković</cp:lastModifiedBy>
  <cp:lastPrinted>2018-04-19T17:20:00Z</cp:lastPrinted>
  <dcterms:modified xmlns:xsi="http://www.w3.org/2001/XMLSchema-instance" xsi:type="dcterms:W3CDTF">2018-04-19T17:21:00Z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1862 - 16 poziv saslušanje ranijeg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