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a756" w14:paraId="6caa756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CF5382">
        <w:rPr>
          <w:rFonts w:hAnsi="Times New Roman" w:ascii="Times New Roman"/>
        </w:rPr>
        <w:t>9023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2F261F">
        <w:rPr>
          <w:rFonts w:hAnsi="Times New Roman" w:ascii="Times New Roman"/>
          <w:szCs w:val="24"/>
        </w:rPr>
        <w:t xml:space="preserve"> </w:t>
      </w:r>
      <w:r w:rsidR="00CF5382">
        <w:rPr>
          <w:rFonts w:hAnsi="Times New Roman" w:ascii="Times New Roman"/>
          <w:szCs w:val="24"/>
        </w:rPr>
        <w:t>LiZ j.d.o.o., Ivanićgradska 54, Zagreb, OIB 68846511622,</w:t>
      </w:r>
      <w:r w:rsidR="00993E04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59622C">
        <w:rPr>
          <w:rFonts w:hAnsi="Times New Roman" w:ascii="Times New Roman"/>
        </w:rPr>
        <w:t>02. siječnja 2017</w:t>
      </w:r>
      <w:r w:rsidR="00140CF4" w:rsidRPr="00140CF4">
        <w:rPr>
          <w:rFonts w:hAnsi="Times New Roman" w:ascii="Times New Roman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9622C">
        <w:rPr>
          <w:rFonts w:hAnsi="Times New Roman" w:ascii="Times New Roman"/>
          <w:szCs w:val="24"/>
        </w:rPr>
        <w:t xml:space="preserve">  </w:t>
      </w:r>
      <w:r w:rsidR="00CF5382">
        <w:rPr>
          <w:rFonts w:hAnsi="Times New Roman" w:ascii="Times New Roman"/>
          <w:szCs w:val="24"/>
        </w:rPr>
        <w:t xml:space="preserve">LiZ j.d.o.o., Ivanićgradska 54, Zagreb,   OIB 68846511622.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>02. siječnja 2017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207C42" w:rsidR="00EE69E5" w:rsidRPr="00207C42">
      <w:pPr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207C42">
        <w:rPr>
          <w:rFonts w:hAnsi="Times New Roman" w:ascii="Times New Roman"/>
          <w:szCs w:val="24"/>
        </w:rPr>
        <w:t xml:space="preserve"> </w:t>
      </w:r>
      <w:r w:rsidR="00CF5382" w:rsidRPr="00CF5382">
        <w:rPr>
          <w:rFonts w:hAnsi="Times New Roman" w:ascii="Times New Roman"/>
        </w:rPr>
        <w:t xml:space="preserve">Trumbić Dinka, Split, Lovretska 10, OIB  43468134790.  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 xml:space="preserve"> </w:t>
      </w:r>
      <w:r w:rsidR="00CF5382">
        <w:rPr>
          <w:rFonts w:hAnsi="Times New Roman" w:ascii="Times New Roman"/>
          <w:szCs w:val="24"/>
        </w:rPr>
        <w:t>LiZ j.d.o.o., Ivanićgradska 54, Zagreb,   OIB 68846511622.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CF5382">
        <w:rPr>
          <w:rFonts w:hAnsi="Times New Roman" w:ascii="Times New Roman"/>
        </w:rPr>
        <w:t>24.03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342A16">
        <w:rPr>
          <w:rFonts w:hAnsi="Times New Roman" w:ascii="Times New Roman"/>
        </w:rPr>
        <w:t>2</w:t>
      </w:r>
      <w:r w:rsidR="00CF5382">
        <w:rPr>
          <w:rFonts w:hAnsi="Times New Roman" w:ascii="Times New Roman"/>
        </w:rPr>
        <w:t>9.08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F5382">
        <w:rPr>
          <w:rFonts w:hAnsi="Times New Roman" w:ascii="Times New Roman"/>
        </w:rPr>
        <w:t>21</w:t>
      </w:r>
      <w:r w:rsidR="00342A16">
        <w:rPr>
          <w:rFonts w:hAnsi="Times New Roman" w:ascii="Times New Roman"/>
        </w:rPr>
        <w:t>.10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CF5382">
        <w:rPr>
          <w:rFonts w:hAnsi="Times New Roman" w:ascii="Times New Roman"/>
        </w:rPr>
        <w:t>29.08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9622C">
        <w:rPr>
          <w:rFonts w:hAnsi="Times New Roman" w:ascii="Times New Roman"/>
        </w:rPr>
        <w:t>02. siječnja 2017.</w:t>
      </w:r>
      <w:r>
        <w:rPr>
          <w:rFonts w:hAnsi="Times New Roman" w:ascii="Times New Roman"/>
        </w:rPr>
        <w:t xml:space="preserve">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582265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582265" w:rsidP="00492E13" w:rsidR="00582265">
      <w:pPr>
        <w:jc w:val="center"/>
      </w:pPr>
    </w:p>
    <w:p w:rsidRDefault="00582265" w:rsidP="002152A3" w:rsidR="00582265" w:rsidRPr="00582265">
      <w:pPr>
        <w:jc w:val="right"/>
        <w:rPr>
          <w:rFonts w:hAnsi="Times New Roman" w:ascii="Times New Roman"/>
        </w:rPr>
      </w:pPr>
      <w:r w:rsidRPr="00582265">
        <w:rPr>
          <w:rFonts w:hAnsi="Times New Roman" w:ascii="Times New Roman"/>
        </w:rPr>
        <w:t>za točnost otpravka</w:t>
      </w:r>
    </w:p>
    <w:p w:rsidRDefault="00582265" w:rsidP="002152A3" w:rsidR="00582265" w:rsidRPr="00582265">
      <w:pPr>
        <w:jc w:val="right"/>
        <w:rPr>
          <w:rFonts w:hAnsi="Times New Roman" w:ascii="Times New Roman"/>
        </w:rPr>
      </w:pPr>
      <w:r w:rsidRPr="00582265">
        <w:rPr>
          <w:rFonts w:hAnsi="Times New Roman" w:ascii="Times New Roman"/>
        </w:rPr>
        <w:t>ovlašteni službenik</w:t>
      </w:r>
    </w:p>
    <w:p w:rsidRDefault="00582265" w:rsidP="002152A3" w:rsidR="00582265" w:rsidRPr="00582265">
      <w:pPr>
        <w:jc w:val="right"/>
        <w:rPr>
          <w:rFonts w:hAnsi="Times New Roman" w:ascii="Times New Roman"/>
        </w:rPr>
      </w:pPr>
      <w:r w:rsidRPr="00582265">
        <w:rPr>
          <w:rFonts w:hAnsi="Times New Roman" w:ascii="Times New Roman"/>
        </w:rPr>
        <w:t>Višnja Svečak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AA4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956726">
      <w:rPr>
        <w:rFonts w:hAnsi="Times New Roman" w:ascii="Times New Roman"/>
      </w:rPr>
      <w:t>9</w:t>
    </w:r>
    <w:r w:rsidR="00CF5382">
      <w:rPr>
        <w:rFonts w:hAnsi="Times New Roman" w:ascii="Times New Roman"/>
      </w:rPr>
      <w:t>023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044C"/>
    <w:rsid w:val="001C3B73"/>
    <w:rsid w:val="001D13FF"/>
    <w:rsid w:val="00207C42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42A16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82265"/>
    <w:rsid w:val="00591C1A"/>
    <w:rsid w:val="005940E9"/>
    <w:rsid w:val="0059622C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423EC"/>
    <w:rsid w:val="00867F16"/>
    <w:rsid w:val="008D5425"/>
    <w:rsid w:val="00955E9E"/>
    <w:rsid w:val="00956726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BE3AA4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CF5382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82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2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26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2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2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82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26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26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26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26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St-9023/2015-9</izvorni_sadrzaj>
    <derivirana_varijabla naziv="DomainObject.Oznaka_1">St-9023/2015-9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9023</izvorni_sadrzaj>
    <derivirana_varijabla naziv="DomainObject.Predmet.Broj_1">9023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St-9023/2015</izvorni_sadrzaj>
    <derivirana_varijabla naziv="DomainObject.Predmet.OznakaBroj_1">St-9023/2015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Zrno sreće LiZ jednostavno društvo s ograničenom odgovornošću za trgovinu i usluge zastupanog po punomoćniku Luca Pavičić</izvorni_sadrzaj>
    <derivirana_varijabla naziv="DomainObject.Predmet.ProtustrankaFormated_1">  Zrno sreće LiZ jednostavno društvo s ograničenom odgovornošću za trgovinu i usluge zastupanog po punomoćniku Luca Pavičić</derivirana_varijabla>
  </DomainObject.Predmet.ProtustrankaFormated>
  <DomainObject.Predmet.ProtustrankaFormatedOIB>
    <izvorni_sadrzaj>  Zrno sreće LiZ jednostavno društvo s ograničenom odgovornošću za trgovinu i usluge, OIB 68846511622 zastupanog po punomoćniku Luca Pavičić</izvorni_sadrzaj>
    <derivirana_varijabla naziv="DomainObject.Predmet.ProtustrankaFormatedOIB_1">  Zrno sreće LiZ jednostavno društvo s ograničenom odgovornošću za trgovinu i usluge, OIB 68846511622 zastupanog po punomoćniku Luca Pavičić</derivirana_varijabla>
  </DomainObject.Predmet.ProtustrankaFormatedOIB>
  <DomainObject.Predmet.ProtustrankaFormatedWithAdress>
    <izvorni_sadrzaj> Zrno sreće LiZ jednostavno društvo s ograničenom odgovornošću za trgovinu i usluge, Ivanićgradska 54, 10000 Zagreb zastupanog po punomoćniku Luca Pavičić</izvorni_sadrzaj>
    <derivirana_varijabla naziv="DomainObject.Predmet.ProtustrankaFormatedWithAdress_1"> Zrno sreće LiZ jednostavno društvo s ograničenom odgovornošću za trgovinu i usluge, Ivanićgradska 54, 10000 Zagreb zastupanog po punomoćniku Luca Pavičić</derivirana_varijabla>
  </DomainObject.Predmet.ProtustrankaFormatedWithAdress>
  <DomainObject.Predmet.ProtustrankaFormatedWithAdressOIB>
    <izvorni_sadrzaj> Zrno sreće LiZ jednostavno društvo s ograničenom odgovornošću za trgovinu i usluge, OIB 68846511622, Ivanićgradska 54, 10000 Zagreb zastupanog po punomoćniku Luca Pavičić</izvorni_sadrzaj>
    <derivirana_varijabla naziv="DomainObject.Predmet.ProtustrankaFormatedWithAdressOIB_1"> Zrno sreće LiZ jednostavno društvo s ograničenom odgovornošću za trgovinu i usluge, OIB 68846511622, Ivanićgradska 54, 10000 Zagreb zastupanog po punomoćniku Luca Pavičić</derivirana_varijabla>
  </DomainObject.Predmet.ProtustrankaFormatedWithAdressOIB>
  <DomainObject.Predmet.ProtustrankaWithAdress>
    <izvorni_sadrzaj>Zrno sreće LiZ jednostavno društvo s ograničenom odgovornošću za trgovinu i usluge Ivanićgradska 54, 10000 Zagreb</izvorni_sadrzaj>
    <derivirana_varijabla naziv="DomainObject.Predmet.ProtustrankaWithAdress_1">Zrno sreće LiZ jednostavno društvo s ograničenom odgovornošću za trgovinu i usluge Ivanićgradska 54, 10000 Zagreb</derivirana_varijabla>
  </DomainObject.Predmet.ProtustrankaWithAdress>
  <DomainObject.Predmet.ProtustrankaWithAdressOIB>
    <izvorni_sadrzaj>Zrno sreće LiZ jednostavno društvo s ograničenom odgovornošću za trgovinu i usluge, OIB 68846511622, Ivanićgradska 54, 10000 Zagreb</izvorni_sadrzaj>
    <derivirana_varijabla naziv="DomainObject.Predmet.ProtustrankaWithAdressOIB_1">Zrno sreće LiZ jednostavno društvo s ograničenom odgovornošću za trgovinu i usluge, OIB 68846511622, Ivanićgradska 54, 10000 Zagreb</derivirana_varijabla>
  </DomainObject.Predmet.ProtustrankaWithAdressOIB>
  <DomainObject.Predmet.ProtustrankaNazivFormated>
    <izvorni_sadrzaj>Zrno sreće LiZ jednostavno društvo s ograničenom odgovornošću za trgovinu i usluge</izvorni_sadrzaj>
    <derivirana_varijabla naziv="DomainObject.Predmet.ProtustrankaNazivFormated_1">Zrno sreće LiZ jednostavno društvo s ograničenom odgovornošću za trgovinu i usluge</derivirana_varijabla>
  </DomainObject.Predmet.ProtustrankaNazivFormated>
  <DomainObject.Predmet.ProtustrankaNazivFormatedOIB>
    <izvorni_sadrzaj>Zrno sreće LiZ jednostavno društvo s ograničenom odgovornošću za trgovinu i usluge, OIB 68846511622</izvorni_sadrzaj>
    <derivirana_varijabla naziv="DomainObject.Predmet.ProtustrankaNazivFormatedOIB_1">Zrno sreće LiZ jednostavno društvo s ograničenom odgovornošću za trgovinu i usluge, OIB 68846511622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Zrno sreće LiZ jednostavno društvo s ograničenom odgovornošću za trgovinu i usluge zastupanog po punomoćniku Luca Pavičić</item>
    </izvorni_sadrzaj>
    <derivirana_varijabla naziv="DomainObject.Predmet.ProtuStrankaListFormated_1">
      <item>Zrno sreće LiZ jednostavno društvo s ograničenom odgovornošću za trgovinu i usluge zastupanog po punomoćniku Luca Pavičić</item>
    </derivirana_varijabla>
  </DomainObject.Predmet.ProtuStrankaListFormated>
  <DomainObject.Predmet.ProtuStrankaListFormatedOIB>
    <izvorni_sadrzaj>
      <item>Zrno sreće LiZ jednostavno društvo s ograničenom odgovornošću za trgovinu i usluge, OIB 68846511622 zastupanog po punomoćniku Luca Pavičić</item>
    </izvorni_sadrzaj>
    <derivirana_varijabla naziv="DomainObject.Predmet.ProtuStrankaListFormatedOIB_1">
      <item>Zrno sreće LiZ jednostavno društvo s ograničenom odgovornošću za trgovinu i usluge, OIB 68846511622 zastupanog po punomoćniku Luca Pavičić</item>
    </derivirana_varijabla>
  </DomainObject.Predmet.ProtuStrankaListFormatedOIB>
  <DomainObject.Predmet.ProtuStrankaListFormatedWithAdress>
    <izvorni_sadrzaj>
      <item>Zrno sreće LiZ jednostavno društvo s ograničenom odgovornošću za trgovinu i usluge, Ivanićgradska 54, 10000 Zagreb zastupanog po punomoćniku Luca Pavičić</item>
    </izvorni_sadrzaj>
    <derivirana_varijabla naziv="DomainObject.Predmet.ProtuStrankaListFormatedWithAdress_1">
      <item>Zrno sreće LiZ jednostavno društvo s ograničenom odgovornošću za trgovinu i usluge, Ivanićgradska 54, 10000 Zagreb zastupanog po punomoćniku Luca Pavičić</item>
    </derivirana_varijabla>
  </DomainObject.Predmet.ProtuStrankaListFormatedWithAdress>
  <DomainObject.Predmet.ProtuStrankaListFormatedWithAdressOIB>
    <izvorni_sadrzaj>
      <item>Zrno sreće LiZ jednostavno društvo s ograničenom odgovornošću za trgovinu i usluge, OIB 68846511622, Ivanićgradska 54, 10000 Zagreb zastupanog po punomoćniku Luca Pavičić</item>
    </izvorni_sadrzaj>
    <derivirana_varijabla naziv="DomainObject.Predmet.ProtuStrankaListFormatedWithAdressOIB_1">
      <item>Zrno sreće LiZ jednostavno društvo s ograničenom odgovornošću za trgovinu i usluge, OIB 68846511622, Ivanićgradska 54, 10000 Zagreb zastupanog po punomoćniku Luca Pavičić</item>
    </derivirana_varijabla>
  </DomainObject.Predmet.ProtuStrankaListFormatedWithAdressOIB>
  <DomainObject.Predmet.ProtuStrankaListNazivFormated>
    <izvorni_sadrzaj>
      <item>Zrno sreće LiZ jednostavno društvo s ograničenom odgovornošću za trgovinu i usluge</item>
    </izvorni_sadrzaj>
    <derivirana_varijabla naziv="DomainObject.Predmet.ProtuStrankaListNazivFormated_1">
      <item>Zrno sreće LiZ jednostavno društvo s ograničenom odgovornošću za trgovinu i usluge</item>
    </derivirana_varijabla>
  </DomainObject.Predmet.ProtuStrankaListNazivFormated>
  <DomainObject.Predmet.ProtuStrankaListNazivFormatedOIB>
    <izvorni_sadrzaj>
      <item>Zrno sreće LiZ jednostavno društvo s ograničenom odgovornošću za trgovinu i usluge, OIB 68846511622</item>
    </izvorni_sadrzaj>
    <derivirana_varijabla naziv="DomainObject.Predmet.ProtuStrankaListNazivFormatedOIB_1">
      <item>Zrno sreće LiZ jednostavno društvo s ograničenom odgovornošću za trgovinu i usluge, OIB 68846511622</item>
    </derivirana_varijabla>
  </DomainObject.Predmet.ProtuStrankaListNazivFormatedOIB>
  <DomainObject.Predmet.OstaliListFormated>
    <izvorni_sadrzaj>
      <item>Luca Pavičić punomoćnik sudionika u postupku Zrno sreće LiZ jednostavno društvo s ograničenom odgovornošću za trgovinu i usluge</item>
    </izvorni_sadrzaj>
    <derivirana_varijabla naziv="DomainObject.Predmet.OstaliListFormated_1">
      <item>Luca Pavičić punomoćnik sudionika u postupku Zrno sreće LiZ jednostavno društvo s ograničenom odgovornošću za trgovinu i usluge</item>
    </derivirana_varijabla>
  </DomainObject.Predmet.OstaliListFormated>
  <DomainObject.Predmet.OstaliListFormatedOIB>
    <izvorni_sadrzaj>
      <item>Luca Pavičić, OIB 81243050494 punomoćnik sudionika u postupku Zrno sreće LiZ jednostavno društvo s ograničenom odgovornošću za trgovinu i usluge</item>
    </izvorni_sadrzaj>
    <derivirana_varijabla naziv="DomainObject.Predmet.OstaliListFormatedOIB_1">
      <item>Luca Pavičić, OIB 81243050494 punomoćnik sudionika u postupku Zrno sreće LiZ jednostavno društvo s ograničenom odgovornošću za trgovinu i usluge</item>
    </derivirana_varijabla>
  </DomainObject.Predmet.OstaliListFormatedOIB>
  <DomainObject.Predmet.OstaliListFormatedWithAdress>
    <izvorni_sadrzaj>
      <item>Luca Pavičić, Ivanićgradska 54, 10000 Zagreb punomoćnik sudionika u postupku Zrno sreće LiZ jednostavno društvo s ograničenom odgovornošću za trgovinu i usluge</item>
    </izvorni_sadrzaj>
    <derivirana_varijabla naziv="DomainObject.Predmet.OstaliListFormatedWithAdress_1">
      <item>Luca Pavičić, Ivanićgradska 54, 10000 Zagreb punomoćnik sudionika u postupku Zrno sreće LiZ jednostavno društvo s ograničenom odgovornošću za trgovinu i usluge</item>
    </derivirana_varijabla>
  </DomainObject.Predmet.OstaliListFormatedWithAdress>
  <DomainObject.Predmet.OstaliListFormatedWithAdressOIB>
    <izvorni_sadrzaj>
      <item>Luca Pavičić, OIB 81243050494, Ivanićgradska 54, 10000 Zagreb punomoćnik sudionika u postupku Zrno sreće LiZ jednostavno društvo s ograničenom odgovornošću za trgovinu i usluge</item>
    </izvorni_sadrzaj>
    <derivirana_varijabla naziv="DomainObject.Predmet.OstaliListFormatedWithAdressOIB_1">
      <item>Luca Pavičić, OIB 81243050494, Ivanićgradska 54, 10000 Zagreb punomoćnik sudionika u postupku Zrno sreće LiZ jednostavno društvo s ograničenom odgovornošću za trgovinu i usluge</item>
    </derivirana_varijabla>
  </DomainObject.Predmet.OstaliListFormatedWithAdressOIB>
  <DomainObject.Predmet.OstaliListNazivFormated>
    <izvorni_sadrzaj>
      <item>Luca Pavičić</item>
    </izvorni_sadrzaj>
    <derivirana_varijabla naziv="DomainObject.Predmet.OstaliListNazivFormated_1">
      <item>Luca Pavičić</item>
    </derivirana_varijabla>
  </DomainObject.Predmet.OstaliListNazivFormated>
  <DomainObject.Predmet.OstaliListNazivFormatedOIB>
    <izvorni_sadrzaj>
      <item>Luca Pavičić, OIB 81243050494</item>
    </izvorni_sadrzaj>
    <derivirana_varijabla naziv="DomainObject.Predmet.OstaliListNazivFormatedOIB_1">
      <item>Luca Pavičić, OIB 81243050494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St-9023/2015-9</izvorni_sadrzaj>
    <derivirana_varijabla naziv="DomainObject.PoslovniBrojDokumenta_1">St-9023/2015-9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Zrno sreće LiZ jednostavno društvo s ograničenom odgovornošću za trgovinu i usluge</izvorni_sadrzaj>
    <derivirana_varijabla naziv="DomainObject.Predmet.ProtustrankaIDrugi_1">Zrno sreće LiZ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Zrno sreće LiZ jednostavno društvo s ograničenom odgovornošću za trgovinu i usluge, OIB 68846511622, Ivanićgradska 54, 10000 Zagreb</izvorni_sadrzaj>
    <derivirana_varijabla naziv="DomainObject.Predmet.ProtustrankaIDrugiAdressOIB_1">Zrno sreće LiZ jednostavno društvo s ograničenom odgovornošću za trgovinu i usluge, OIB 68846511622, Ivanićgradska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Zrno sreće LiZ jednostavno društvo s ograničenom odgovornošću za trgovinu i usluge</item>
      <item>Luca Pavičić</item>
    </izvorni_sadrzaj>
    <derivirana_varijabla naziv="DomainObject.Predmet.SudioniciListNaziv_1">
      <item>FINA Regionalni centar Zagreb</item>
      <item>Zrno sreće LiZ jednostavno društvo s ograničenom odgovornošću za trgovinu i usluge</item>
      <item>Luca Pavičić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Zrno sreće LiZ jednostavno društvo s ograničenom odgovornošću za trgovinu i usluge, OIB 68846511622, Ivanićgradska 54,10000 Zagreb</item>
      <item>Luca Pavičić, OIB 81243050494, Ivanićgradska 54,10000 Zagreb</item>
    </izvorni_sadrzaj>
    <derivirana_varijabla naziv="DomainObject.Predmet.SudioniciListAdressOIB_1">
      <item>FINA Regionalni centar Zagreb, OIB 85821130368, Trg svibanjskih žrtava 1995. br.,10000 Zagreb</item>
      <item>Zrno sreće LiZ jednostavno društvo s ograničenom odgovornošću za trgovinu i usluge, OIB 68846511622, Ivanićgradska 54,10000 Zagreb</item>
      <item>Luca Pavičić, OIB 81243050494, Ivanićgradska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68846511622</item>
      <item>, OIB 81243050494</item>
    </izvorni_sadrzaj>
    <derivirana_varijabla naziv="DomainObject.Predmet.SudioniciListNazivOIB_1">
      <item>, OIB 85821130368</item>
      <item>, OIB 68846511622</item>
      <item>, OIB 81243050494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FF089-7C84-4128-8E8F-03EE3A438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2100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2017-01-02T12:41:00Z</dcterms:created>
  <dc:creator>Sudsko vijeæe</dc:creator>
  <cp:lastModifiedBy>Višnja Svečak</cp:lastModifiedBy>
  <cp:lastPrinted>2017-01-02T12:42:00Z</cp:lastPrinted>
  <dcterms:modified xmlns:xsi="http://www.w3.org/2001/XMLSchema-instance" xsi:type="dcterms:W3CDTF">2017-01-02T12:42:00Z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St-9023/2015-9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