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4403" w14:paraId="f5f4403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4C23B3">
        <w:t>2</w:t>
      </w:r>
      <w:r w:rsidR="00C54D6F">
        <w:t>248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C54D6F">
        <w:t>EAG CENTAR</w:t>
      </w:r>
      <w:r w:rsidR="006F0F6E">
        <w:t xml:space="preserve"> d.o.o., </w:t>
      </w:r>
      <w:r w:rsidR="00C54D6F">
        <w:t>Zagreb, Miramarska 32</w:t>
      </w:r>
      <w:r w:rsidR="006F0F6E">
        <w:t>, MBS: 0</w:t>
      </w:r>
      <w:r w:rsidR="00C54D6F">
        <w:t>80079606</w:t>
      </w:r>
      <w:r w:rsidR="006C248D">
        <w:t>, OIB:</w:t>
      </w:r>
      <w:r w:rsidR="00C54D6F">
        <w:t xml:space="preserve"> 27286881555</w:t>
      </w:r>
      <w:r w:rsidR="00117D04">
        <w:t xml:space="preserve">, </w:t>
      </w:r>
      <w:r w:rsidR="004C23B3">
        <w:t>dana 10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C54D6F">
        <w:t>EAG CENTAR d.o.o., Zagreb, Miramarska 32, MBS: 080079606, OIB: 27286881555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C54D6F">
        <w:t>EAG CENTAR d.o.o., Zagreb, Miramarska 32, MBS: 080079606, OIB: 27286881555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10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65C2"/>
    <w:rsid w:val="00117D04"/>
    <w:rsid w:val="002B2B78"/>
    <w:rsid w:val="003D29EC"/>
    <w:rsid w:val="003E62B2"/>
    <w:rsid w:val="004A54D6"/>
    <w:rsid w:val="004C23B3"/>
    <w:rsid w:val="004C3363"/>
    <w:rsid w:val="00525979"/>
    <w:rsid w:val="005653CF"/>
    <w:rsid w:val="006425B2"/>
    <w:rsid w:val="006C248D"/>
    <w:rsid w:val="006E1039"/>
    <w:rsid w:val="006F0F6E"/>
    <w:rsid w:val="007E739E"/>
    <w:rsid w:val="0092290B"/>
    <w:rsid w:val="00A167C6"/>
    <w:rsid w:val="00BB2CE8"/>
    <w:rsid w:val="00C0310C"/>
    <w:rsid w:val="00C32EAE"/>
    <w:rsid w:val="00C54D6F"/>
    <w:rsid w:val="00C57B19"/>
    <w:rsid w:val="00CA77F2"/>
    <w:rsid w:val="00D35A61"/>
    <w:rsid w:val="00D574B1"/>
    <w:rsid w:val="00DD1D4C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46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5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5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5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5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46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5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5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5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5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2248</izvorni_sadrzaj>
    <derivirana_varijabla naziv="DomainObject.Predmet.Broj_1">2248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St-2248/2015</izvorni_sadrzaj>
    <derivirana_varijabla naziv="DomainObject.Predmet.OznakaBroj_1">St-2248/2015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EAG CENTAR d.o.o. zastupanog po punomoćniku BRANKO DAUTOVIĆ</izvorni_sadrzaj>
    <derivirana_varijabla naziv="DomainObject.Predmet.ProtustrankaFormated_1">  EAG CENTAR d.o.o. zastupanog po punomoćniku BRANKO DAUTOVIĆ</derivirana_varijabla>
  </DomainObject.Predmet.ProtustrankaFormated>
  <DomainObject.Predmet.ProtustrankaFormatedOIB>
    <izvorni_sadrzaj>  EAG CENTAR d.o.o., OIB 27286881555 zastupanog po punomoćniku BRANKO DAUTOVIĆ</izvorni_sadrzaj>
    <derivirana_varijabla naziv="DomainObject.Predmet.ProtustrankaFormatedOIB_1">  EAG CENTAR d.o.o., OIB 27286881555 zastupanog po punomoćniku BRANKO DAUTOVIĆ</derivirana_varijabla>
  </DomainObject.Predmet.ProtustrankaFormatedOIB>
  <DomainObject.Predmet.ProtustrankaFormatedWithAdress>
    <izvorni_sadrzaj> EAG CENTAR d.o.o., Miramarska 32, 10000 Zagreb zastupanog po punomoćniku BRANKO DAUTOVIĆ</izvorni_sadrzaj>
    <derivirana_varijabla naziv="DomainObject.Predmet.ProtustrankaFormatedWithAdress_1"> EAG CENTAR d.o.o., Miramarska 32, 10000 Zagreb zastupanog po punomoćniku BRANKO DAUTOVIĆ</derivirana_varijabla>
  </DomainObject.Predmet.ProtustrankaFormatedWithAdress>
  <DomainObject.Predmet.ProtustrankaFormatedWithAdressOIB>
    <izvorni_sadrzaj> EAG CENTAR d.o.o., OIB 27286881555, Miramarska 32, 10000 Zagreb zastupanog po punomoćniku BRANKO DAUTOVIĆ</izvorni_sadrzaj>
    <derivirana_varijabla naziv="DomainObject.Predmet.ProtustrankaFormatedWithAdressOIB_1"> EAG CENTAR d.o.o., OIB 27286881555, Miramarska 32, 10000 Zagreb zastupanog po punomoćniku BRANKO DAUTOVIĆ</derivirana_varijabla>
  </DomainObject.Predmet.ProtustrankaFormatedWithAdressOIB>
  <DomainObject.Predmet.ProtustrankaWithAdress>
    <izvorni_sadrzaj>EAG CENTAR d.o.o. Miramarska 32, 10000 Zagreb</izvorni_sadrzaj>
    <derivirana_varijabla naziv="DomainObject.Predmet.ProtustrankaWithAdress_1">EAG CENTAR d.o.o. Miramarska 32, 10000 Zagreb</derivirana_varijabla>
  </DomainObject.Predmet.ProtustrankaWithAdress>
  <DomainObject.Predmet.ProtustrankaWithAdressOIB>
    <izvorni_sadrzaj>EAG CENTAR d.o.o., OIB 27286881555, Miramarska 32, 10000 Zagreb</izvorni_sadrzaj>
    <derivirana_varijabla naziv="DomainObject.Predmet.ProtustrankaWithAdressOIB_1">EAG CENTAR d.o.o., OIB 27286881555, Miramarska 32, 10000 Zagreb</derivirana_varijabla>
  </DomainObject.Predmet.ProtustrankaWithAdressOIB>
  <DomainObject.Predmet.ProtustrankaNazivFormated>
    <izvorni_sadrzaj>EAG CENTAR d.o.o.</izvorni_sadrzaj>
    <derivirana_varijabla naziv="DomainObject.Predmet.ProtustrankaNazivFormated_1">EAG CENTAR d.o.o.</derivirana_varijabla>
  </DomainObject.Predmet.ProtustrankaNazivFormated>
  <DomainObject.Predmet.ProtustrankaNazivFormatedOIB>
    <izvorni_sadrzaj>EAG CENTAR d.o.o., OIB 27286881555</izvorni_sadrzaj>
    <derivirana_varijabla naziv="DomainObject.Predmet.ProtustrankaNazivFormatedOIB_1">EAG CENTAR d.o.o., OIB 27286881555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EAG CENTAR d.o.o. zastupanog po punomoćniku BRANKO DAUTOVIĆ</item>
    </izvorni_sadrzaj>
    <derivirana_varijabla naziv="DomainObject.Predmet.ProtuStrankaListFormated_1">
      <item>EAG CENTAR d.o.o. zastupanog po punomoćniku BRANKO DAUTOVIĆ</item>
    </derivirana_varijabla>
  </DomainObject.Predmet.ProtuStrankaListFormated>
  <DomainObject.Predmet.ProtuStrankaListFormatedOIB>
    <izvorni_sadrzaj>
      <item>EAG CENTAR d.o.o., OIB 27286881555 zastupanog po punomoćniku BRANKO DAUTOVIĆ</item>
    </izvorni_sadrzaj>
    <derivirana_varijabla naziv="DomainObject.Predmet.ProtuStrankaListFormatedOIB_1">
      <item>EAG CENTAR d.o.o., OIB 27286881555 zastupanog po punomoćniku BRANKO DAUTOVIĆ</item>
    </derivirana_varijabla>
  </DomainObject.Predmet.ProtuStrankaListFormatedOIB>
  <DomainObject.Predmet.ProtuStrankaListFormatedWithAdress>
    <izvorni_sadrzaj>
      <item>EAG CENTAR d.o.o., Miramarska 32, 10000 Zagreb zastupanog po punomoćniku BRANKO DAUTOVIĆ</item>
    </izvorni_sadrzaj>
    <derivirana_varijabla naziv="DomainObject.Predmet.ProtuStrankaListFormatedWithAdress_1">
      <item>EAG CENTAR d.o.o., Miramarska 32, 10000 Zagreb zastupanog po punomoćniku BRANKO DAUTOVIĆ</item>
    </derivirana_varijabla>
  </DomainObject.Predmet.ProtuStrankaListFormatedWithAdress>
  <DomainObject.Predmet.ProtuStrankaListFormatedWithAdressOIB>
    <izvorni_sadrzaj>
      <item>EAG CENTAR d.o.o., OIB 27286881555, Miramarska 32, 10000 Zagreb zastupanog po punomoćniku BRANKO DAUTOVIĆ</item>
    </izvorni_sadrzaj>
    <derivirana_varijabla naziv="DomainObject.Predmet.ProtuStrankaListFormatedWithAdressOIB_1">
      <item>EAG CENTAR d.o.o., OIB 27286881555, Miramarska 32, 10000 Zagreb zastupanog po punomoćniku BRANKO DAUTOVIĆ</item>
    </derivirana_varijabla>
  </DomainObject.Predmet.ProtuStrankaListFormatedWithAdressOIB>
  <DomainObject.Predmet.ProtuStrankaListNazivFormated>
    <izvorni_sadrzaj>
      <item>EAG CENTAR d.o.o.</item>
    </izvorni_sadrzaj>
    <derivirana_varijabla naziv="DomainObject.Predmet.ProtuStrankaListNazivFormated_1">
      <item>EAG CENTAR d.o.o.</item>
    </derivirana_varijabla>
  </DomainObject.Predmet.ProtuStrankaListNazivFormated>
  <DomainObject.Predmet.ProtuStrankaListNazivFormatedOIB>
    <izvorni_sadrzaj>
      <item>EAG CENTAR d.o.o., OIB 27286881555</item>
    </izvorni_sadrzaj>
    <derivirana_varijabla naziv="DomainObject.Predmet.ProtuStrankaListNazivFormatedOIB_1">
      <item>EAG CENTAR d.o.o., OIB 27286881555</item>
    </derivirana_varijabla>
  </DomainObject.Predmet.ProtuStrankaListNazivFormatedOIB>
  <DomainObject.Predmet.OstaliListFormated>
    <izvorni_sadrzaj>
      <item>BRANKO DAUTOVIĆ punomoćnik sudionika u postupku EAG CENTAR d.o.o.</item>
    </izvorni_sadrzaj>
    <derivirana_varijabla naziv="DomainObject.Predmet.OstaliListFormated_1">
      <item>BRANKO DAUTOVIĆ punomoćnik sudionika u postupku EAG CENTAR d.o.o.</item>
    </derivirana_varijabla>
  </DomainObject.Predmet.OstaliListFormated>
  <DomainObject.Predmet.OstaliListFormatedOIB>
    <izvorni_sadrzaj>
      <item>BRANKO DAUTOVIĆ, OIB 01113857036 punomoćnik sudionika u postupku EAG CENTAR d.o.o.</item>
    </izvorni_sadrzaj>
    <derivirana_varijabla naziv="DomainObject.Predmet.OstaliListFormatedOIB_1">
      <item>BRANKO DAUTOVIĆ, OIB 01113857036 punomoćnik sudionika u postupku EAG CENTAR d.o.o.</item>
    </derivirana_varijabla>
  </DomainObject.Predmet.OstaliListFormatedOIB>
  <DomainObject.Predmet.OstaliListFormatedWithAdress>
    <izvorni_sadrzaj>
      <item>BRANKO DAUTOVIĆ, Josipa Marohnića 8, 10000 Zagreb punomoćnik sudionika u postupku EAG CENTAR d.o.o.</item>
    </izvorni_sadrzaj>
    <derivirana_varijabla naziv="DomainObject.Predmet.OstaliListFormatedWithAdress_1">
      <item>BRANKO DAUTOVIĆ, Josipa Marohnića 8, 10000 Zagreb punomoćnik sudionika u postupku EAG CENTAR d.o.o.</item>
    </derivirana_varijabla>
  </DomainObject.Predmet.OstaliListFormatedWithAdress>
  <DomainObject.Predmet.OstaliListFormatedWithAdressOIB>
    <izvorni_sadrzaj>
      <item>BRANKO DAUTOVIĆ, OIB 01113857036, Josipa Marohnića 8, 10000 Zagreb punomoćnik sudionika u postupku EAG CENTAR d.o.o.</item>
    </izvorni_sadrzaj>
    <derivirana_varijabla naziv="DomainObject.Predmet.OstaliListFormatedWithAdressOIB_1">
      <item>BRANKO DAUTOVIĆ, OIB 01113857036, Josipa Marohnića 8, 10000 Zagreb punomoćnik sudionika u postupku EAG CENTAR d.o.o.</item>
    </derivirana_varijabla>
  </DomainObject.Predmet.OstaliListFormatedWithAdressOIB>
  <DomainObject.Predmet.OstaliListNazivFormated>
    <izvorni_sadrzaj>
      <item>BRANKO DAUTOVIĆ</item>
    </izvorni_sadrzaj>
    <derivirana_varijabla naziv="DomainObject.Predmet.OstaliListNazivFormated_1">
      <item>BRANKO DAUTOVIĆ</item>
    </derivirana_varijabla>
  </DomainObject.Predmet.OstaliListNazivFormated>
  <DomainObject.Predmet.OstaliListNazivFormatedOIB>
    <izvorni_sadrzaj>
      <item>BRANKO DAUTOVIĆ, OIB 01113857036</item>
    </izvorni_sadrzaj>
    <derivirana_varijabla naziv="DomainObject.Predmet.OstaliListNazivFormatedOIB_1">
      <item>BRANKO DAUTOVIĆ, OIB 01113857036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EAG CENTAR d.o.o.</izvorni_sadrzaj>
    <derivirana_varijabla naziv="DomainObject.Predmet.ProtustrankaIDrugi_1">EAG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EAG CENTAR d.o.o., OIB 27286881555, Miramarska 32, 10000 Zagreb</izvorni_sadrzaj>
    <derivirana_varijabla naziv="DomainObject.Predmet.ProtustrankaIDrugiAdressOIB_1">EAG CENTAR d.o.o., OIB 27286881555, Miramarska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EAG CENTAR d.o.o.</item>
      <item>BRANKO DAUTOVIĆ</item>
    </izvorni_sadrzaj>
    <derivirana_varijabla naziv="DomainObject.Predmet.SudioniciListNaziv_1">
      <item>FINA Regionalni centar Zagreb</item>
      <item>EAG CENTAR d.o.o.</item>
      <item>BRANKO DAUTOVIĆ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EAG CENTAR d.o.o., OIB 27286881555, Miramarska 32,10000 Zagreb</item>
      <item>BRANKO DAUTOVIĆ, OIB 01113857036, Josipa Marohnića 8,10000 Zagreb</item>
    </izvorni_sadrzaj>
    <derivirana_varijabla naziv="DomainObject.Predmet.SudioniciListAdressOIB_1">
      <item>FINA Regionalni centar Zagreb, OIB 85821130368, Trg svibanjskih žrtava 1995. 1,10000 Zagreb</item>
      <item>EAG CENTAR d.o.o., OIB 27286881555, Miramarska 32,10000 Zagreb</item>
      <item>BRANKO DAUTOVIĆ, OIB 01113857036, Josipa Marohnića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27286881555</item>
      <item>, OIB 01113857036</item>
    </izvorni_sadrzaj>
    <derivirana_varijabla naziv="DomainObject.Predmet.SudioniciListNazivOIB_1">
      <item>, OIB 85821130368</item>
      <item>, OIB 27286881555</item>
      <item>, OIB 01113857036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1742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2015-11-10T06:40:00Z</dcterms:created>
  <dc:creator>Maja Jurovicki</dc:creator>
  <cp:lastModifiedBy>Ksenija Nol</cp:lastModifiedBy>
  <cp:lastPrinted>2015-11-10T06:32:00Z</cp:lastPrinted>
  <dcterms:modified xmlns:xsi="http://www.w3.org/2001/XMLSchema-instance" xsi:type="dcterms:W3CDTF">2015-11-10T10:29:00Z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