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4f68" w14:paraId="1524f68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3A30EA">
        <w:t>30</w:t>
      </w:r>
      <w:r w:rsidR="0015306E">
        <w:t>96</w:t>
      </w:r>
      <w:r w:rsidR="009E40AD">
        <w:t>/1</w:t>
      </w:r>
      <w:r w:rsidR="0015306E">
        <w:t>6-17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E40AD" w:rsidP="000D576F" w:rsidR="000D576F" w:rsidRPr="00A70551">
      <w:pPr>
        <w:ind w:firstLine="708"/>
        <w:jc w:val="both"/>
        <w:rPr>
          <w:lang w:val="pt-BR"/>
        </w:rPr>
      </w:pPr>
      <w:r w:rsidRPr="00F16023">
        <w:t xml:space="preserve">Trgovački sud u Zagrebu, po sucu Nikolini Dorić Hadžisejdić, </w:t>
      </w:r>
      <w:r w:rsidRPr="00F16023">
        <w:rPr>
          <w:lang w:val="pt-BR"/>
        </w:rPr>
        <w:t>u stečajnom predmetu u povodu prijedloga predlagatelja</w:t>
      </w:r>
      <w:r w:rsidRPr="00F16023">
        <w:t xml:space="preserve"> </w:t>
      </w:r>
      <w:r w:rsidRPr="00F16023">
        <w:rPr>
          <w:lang w:val="pt-BR"/>
        </w:rPr>
        <w:t xml:space="preserve">FINANCIJSKA AGENCIJA, RC Zagreb, </w:t>
      </w:r>
      <w:r w:rsidRPr="00F16023">
        <w:t>Podružnica Zagreb, Trg svibanjskih žrtava 1995. 1, OIB: 85821130368,</w:t>
      </w:r>
      <w:r w:rsidRPr="00F16023">
        <w:rPr>
          <w:lang w:val="pt-BR"/>
        </w:rPr>
        <w:t xml:space="preserve"> za otvaranje stečajnog postupka nad dužnikom </w:t>
      </w:r>
      <w:r w:rsidR="0015306E">
        <w:t xml:space="preserve">DRILLER USLUGE j.d.o.o. za usluge, OIB 66955758409, Zagreb, </w:t>
      </w:r>
      <w:proofErr w:type="spellStart"/>
      <w:r w:rsidR="0015306E">
        <w:t>Ferkovići</w:t>
      </w:r>
      <w:proofErr w:type="spellEnd"/>
      <w:r w:rsidR="0015306E">
        <w:t xml:space="preserve"> 5</w:t>
      </w:r>
      <w:r w:rsidR="000D576F" w:rsidRPr="00A70551">
        <w:rPr>
          <w:lang w:val="pt-BR"/>
        </w:rPr>
        <w:t xml:space="preserve">, </w:t>
      </w:r>
      <w:r w:rsidR="003A30EA">
        <w:rPr>
          <w:lang w:val="pt-BR"/>
        </w:rPr>
        <w:t>30</w:t>
      </w:r>
      <w:r w:rsidR="000D576F" w:rsidRPr="00A70551">
        <w:rPr>
          <w:lang w:val="pt-BR"/>
        </w:rPr>
        <w:t>. studenog 2016.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5A2B43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15306E">
        <w:t xml:space="preserve">DRILLER USLUGE j.d.o.o. za usluge, OIB 66955758409, Zagreb, </w:t>
      </w:r>
      <w:proofErr w:type="spellStart"/>
      <w:r w:rsidR="0015306E">
        <w:t>Ferkovići</w:t>
      </w:r>
      <w:proofErr w:type="spellEnd"/>
      <w:r w:rsidR="0015306E">
        <w:t xml:space="preserve"> 5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3A30EA">
        <w:t>8</w:t>
      </w:r>
      <w:r w:rsidR="00485F9E" w:rsidRPr="00485F9E">
        <w:t>. veljače 2017.</w:t>
      </w:r>
      <w:r w:rsidR="00A019E5" w:rsidRPr="00485F9E">
        <w:t xml:space="preserve"> u </w:t>
      </w:r>
      <w:r w:rsidR="0015306E">
        <w:t>10</w:t>
      </w:r>
      <w:r w:rsidR="00485F9E" w:rsidRPr="00485F9E">
        <w:t>,</w:t>
      </w:r>
      <w:r w:rsidR="0015306E">
        <w:t>0</w:t>
      </w:r>
      <w:r w:rsidR="00485F9E" w:rsidRPr="00485F9E">
        <w:t>0</w:t>
      </w:r>
      <w:r w:rsidRPr="00485F9E">
        <w:t xml:space="preserve"> sati,</w:t>
      </w:r>
      <w:r w:rsidRPr="00485F9E">
        <w:rPr>
          <w:b/>
        </w:rPr>
        <w:t xml:space="preserve"> </w:t>
      </w:r>
      <w:r w:rsidRPr="00485F9E">
        <w:t>u zgradi ovog suda u sobi br</w:t>
      </w:r>
      <w:r w:rsidR="006A22C0" w:rsidRPr="00485F9E">
        <w:t xml:space="preserve">. </w:t>
      </w:r>
      <w:r w:rsidR="000D576F" w:rsidRPr="00485F9E">
        <w:t>9</w:t>
      </w:r>
      <w:r w:rsidR="006A22C0" w:rsidRPr="00485F9E">
        <w:t>5</w:t>
      </w:r>
      <w:r w:rsidRPr="00485F9E">
        <w:t>/II ulič</w:t>
      </w:r>
      <w:r w:rsidR="0038741D" w:rsidRPr="00485F9E">
        <w:t>na zgrada, a na koje se poz</w:t>
      </w:r>
      <w:r w:rsidR="0038741D">
        <w:t>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r w:rsidR="0015306E">
        <w:t>Zagrebačka banka</w:t>
      </w:r>
      <w:r w:rsidR="003A30EA"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3A30EA">
        <w:t>30</w:t>
      </w:r>
      <w:r w:rsidR="00A019E5">
        <w:t xml:space="preserve">. </w:t>
      </w:r>
      <w:r w:rsidR="000D576F">
        <w:t>studenog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F86C3E" w:rsidP="00F86C3E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F86C3E" w:rsidP="006B708C" w:rsidR="00F86C3E">
      <w:pPr>
        <w:rPr>
          <w:b/>
        </w:rPr>
      </w:pPr>
    </w:p>
    <w:p w:rsidRDefault="00F86C3E" w:rsidP="002B3342" w:rsidR="00F86C3E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F86C3E" w:rsidP="002B3342" w:rsidR="00F86C3E" w:rsidRPr="00694D64">
      <w:r w:rsidRPr="00694D64">
        <w:t>Karmela Dolenc</w:t>
      </w:r>
    </w:p>
    <w:p w:rsidRDefault="00F86C3E" w:rsidP="002B3342" w:rsidR="00F86C3E">
      <w:pPr>
        <w:pStyle w:val="Bezproreda"/>
      </w:pPr>
    </w:p>
    <w:p w:rsidRDefault="00F86C3E" w:rsidP="006B708C" w:rsidR="00F86C3E" w:rsidRPr="00586DD5">
      <w:pPr>
        <w:rPr>
          <w:b/>
        </w:rPr>
      </w:pPr>
    </w:p>
    <w:sectPr w:rsidSect="000D576F" w:rsidR="00F86C3E" w:rsidRPr="00586DD5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15306E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A30EA"/>
    <w:rsid w:val="003C198B"/>
    <w:rsid w:val="00485F9E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2B43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82E56"/>
    <w:rsid w:val="009E40A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43F2D"/>
    <w:rsid w:val="00F52B75"/>
    <w:rsid w:val="00F86C3E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F86C3E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F86C3E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3096</izvorni_sadrzaj>
    <derivirana_varijabla naziv="DomainObject.Predmet.Broj_1">3096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St-3096/2016</izvorni_sadrzaj>
    <derivirana_varijabla naziv="DomainObject.Predmet.OznakaBroj_1">St-3096/2016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DRILLER USLUGE jednostavno društvo s ograničenom odgovornošću za usluge zastupanog po punomoćniku Matija Dravinski</izvorni_sadrzaj>
    <derivirana_varijabla naziv="DomainObject.Predmet.ProtustrankaFormated_1">  DRILLER USLUGE jednostavno društvo s ograničenom odgovornošću za usluge zastupanog po punomoćniku Matija Dravinski</derivirana_varijabla>
  </DomainObject.Predmet.ProtustrankaFormated>
  <DomainObject.Predmet.ProtustrankaFormatedOIB>
    <izvorni_sadrzaj>  DRILLER USLUGE jednostavno društvo s ograničenom odgovornošću za usluge, OIB 66955758409 zastupanog po punomoćniku Matija Dravinski</izvorni_sadrzaj>
    <derivirana_varijabla naziv="DomainObject.Predmet.ProtustrankaFormatedOIB_1">  DRILLER USLUGE jednostavno društvo s ograničenom odgovornošću za usluge, OIB 66955758409 zastupanog po punomoćniku Matija Dravinski</derivirana_varijabla>
  </DomainObject.Predmet.ProtustrankaFormatedOIB>
  <DomainObject.Predmet.ProtustrankaFormatedWithAdress>
    <izvorni_sadrzaj> DRILLER USLUGE jednostavno društvo s ograničenom odgovornošću za usluge, Ferkovići 5, 10000 Zagreb zastupanog po punomoćniku Matija Dravinski</izvorni_sadrzaj>
    <derivirana_varijabla naziv="DomainObject.Predmet.ProtustrankaFormatedWithAdress_1"> DRILLER USLUGE jednostavno društvo s ograničenom odgovornošću za usluge, Ferkovići 5, 10000 Zagreb zastupanog po punomoćniku Matija Dravinski</derivirana_varijabla>
  </DomainObject.Predmet.ProtustrankaFormatedWithAdress>
  <DomainObject.Predmet.ProtustrankaFormatedWithAdressOIB>
    <izvorni_sadrzaj> DRILLER USLUGE jednostavno društvo s ograničenom odgovornošću za usluge, OIB 66955758409, Ferkovići 5, 10000 Zagreb zastupanog po punomoćniku Matija Dravinski</izvorni_sadrzaj>
    <derivirana_varijabla naziv="DomainObject.Predmet.ProtustrankaFormatedWithAdressOIB_1"> DRILLER USLUGE jednostavno društvo s ograničenom odgovornošću za usluge, OIB 66955758409, Ferkovići 5, 10000 Zagreb zastupanog po punomoćniku Matija Dravinski</derivirana_varijabla>
  </DomainObject.Predmet.ProtustrankaFormatedWithAdressOIB>
  <DomainObject.Predmet.ProtustrankaWithAdress>
    <izvorni_sadrzaj>DRILLER USLUGE jednostavno društvo s ograničenom odgovornošću za usluge Ferkovići 5, 10000 Zagreb</izvorni_sadrzaj>
    <derivirana_varijabla naziv="DomainObject.Predmet.ProtustrankaWithAdress_1">DRILLER USLUGE jednostavno društvo s ograničenom odgovornošću za usluge Ferkovići 5, 10000 Zagreb</derivirana_varijabla>
  </DomainObject.Predmet.ProtustrankaWithAdress>
  <DomainObject.Predmet.ProtustrankaWithAdressOIB>
    <izvorni_sadrzaj>DRILLER USLUGE jednostavno društvo s ograničenom odgovornošću za usluge, OIB 66955758409, Ferkovići 5, 10000 Zagreb</izvorni_sadrzaj>
    <derivirana_varijabla naziv="DomainObject.Predmet.ProtustrankaWithAdressOIB_1">DRILLER USLUGE jednostavno društvo s ograničenom odgovornošću za usluge, OIB 66955758409, Ferkovići 5, 10000 Zagreb</derivirana_varijabla>
  </DomainObject.Predmet.ProtustrankaWithAdressOIB>
  <DomainObject.Predmet.ProtustrankaNazivFormated>
    <izvorni_sadrzaj>DRILLER USLUGE jednostavno društvo s ograničenom odgovornošću za usluge</izvorni_sadrzaj>
    <derivirana_varijabla naziv="DomainObject.Predmet.ProtustrankaNazivFormated_1">DRILLER USLUGE jednostavno društvo s ograničenom odgovornošću za usluge</derivirana_varijabla>
  </DomainObject.Predmet.ProtustrankaNazivFormated>
  <DomainObject.Predmet.ProtustrankaNazivFormatedOIB>
    <izvorni_sadrzaj>DRILLER USLUGE jednostavno društvo s ograničenom odgovornošću za usluge, OIB 66955758409</izvorni_sadrzaj>
    <derivirana_varijabla naziv="DomainObject.Predmet.ProtustrankaNazivFormatedOIB_1">DRILLER USLUGE jednostavno društvo s ograničenom odgovornošću za usluge, OIB 66955758409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DRILLER USLUGE jednostavno društvo s ograničenom odgovornošću za usluge zastupanog po punomoćniku Matija Dravinski</item>
    </izvorni_sadrzaj>
    <derivirana_varijabla naziv="DomainObject.Predmet.ProtuStrankaListFormated_1">
      <item>DRILLER USLUGE jednostavno društvo s ograničenom odgovornošću za usluge zastupanog po punomoćniku Matija Dravinski</item>
    </derivirana_varijabla>
  </DomainObject.Predmet.ProtuStrankaListFormated>
  <DomainObject.Predmet.ProtuStrankaListFormatedOIB>
    <izvorni_sadrzaj>
      <item>DRILLER USLUGE jednostavno društvo s ograničenom odgovornošću za usluge, OIB 66955758409 zastupanog po punomoćniku Matija Dravinski</item>
    </izvorni_sadrzaj>
    <derivirana_varijabla naziv="DomainObject.Predmet.ProtuStrankaListFormatedOIB_1">
      <item>DRILLER USLUGE jednostavno društvo s ograničenom odgovornošću za usluge, OIB 66955758409 zastupanog po punomoćniku Matija Dravinski</item>
    </derivirana_varijabla>
  </DomainObject.Predmet.ProtuStrankaListFormatedOIB>
  <DomainObject.Predmet.ProtuStrankaListFormatedWithAdress>
    <izvorni_sadrzaj>
      <item>DRILLER USLUGE jednostavno društvo s ograničenom odgovornošću za usluge, Ferkovići 5, 10000 Zagreb zastupanog po punomoćniku Matija Dravinski</item>
    </izvorni_sadrzaj>
    <derivirana_varijabla naziv="DomainObject.Predmet.ProtuStrankaListFormatedWithAdress_1">
      <item>DRILLER USLUGE jednostavno društvo s ograničenom odgovornošću za usluge, Ferkovići 5, 10000 Zagreb zastupanog po punomoćniku Matija Dravinski</item>
    </derivirana_varijabla>
  </DomainObject.Predmet.ProtuStrankaListFormatedWithAdress>
  <DomainObject.Predmet.ProtuStrankaListFormatedWithAdressOIB>
    <izvorni_sadrzaj>
      <item>DRILLER USLUGE jednostavno društvo s ograničenom odgovornošću za usluge, OIB 66955758409, Ferkovići 5, 10000 Zagreb zastupanog po punomoćniku Matija Dravinski</item>
    </izvorni_sadrzaj>
    <derivirana_varijabla naziv="DomainObject.Predmet.ProtuStrankaListFormatedWithAdressOIB_1">
      <item>DRILLER USLUGE jednostavno društvo s ograničenom odgovornošću za usluge, OIB 66955758409, Ferkovići 5, 10000 Zagreb zastupanog po punomoćniku Matija Dravinski</item>
    </derivirana_varijabla>
  </DomainObject.Predmet.ProtuStrankaListFormatedWithAdressOIB>
  <DomainObject.Predmet.ProtuStrankaListNazivFormated>
    <izvorni_sadrzaj>
      <item>DRILLER USLUGE jednostavno društvo s ograničenom odgovornošću za usluge</item>
    </izvorni_sadrzaj>
    <derivirana_varijabla naziv="DomainObject.Predmet.ProtuStrankaListNazivFormated_1">
      <item>DRILLER USLUGE jednostavno društvo s ograničenom odgovornošću za usluge</item>
    </derivirana_varijabla>
  </DomainObject.Predmet.ProtuStrankaListNazivFormated>
  <DomainObject.Predmet.ProtuStrankaListNazivFormatedOIB>
    <izvorni_sadrzaj>
      <item>DRILLER USLUGE jednostavno društvo s ograničenom odgovornošću za usluge, OIB 66955758409</item>
    </izvorni_sadrzaj>
    <derivirana_varijabla naziv="DomainObject.Predmet.ProtuStrankaListNazivFormatedOIB_1">
      <item>DRILLER USLUGE jednostavno društvo s ograničenom odgovornošću za usluge, OIB 66955758409</item>
    </derivirana_varijabla>
  </DomainObject.Predmet.ProtuStrankaListNazivFormatedOIB>
  <DomainObject.Predmet.OstaliListFormated>
    <izvorni_sadrzaj>
      <item>Matija Dravinski punomoćnik sudionika u postupku DRILLER USLUGE jednostavno društvo s ograničenom odgovornošću za usluge</item>
      <item>ZAGREBAČKA BANKA DIONIČKO DRUŠTVO</item>
    </izvorni_sadrzaj>
    <derivirana_varijabla naziv="DomainObject.Predmet.OstaliListFormated_1">
      <item>Matija Dravinski punomoćnik sudionika u postupku DRILLER USLUGE jednostavno društvo s ograničenom odgovornošću za usluge</item>
      <item>ZAGREBAČKA BANKA DIONIČKO DRUŠTVO</item>
    </derivirana_varijabla>
  </DomainObject.Predmet.OstaliListFormated>
  <DomainObject.Predmet.OstaliListFormatedOIB>
    <izvorni_sadrzaj>
      <item>Matija Dravinski, OIB 07509015756 punomoćnik sudionika u postupku DRILLER USLUGE jednostavno društvo s ograničenom odgovornošću za usluge</item>
      <item>ZAGREBAČKA BANKA DIONIČKO DRUŠTVO, OIB 92963223473</item>
    </izvorni_sadrzaj>
    <derivirana_varijabla naziv="DomainObject.Predmet.OstaliListFormatedOIB_1">
      <item>Matija Dravinski, OIB 07509015756 punomoćnik sudionika u postupku DRILLER USLUGE jednostavno društvo s ograničenom odgovornošću za usluge</item>
      <item>ZAGREBAČKA BANKA DIONIČKO DRUŠTVO, OIB 92963223473</item>
    </derivirana_varijabla>
  </DomainObject.Predmet.OstaliListFormatedOIB>
  <DomainObject.Predmet.OstaliListFormatedWithAdress>
    <izvorni_sadrzaj>
      <item>Matija Dravinski, Ferkovići 5, 10000 Zagreb punomoćnik sudionika u postupku DRILLER USLUGE jednostavno društvo s ograničenom odgovornošću za usluge</item>
      <item>ZAGREBAČKA BANKA DIONIČKO DRUŠTVO, Trg bana Josipa Jelačića 10, 10000 Zagreb</item>
    </izvorni_sadrzaj>
    <derivirana_varijabla naziv="DomainObject.Predmet.OstaliListFormatedWithAdress_1">
      <item>Matija Dravinski, Ferkovići 5, 10000 Zagreb punomoćnik sudionika u postupku DRILLER USLUGE jednostavno društvo s ograničenom odgovornošću za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Matija Dravinski, OIB 07509015756, Ferkovići 5, 10000 Zagreb punomoćnik sudionika u postupku DRILLER USLUGE jednostavno društvo s ograničenom odgovornošću za usluge</item>
      <item>ZAGREBAČKA BANKA DIONIČKO DRUŠTVO, OIB 92963223473, Trg bana Josipa Jelačića 10, 10000 Zagreb</item>
    </izvorni_sadrzaj>
    <derivirana_varijabla naziv="DomainObject.Predmet.OstaliListFormatedWithAdressOIB_1">
      <item>Matija Dravinski, OIB 07509015756, Ferkovići 5, 10000 Zagreb punomoćnik sudionika u postupku DRILLER USLUGE jednostavno društvo s ograničenom odgovornošću za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Matija Dravinski</item>
      <item>ZAGREBAČKA BANKA DIONIČKO DRUŠTVO</item>
    </izvorni_sadrzaj>
    <derivirana_varijabla naziv="DomainObject.Predmet.OstaliListNazivFormated_1">
      <item>Matija Dravinski</item>
      <item>ZAGREBAČKA BANKA DIONIČKO DRUŠTVO</item>
    </derivirana_varijabla>
  </DomainObject.Predmet.OstaliListNazivFormated>
  <DomainObject.Predmet.OstaliListNazivFormatedOIB>
    <izvorni_sadrzaj>
      <item>Matija Dravinski, OIB 07509015756</item>
      <item>ZAGREBAČKA BANKA DIONIČKO DRUŠTVO, OIB 92963223473</item>
    </izvorni_sadrzaj>
    <derivirana_varijabla naziv="DomainObject.Predmet.OstaliListNazivFormatedOIB_1">
      <item>Matija Dravinski, OIB 07509015756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DRILLER USLUGE jednostavno društvo s ograničenom odgovornošću za usluge</izvorni_sadrzaj>
    <derivirana_varijabla naziv="DomainObject.Predmet.ProtustrankaIDrugi_1">DRILLER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DRILLER USLUGE jednostavno društvo s ograničenom odgovornošću za usluge, OIB 66955758409, Ferkovići 5, 10000 Zagreb</izvorni_sadrzaj>
    <derivirana_varijabla naziv="DomainObject.Predmet.ProtustrankaIDrugiAdressOIB_1">DRILLER USLUGE jednostavno društvo s ograničenom odgovornošću za usluge, OIB 66955758409, Ferkovići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DRILLER USLUGE jednostavno društvo s ograničenom odgovornošću za usluge</item>
      <item>Matija Dravinski</item>
      <item>ZAGREBAČKA BANKA DIONIČKO DRUŠTVO</item>
    </izvorni_sadrzaj>
    <derivirana_varijabla naziv="DomainObject.Predmet.SudioniciListNaziv_1">
      <item>FINA Regionalni centar Zagreb</item>
      <item>DRILLER USLUGE jednostavno društvo s ograničenom odgovornošću za usluge</item>
      <item>Matija Dravinski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DRILLER USLUGE jednostavno društvo s ograničenom odgovornošću za usluge, OIB 66955758409, Ferkovići 5,10000 Zagreb</item>
      <item>Matija Dravinski, OIB 07509015756, Ferkovići 5,10000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DRILLER USLUGE jednostavno društvo s ograničenom odgovornošću za usluge, OIB 66955758409, Ferkovići 5,10000 Zagreb</item>
      <item>Matija Dravinski, OIB 07509015756, Ferkovići 5,10000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66955758409</item>
      <item>, OIB 07509015756</item>
      <item>, OIB 92963223473</item>
    </izvorni_sadrzaj>
    <derivirana_varijabla naziv="DomainObject.Predmet.SudioniciListNazivOIB_1">
      <item>, OIB 85821130368</item>
      <item>, OIB 66955758409</item>
      <item>, OIB 07509015756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983</properties:Characters>
  <properties:Lines>40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2016-11-30T13:02:00Z</cp:lastPrinted>
  <dcterms:modified xmlns:xsi="http://www.w3.org/2001/XMLSchema-instance" xsi:type="dcterms:W3CDTF">2016-11-30T13:02:00Z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