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639a" w14:paraId="e3b639a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7614A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4E708A" w:rsidP="0037614A" w:rsidR="0037614A" w:rsidRPr="00151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10 St-</w:t>
      </w:r>
      <w:r w:rsidR="008C391E">
        <w:t>157/2018</w:t>
      </w:r>
      <w:r w:rsidR="00307F73">
        <w:t>-2</w:t>
      </w:r>
      <w:r w:rsidR="008C391E">
        <w:t>9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>
      <w:pPr>
        <w:jc w:val="center"/>
      </w:pPr>
      <w:r w:rsidRPr="00C773E3">
        <w:t>R</w:t>
      </w:r>
      <w:r w:rsidR="007B0E37">
        <w:t xml:space="preserve"> </w:t>
      </w:r>
      <w:r w:rsidRPr="00C773E3">
        <w:t>E</w:t>
      </w:r>
      <w:r w:rsidR="007B0E37">
        <w:t xml:space="preserve"> </w:t>
      </w:r>
      <w:r w:rsidRPr="00C773E3">
        <w:t>P</w:t>
      </w:r>
      <w:r w:rsidR="007B0E37">
        <w:t xml:space="preserve"> </w:t>
      </w:r>
      <w:r w:rsidRPr="00C773E3">
        <w:t>U</w:t>
      </w:r>
      <w:r w:rsidR="007B0E37">
        <w:t xml:space="preserve"> </w:t>
      </w:r>
      <w:r w:rsidRPr="00C773E3">
        <w:t>B</w:t>
      </w:r>
      <w:r w:rsidR="007B0E37">
        <w:t xml:space="preserve"> </w:t>
      </w:r>
      <w:r w:rsidRPr="00C773E3">
        <w:t>L</w:t>
      </w:r>
      <w:r w:rsidR="007B0E37">
        <w:t xml:space="preserve"> </w:t>
      </w:r>
      <w:r w:rsidRPr="00C773E3">
        <w:t>I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 xml:space="preserve"> </w:t>
      </w:r>
      <w:r w:rsidR="007B0E37">
        <w:t xml:space="preserve"> </w:t>
      </w:r>
      <w:r w:rsidRPr="00C773E3">
        <w:t>H</w:t>
      </w:r>
      <w:r w:rsidR="007B0E37">
        <w:t xml:space="preserve"> </w:t>
      </w:r>
      <w:r w:rsidRPr="00C773E3">
        <w:t>R</w:t>
      </w:r>
      <w:r w:rsidR="007B0E37">
        <w:t xml:space="preserve"> </w:t>
      </w:r>
      <w:r w:rsidRPr="00C773E3">
        <w:t>V</w:t>
      </w:r>
      <w:r w:rsidR="007B0E37">
        <w:t xml:space="preserve"> </w:t>
      </w:r>
      <w:r w:rsidRPr="00C773E3">
        <w:t>A</w:t>
      </w:r>
      <w:r w:rsidR="007B0E37">
        <w:t xml:space="preserve"> </w:t>
      </w:r>
      <w:r w:rsidRPr="00C773E3">
        <w:t>T</w:t>
      </w:r>
      <w:r w:rsidR="007B0E37">
        <w:t xml:space="preserve"> </w:t>
      </w:r>
      <w:r w:rsidRPr="00C773E3">
        <w:t>S</w:t>
      </w:r>
      <w:r w:rsidR="007B0E37">
        <w:t xml:space="preserve"> </w:t>
      </w:r>
      <w:r w:rsidRPr="00C773E3">
        <w:t>K</w:t>
      </w:r>
      <w:r w:rsidR="007B0E37">
        <w:t xml:space="preserve"> </w:t>
      </w:r>
      <w:r w:rsidRPr="00C773E3">
        <w:t>A</w:t>
      </w:r>
    </w:p>
    <w:p w:rsidRDefault="007B0E37" w:rsidP="006D66FA" w:rsidR="007B0E37" w:rsidRPr="00C773E3">
      <w:pPr>
        <w:jc w:val="center"/>
      </w:pP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C391E" w:rsidP="008C391E" w:rsidR="008C391E" w:rsidRPr="008C391E">
      <w:pPr>
        <w:jc w:val="both"/>
        <w:rPr>
          <w:rFonts w:eastAsiaTheme="minorHAnsi"/>
          <w:lang w:eastAsia="en-US"/>
        </w:rPr>
      </w:pPr>
      <w:r w:rsidRPr="008C391E">
        <w:rPr>
          <w:rFonts w:eastAsiaTheme="minorHAnsi"/>
          <w:lang w:eastAsia="en-US"/>
        </w:rPr>
        <w:t>Trgovački sud u Osijeku, po sucu mr. sc. Mirjani Baran u stečajnom predmetu nad dužnikom Stečajna m</w:t>
      </w:r>
      <w:r>
        <w:rPr>
          <w:rFonts w:eastAsiaTheme="minorHAnsi"/>
          <w:lang w:eastAsia="en-US"/>
        </w:rPr>
        <w:t>asa DRETULJA d.o.o. „u stečaju“</w:t>
      </w:r>
      <w:r w:rsidRPr="008C391E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8C391E">
        <w:rPr>
          <w:rFonts w:eastAsiaTheme="minorHAnsi"/>
          <w:lang w:eastAsia="en-US"/>
        </w:rPr>
        <w:t xml:space="preserve">OIB:95329695107, Plaški, Kunići 58A, 24. srpnja 2018.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8C391E" w:rsidP="00307F73" w:rsidR="00307F73">
      <w:pPr>
        <w:pStyle w:val="Tijeloteksta"/>
        <w:numPr>
          <w:ilvl w:val="0"/>
          <w:numId w:val="1"/>
        </w:numPr>
      </w:pPr>
      <w:r>
        <w:t>S</w:t>
      </w:r>
      <w:r w:rsidR="00307F73">
        <w:t xml:space="preserve">tečajnom upravitelju </w:t>
      </w:r>
      <w:r>
        <w:t xml:space="preserve">Almi </w:t>
      </w:r>
      <w:proofErr w:type="spellStart"/>
      <w:r>
        <w:t>Opačak</w:t>
      </w:r>
      <w:proofErr w:type="spellEnd"/>
      <w:r w:rsidR="00307F73" w:rsidRPr="00246A53">
        <w:rPr>
          <w:rFonts w:eastAsia="Calibri"/>
          <w:color w:val="00000A"/>
          <w:lang w:eastAsia="en-US"/>
        </w:rPr>
        <w:t>,</w:t>
      </w:r>
      <w:r w:rsidR="00307F73">
        <w:t xml:space="preserve"> </w:t>
      </w:r>
      <w:r w:rsidR="00307F73" w:rsidRPr="00246A53">
        <w:t>OIB:</w:t>
      </w:r>
      <w:r w:rsidR="00307F73" w:rsidRPr="00246A53">
        <w:rPr>
          <w:rFonts w:eastAsia="Calibri"/>
          <w:color w:val="00000A"/>
          <w:lang w:eastAsia="en-US"/>
        </w:rPr>
        <w:t xml:space="preserve"> </w:t>
      </w:r>
      <w:r>
        <w:t>36068029114, Slavonski Brod. A. Cesarca 12,</w:t>
      </w:r>
      <w:r w:rsidR="00307F73">
        <w:rPr>
          <w:b/>
        </w:rPr>
        <w:t xml:space="preserve"> </w:t>
      </w:r>
      <w:r w:rsidR="00307F73">
        <w:t xml:space="preserve">odobrava se naknada stvarnih troškova nastalih u stečajnom predmetu nad dužnikom </w:t>
      </w:r>
      <w:r w:rsidRPr="008C391E">
        <w:rPr>
          <w:rFonts w:eastAsiaTheme="minorHAnsi"/>
          <w:lang w:eastAsia="en-US"/>
        </w:rPr>
        <w:t>Stečajna m</w:t>
      </w:r>
      <w:r>
        <w:rPr>
          <w:rFonts w:eastAsiaTheme="minorHAnsi"/>
          <w:lang w:eastAsia="en-US"/>
        </w:rPr>
        <w:t>asa DRETULJA d.o.o. „u stečaju“</w:t>
      </w:r>
      <w:r w:rsidRPr="008C391E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8C391E">
        <w:rPr>
          <w:rFonts w:eastAsiaTheme="minorHAnsi"/>
          <w:lang w:eastAsia="en-US"/>
        </w:rPr>
        <w:t>OIB:95329695107, Plaški, Kunići 58A,</w:t>
      </w:r>
      <w:r>
        <w:rPr>
          <w:rFonts w:eastAsiaTheme="minorHAnsi"/>
          <w:lang w:eastAsia="en-US"/>
        </w:rPr>
        <w:t xml:space="preserve"> </w:t>
      </w:r>
      <w:r w:rsidR="00307F73">
        <w:t xml:space="preserve">u iznosu od </w:t>
      </w:r>
      <w:r>
        <w:t>462,00</w:t>
      </w:r>
      <w:r w:rsidR="00307F73">
        <w:t xml:space="preserve"> kn</w:t>
      </w:r>
      <w:r>
        <w:t xml:space="preserve"> (</w:t>
      </w:r>
      <w:proofErr w:type="spellStart"/>
      <w:r>
        <w:t>četristošezdesetdvijekune</w:t>
      </w:r>
      <w:proofErr w:type="spellEnd"/>
      <w:r>
        <w:t>)</w:t>
      </w:r>
      <w:r w:rsidR="00307F73">
        <w:t>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  <w:numPr>
          <w:ilvl w:val="0"/>
          <w:numId w:val="1"/>
        </w:numPr>
      </w:pPr>
      <w:r>
        <w:t xml:space="preserve">Nalaže se računovodstvu suda da po pravomoćnosti ovog rješenja iz Fonda za namirenje troškova stečajnog postupka izvrši isplatu iznosa iz točke I. ovog rješenja na žiro-račun stečajnog upravitelja broj </w:t>
      </w:r>
      <w:r w:rsidR="008C391E">
        <w:t>HR44 2340 0093 1110 1864 8, kod Privredne banke Zagreb</w:t>
      </w:r>
      <w:r>
        <w:t xml:space="preserve">, u roku osam dana. 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numPr>
          <w:ilvl w:val="0"/>
          <w:numId w:val="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07F73" w:rsidP="00307F73" w:rsidR="00307F73">
      <w:pPr>
        <w:pStyle w:val="Tijeloteksta"/>
        <w:ind w:left="1065"/>
      </w:pPr>
    </w:p>
    <w:p w:rsidRDefault="00307F73" w:rsidP="00307F73" w:rsidR="00307F73">
      <w:pPr>
        <w:pStyle w:val="Tijeloteksta"/>
      </w:pPr>
    </w:p>
    <w:p w:rsidRDefault="00307F73" w:rsidP="00307F73" w:rsidR="00307F73" w:rsidRPr="00C773E3">
      <w:pPr>
        <w:pStyle w:val="Tijeloteksta"/>
        <w:jc w:val="center"/>
      </w:pPr>
      <w:r w:rsidRPr="00C773E3">
        <w:t>Obrazloženje</w:t>
      </w:r>
    </w:p>
    <w:p w:rsidRDefault="00307F73" w:rsidP="00307F73" w:rsidR="00307F73">
      <w:pPr>
        <w:pStyle w:val="Tijeloteksta"/>
      </w:pPr>
    </w:p>
    <w:p w:rsidRDefault="00307F73" w:rsidP="00B5546F" w:rsidR="00B5546F">
      <w:pPr>
        <w:pStyle w:val="Tijeloteksta"/>
      </w:pPr>
      <w:r>
        <w:tab/>
      </w:r>
      <w:r w:rsidR="00B657CB">
        <w:tab/>
      </w:r>
      <w:r w:rsidR="00B5546F">
        <w:t xml:space="preserve">Rješenjem ovoga suda broj 10 St-157/2018-12 od 21. veljače 2018. određen je nastavak stečajnog postupka nad dužnikom Stečajna masa iza </w:t>
      </w:r>
      <w:proofErr w:type="spellStart"/>
      <w:r w:rsidR="00B5546F">
        <w:t>Dretulja</w:t>
      </w:r>
      <w:proofErr w:type="spellEnd"/>
      <w:r w:rsidR="00B5546F">
        <w:t xml:space="preserve"> d.o.o. u stečaju, Plaški, Kunići 58A, te je imenovan stečajni upravitelj Alma </w:t>
      </w:r>
      <w:proofErr w:type="spellStart"/>
      <w:r w:rsidR="00B5546F">
        <w:t>Opačak</w:t>
      </w:r>
      <w:proofErr w:type="spellEnd"/>
      <w:r w:rsidR="00B5546F">
        <w:t xml:space="preserve"> iz Slavonskog Broda i pozvani vjerovnici da prijave svoju tražbinu.</w:t>
      </w:r>
    </w:p>
    <w:p w:rsidRDefault="00B5546F" w:rsidP="00B5546F" w:rsidR="00B5546F">
      <w:pPr>
        <w:pStyle w:val="Tijeloteksta"/>
      </w:pPr>
    </w:p>
    <w:p w:rsidRDefault="00B5546F" w:rsidP="00B657CB" w:rsidR="00B5546F">
      <w:pPr>
        <w:pStyle w:val="Tijeloteksta"/>
        <w:ind w:firstLine="1416"/>
      </w:pPr>
      <w:r>
        <w:t xml:space="preserve">Stečajni upravitelj obavio je sve potrebne radnje, ispitao prijavljene tražbine,  sastavio popis stečajne mase, tablice prijavljenih tražbina, tablice </w:t>
      </w:r>
      <w:proofErr w:type="spellStart"/>
      <w:r>
        <w:t>razlučnih</w:t>
      </w:r>
      <w:proofErr w:type="spellEnd"/>
      <w:r>
        <w:t xml:space="preserve"> i izlučnih prava kao i popis vjerovnika te sačinio pregled imovine i obveza i sastavio izvješće o gospodarskom položaju stečajnog dužnika te </w:t>
      </w:r>
      <w:proofErr w:type="spellStart"/>
      <w:r>
        <w:t>nazočio</w:t>
      </w:r>
      <w:proofErr w:type="spellEnd"/>
      <w:r>
        <w:t xml:space="preserve"> na ispitnom ročištu kao i izvještajnom ročištu.   </w:t>
      </w:r>
    </w:p>
    <w:p w:rsidRDefault="00B5546F" w:rsidP="00B5546F" w:rsidR="00B5546F">
      <w:pPr>
        <w:pStyle w:val="Tijeloteksta"/>
        <w:ind w:firstLine="708"/>
      </w:pPr>
    </w:p>
    <w:p w:rsidRDefault="00B5546F" w:rsidP="00B5546F" w:rsidR="00B5546F">
      <w:pPr>
        <w:pStyle w:val="Tijeloteksta"/>
        <w:ind w:firstLine="708"/>
      </w:pPr>
    </w:p>
    <w:p w:rsidRDefault="000F4072" w:rsidP="00307F73" w:rsidR="000F4072">
      <w:pPr>
        <w:pStyle w:val="Tijeloteksta"/>
      </w:pPr>
    </w:p>
    <w:p w:rsidRDefault="00B5546F" w:rsidP="00307F73" w:rsidR="00307F73">
      <w:pPr>
        <w:pStyle w:val="Tijeloteksta"/>
        <w:ind w:firstLine="708"/>
      </w:pPr>
      <w:r>
        <w:t xml:space="preserve"> </w:t>
      </w:r>
    </w:p>
    <w:p w:rsidRDefault="00307F73" w:rsidP="00B5546F" w:rsidR="00307F73">
      <w:pPr>
        <w:pStyle w:val="Tijeloteksta"/>
        <w:ind w:firstLine="1416"/>
      </w:pPr>
      <w:r>
        <w:t xml:space="preserve">Sud je utvrdio kako je stečajni upravitelj opravdao trošak </w:t>
      </w:r>
      <w:r w:rsidR="00B5546F">
        <w:t xml:space="preserve">i to uporabe osobnog automobila za dolazak na ročište od 17. svibnja 2018. iz slavonskog Broda do Osijeka, te iz Osijeka do Slavonskog Broda u iznosu od 400,00 kn,  kao i obračun cestarine u iznosu od 62,00 kn.  </w:t>
      </w:r>
    </w:p>
    <w:p w:rsidRDefault="00307F73" w:rsidP="00B657CB" w:rsidR="00307F73">
      <w:pPr>
        <w:pStyle w:val="Tijeloteksta"/>
        <w:ind w:firstLine="1417"/>
      </w:pPr>
      <w:r>
        <w:t>Cijeneći koji su troškovi bili stvarno potrebni i koje je troškove stečajni upravitelj opravdao u smislu odredbe članka 94. stavak 3. SZ-a sud je p</w:t>
      </w:r>
      <w:r w:rsidR="000F4072">
        <w:t>riznao zatraženi</w:t>
      </w:r>
      <w:r>
        <w:t xml:space="preserve"> </w:t>
      </w:r>
      <w:r w:rsidR="00B657CB">
        <w:t xml:space="preserve">trošak.  </w:t>
      </w:r>
    </w:p>
    <w:p w:rsidRDefault="00307F73" w:rsidP="00B657CB" w:rsidR="00307F73">
      <w:pPr>
        <w:pStyle w:val="Tijeloteksta"/>
        <w:ind w:firstLine="708" w:left="708"/>
      </w:pPr>
      <w:r>
        <w:t>Slijedom izloženoga odlučeno je kao u izreci.</w:t>
      </w:r>
    </w:p>
    <w:p w:rsidRDefault="00307F73" w:rsidP="00307F73" w:rsidR="00307F73">
      <w:pPr>
        <w:pStyle w:val="Tijeloteksta"/>
      </w:pPr>
    </w:p>
    <w:p w:rsidRDefault="00307F73" w:rsidP="00307F73" w:rsidR="00307F73" w:rsidRPr="008D4802">
      <w:pPr>
        <w:pStyle w:val="Tijeloteksta"/>
        <w:jc w:val="center"/>
      </w:pPr>
      <w:r w:rsidRPr="008D4802">
        <w:t xml:space="preserve">U Osijeku </w:t>
      </w:r>
      <w:r w:rsidR="00B657CB">
        <w:t>24. srpnja</w:t>
      </w:r>
      <w:r w:rsidRPr="00F419B4">
        <w:t xml:space="preserve"> 2018</w:t>
      </w:r>
      <w:r w:rsidRPr="008D4802">
        <w:t xml:space="preserve">. </w:t>
      </w:r>
    </w:p>
    <w:p w:rsidRDefault="00307F73" w:rsidP="00307F73" w:rsidR="00307F73" w:rsidRPr="008D4802">
      <w:pPr>
        <w:pStyle w:val="Tijeloteksta"/>
      </w:pPr>
    </w:p>
    <w:p w:rsidRDefault="00307F73" w:rsidP="00307F73" w:rsidR="00307F73" w:rsidRPr="008D4802">
      <w:pPr>
        <w:pStyle w:val="Tijeloteksta"/>
      </w:pPr>
    </w:p>
    <w:p w:rsidRDefault="00307F73" w:rsidP="00307F73" w:rsidR="00307F73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307F73" w:rsidP="00307F73" w:rsidR="00307F73" w:rsidRPr="00617416">
      <w:pPr>
        <w:rPr>
          <w:b/>
        </w:rPr>
      </w:pPr>
      <w:r w:rsidRPr="00617416">
        <w:t>Snježana Andrijanić</w:t>
      </w:r>
    </w:p>
    <w:p w:rsidRDefault="00307F73" w:rsidP="00307F73" w:rsidR="00307F73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bookmarkEnd w:id="0"/>
    <w:p w:rsidRDefault="00307F73" w:rsidP="00307F73" w:rsidR="00307F73" w:rsidRPr="008D4802">
      <w:pPr>
        <w:pStyle w:val="Tijeloteksta"/>
      </w:pPr>
    </w:p>
    <w:p w:rsidRDefault="00307F73" w:rsidP="00307F73" w:rsidR="00307F73">
      <w:pPr>
        <w:pStyle w:val="Tijeloteksta"/>
      </w:pP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07F73" w:rsidP="00307F73" w:rsidR="00307F7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307F73" w:rsidP="00307F73" w:rsidR="00307F73">
      <w:pPr>
        <w:pStyle w:val="Tijeloteksta"/>
      </w:pPr>
    </w:p>
    <w:p w:rsidRDefault="00307F73" w:rsidP="00307F73" w:rsidR="00307F73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7F73" w:rsidP="00307F73" w:rsidR="00307F73" w:rsidRPr="00A126F0">
      <w:pPr>
        <w:pStyle w:val="Tijeloteksta"/>
      </w:pPr>
      <w:r w:rsidRPr="00A126F0">
        <w:t>D N A :</w:t>
      </w:r>
    </w:p>
    <w:p w:rsidRDefault="00307F73" w:rsidP="00307F73" w:rsidR="00307F73">
      <w:pPr>
        <w:pStyle w:val="Tijeloteksta"/>
        <w:numPr>
          <w:ilvl w:val="0"/>
          <w:numId w:val="2"/>
        </w:numPr>
      </w:pPr>
      <w:r>
        <w:t>stečajni upravitelj</w:t>
      </w:r>
    </w:p>
    <w:p w:rsidRDefault="00307F73" w:rsidP="00307F73" w:rsidR="00307F73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B657CB" w:rsidP="00307F73" w:rsidR="00307F73" w:rsidRPr="00B83C12">
      <w:pPr>
        <w:numPr>
          <w:ilvl w:val="0"/>
          <w:numId w:val="2"/>
        </w:numPr>
        <w:jc w:val="both"/>
      </w:pPr>
      <w:r>
        <w:t>kal. 31/8</w:t>
      </w:r>
    </w:p>
    <w:p w:rsidRDefault="00307F73" w:rsidP="00307F73" w:rsidR="00307F73">
      <w:pPr>
        <w:pStyle w:val="Tijeloteksta"/>
        <w:ind w:left="720"/>
      </w:pPr>
    </w:p>
    <w:p w:rsidRDefault="00307F73" w:rsidP="00307F73" w:rsidR="00307F73">
      <w:pPr>
        <w:pStyle w:val="Tijeloteksta"/>
        <w:ind w:left="360"/>
      </w:pPr>
    </w:p>
    <w:sectPr w:rsidR="00307F7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57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556D9C">
      <w:t>10 St-</w:t>
    </w:r>
    <w:r w:rsidR="00B5546F">
      <w:t>157/2018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4072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07F73"/>
    <w:rsid w:val="00310CEE"/>
    <w:rsid w:val="00317D16"/>
    <w:rsid w:val="003423A5"/>
    <w:rsid w:val="003504DC"/>
    <w:rsid w:val="0035655A"/>
    <w:rsid w:val="00361758"/>
    <w:rsid w:val="0037614A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08A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C391E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10A77"/>
    <w:rsid w:val="00B32B35"/>
    <w:rsid w:val="00B41D7F"/>
    <w:rsid w:val="00B5546F"/>
    <w:rsid w:val="00B657CB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2B26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41F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0734E-6EDE-4DB4-8F74-6FB93A50D9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403</properties:Words>
  <properties:Characters>2227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2018-07-24T11:18:00Z</dcterms:created>
  <dc:creator>banka</dc:creator>
  <cp:lastModifiedBy>Snježana Andrijanić</cp:lastModifiedBy>
  <cp:lastPrinted>2018-07-24T11:18:00Z</cp:lastPrinted>
  <dcterms:modified xmlns:xsi="http://www.w3.org/2001/XMLSchema-instance" xsi:type="dcterms:W3CDTF">2018-07-24T11:18:00Z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