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250f" w14:paraId="9bc250f" w:rsidRDefault="00BA6F5B" w:rsidP="001940FB" w:rsidR="00BA6F5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0E785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A6F5B" w:rsidP="00BA6F5B" w:rsidR="00BA6F5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A6F5B" w:rsidP="00BA6F5B" w:rsidR="00BA6F5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A6F5B" w:rsidP="00BA6F5B" w:rsidR="00BA6F5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A6F5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A6F5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32F95" w:rsidRPr="00B32F95">
        <w:rPr>
          <w:rFonts w:cs="Calibri" w:hAnsi="Calibri" w:ascii="Calibri"/>
        </w:rPr>
        <w:t>MIRJANA CVITKOVIĆ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BA6F5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B32F95" w:rsidRPr="00B32F95">
        <w:rPr>
          <w:rFonts w:cs="Calibri" w:hAnsi="Calibri" w:ascii="Calibri"/>
        </w:rPr>
        <w:t>103.642,14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32F95" w:rsidRPr="00B32F95">
        <w:rPr>
          <w:rFonts w:cs="Calibri" w:hAnsi="Calibri" w:ascii="Calibri"/>
        </w:rPr>
        <w:t>94.642,14</w:t>
      </w:r>
      <w:r w:rsidR="00B32F95">
        <w:rPr>
          <w:rFonts w:cs="Calibri" w:hAnsi="Calibri" w:ascii="Calibri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BA6F5B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B32F95" w:rsidRPr="00B32F95">
        <w:rPr>
          <w:rFonts w:cs="Calibri" w:hAnsi="Calibri" w:ascii="Calibri"/>
        </w:rPr>
        <w:t>9.000,00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BA6F5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A6F5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A6F5B" w:rsidRPr="00BA6F5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BA6F5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A6F5B" w:rsidP="00AA6BCF" w:rsidR="00BA6F5B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A6F5B" w:rsidP="00AA6BCF" w:rsidR="00BA6F5B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2F95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B32F95">
              <w:rPr>
                <w:rFonts w:cs="Calibri" w:hAnsi="Calibri" w:ascii="Calibri"/>
              </w:rPr>
              <w:t>MIRJANA CVITKOVIĆ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B32F95">
              <w:rPr>
                <w:rFonts w:cs="Calibri" w:hAnsi="Calibri" w:ascii="Calibri"/>
              </w:rPr>
              <w:t>Matice Hrvatske 21, Split</w:t>
            </w:r>
            <w:r w:rsidR="000A4152" w:rsidRPr="00B32F95">
              <w:rPr>
                <w:rFonts w:cs="Calibri" w:hAnsi="Calibri" w:ascii="Calibri"/>
              </w:rPr>
              <w:t>,</w:t>
            </w:r>
            <w:r w:rsidR="003A5883" w:rsidRPr="00B32F95">
              <w:rPr>
                <w:rFonts w:cs="Calibri" w:hAnsi="Calibri" w:ascii="Calibri"/>
              </w:rPr>
              <w:t xml:space="preserve">OIB: </w:t>
            </w:r>
            <w:r w:rsidRPr="00B32F95">
              <w:rPr>
                <w:rFonts w:cs="Calibri" w:hAnsi="Calibri" w:ascii="Calibri"/>
              </w:rPr>
              <w:t>04623852324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2F95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B32F95">
              <w:rPr>
                <w:rFonts w:cs="Calibri" w:hAnsi="Calibri" w:ascii="Calibri"/>
              </w:rPr>
              <w:t>Ugovor o štednom depozitu broj 81-70-13095-2,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32F95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B32F95">
              <w:rPr>
                <w:rFonts w:cs="Calibri" w:hAnsi="Calibri" w:ascii="Calibri"/>
              </w:rPr>
              <w:t>103.642,14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2F95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B32F95">
              <w:rPr>
                <w:rFonts w:cs="Calibri" w:hAnsi="Calibri" w:ascii="Calibri"/>
              </w:rPr>
              <w:t>94.642,14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2F95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B32F95">
              <w:rPr>
                <w:rFonts w:cs="Calibri" w:hAnsi="Calibri" w:ascii="Calibri"/>
              </w:rPr>
              <w:t>9.000,00</w:t>
            </w:r>
            <w:r>
              <w:rPr>
                <w:rFonts w:cs="Calibri" w:hAnsi="Calibri" w:ascii="Calibri"/>
              </w:rPr>
              <w:t xml:space="preserve">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A6F5B" w:rsidP="00BA6F5B" w:rsidR="00BA6F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D62AE" w:rsidP="00554D4F" w:rsidR="00554D4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4D4F" w:rsidP="00554D4F" w:rsidR="00554D4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54D4F" w:rsidP="00554D4F" w:rsidR="00554D4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54D4F" w:rsidP="00554D4F" w:rsidR="00554D4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16D" w:rsidR="006E316D">
      <w:pPr>
        <w:spacing w:after="0"/>
      </w:pPr>
      <w:r>
        <w:separator/>
      </w:r>
    </w:p>
  </w:endnote>
  <w:endnote w:id="0" w:type="continuationSeparator">
    <w:p w:rsidRDefault="006E316D" w:rsidR="006E31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2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16D" w:rsidR="006E316D">
      <w:pPr>
        <w:spacing w:after="0"/>
      </w:pPr>
      <w:r>
        <w:separator/>
      </w:r>
    </w:p>
  </w:footnote>
  <w:footnote w:id="0" w:type="continuationSeparator">
    <w:p w:rsidRDefault="006E316D" w:rsidR="006E316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298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7EA147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21A2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E785E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5C8E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2AE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6298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54D4F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16D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3987"/>
    <w:rsid w:val="007645BE"/>
    <w:rsid w:val="00766C5F"/>
    <w:rsid w:val="00767292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33E1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3587"/>
    <w:rsid w:val="00B31A58"/>
    <w:rsid w:val="00B32F95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6F5B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8F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2EC6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16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29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29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29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29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16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29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29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29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29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FFF92-B4CD-4978-B0CD-4F1E77666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1443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St-651/2017-257 / Podnesak - Podnesak (-257.docx)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