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7149e" w14:paraId="0f7149e" w:rsidRDefault="00EF1FD3" w:rsidP="00EF1FD3" w:rsidR="00DF1FF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240B5D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AC20FB">
        <w:t>1633</w:t>
      </w:r>
      <w:r>
        <w:t>/2015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BC560B" w:rsidRPr="00BC560B">
        <w:t>KALNIK VOĆE d.o.o., Barutanski jarak 29 A, Zagreb, OIB: 64584890938</w:t>
      </w:r>
      <w:r>
        <w:t>, dana</w:t>
      </w:r>
      <w:r w:rsidR="00BC560B">
        <w:t xml:space="preserve">  12</w:t>
      </w:r>
      <w:r>
        <w:t xml:space="preserve">. travnja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BC560B" w:rsidRPr="00BC560B">
        <w:t>KALNIK VOĆE d.o.o., Barutanski jarak 29 A, Zagreb, OIB: 64584890938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 </w:t>
      </w:r>
      <w:r w:rsidR="00BC560B">
        <w:t>12</w:t>
      </w:r>
      <w:r>
        <w:t>. travnja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stečajnog upravitelja imenuje se</w:t>
      </w:r>
      <w:r w:rsidR="00BC560B">
        <w:t xml:space="preserve"> IVAN GJURAŠIĆ iz Zagreba, Petrinjska 28,</w:t>
      </w:r>
      <w:r>
        <w:t xml:space="preserve">  </w:t>
      </w:r>
      <w:r w:rsidR="00BC560B">
        <w:t xml:space="preserve">OIB: </w:t>
      </w:r>
      <w:r w:rsidR="00BC560B" w:rsidRPr="00BC560B">
        <w:t>66025260916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BC560B" w:rsidRPr="00BC560B">
        <w:t>KALNIK VOĆE d.o.o., Barutanski jarak 29 A, Zagreb, OIB: 64584890938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U Zagrebu,</w:t>
      </w:r>
      <w:r w:rsidR="003F6741">
        <w:t xml:space="preserve">  </w:t>
      </w:r>
      <w:r w:rsidR="00BC560B">
        <w:t>12</w:t>
      </w:r>
      <w:r>
        <w:t>. travnja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990D3E">
        <w:t>, v.r.</w:t>
      </w:r>
    </w:p>
    <w:p w:rsidRDefault="00990D3E" w:rsidP="00047C0E" w:rsidR="00990D3E">
      <w:pPr>
        <w:pStyle w:val="Bezproreda"/>
        <w:jc w:val="right"/>
      </w:pPr>
    </w:p>
    <w:p w:rsidRDefault="00990D3E" w:rsidP="00047C0E" w:rsidR="00990D3E">
      <w:pPr>
        <w:pStyle w:val="Bezproreda"/>
        <w:jc w:val="right"/>
      </w:pPr>
      <w:r>
        <w:t xml:space="preserve">Za točnost otpravka-ovlašteni službenik: </w:t>
      </w:r>
    </w:p>
    <w:p w:rsidRDefault="00990D3E" w:rsidP="00047C0E" w:rsidR="00990D3E">
      <w:pPr>
        <w:pStyle w:val="Bezproreda"/>
        <w:jc w:val="right"/>
      </w:pPr>
      <w:r>
        <w:t>Valerija Gregurić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1B22F8" w:rsidP="00DF1FFF" w:rsidR="001B22F8">
      <w:pPr>
        <w:pStyle w:val="Bezproreda"/>
      </w:pPr>
    </w:p>
    <w:sectPr w:rsidSect="00EF1FD3" w:rsidR="001B22F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0F61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AC20FB" w:rsidRPr="00AC20FB">
          <w:t>1633/2015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1B22F8"/>
    <w:rsid w:val="001D1293"/>
    <w:rsid w:val="00240B5D"/>
    <w:rsid w:val="003A3366"/>
    <w:rsid w:val="003F6741"/>
    <w:rsid w:val="004E266D"/>
    <w:rsid w:val="008B5F1B"/>
    <w:rsid w:val="00990D3E"/>
    <w:rsid w:val="00AC20FB"/>
    <w:rsid w:val="00AE11D4"/>
    <w:rsid w:val="00BC560B"/>
    <w:rsid w:val="00C136F3"/>
    <w:rsid w:val="00CB3C0C"/>
    <w:rsid w:val="00DC0AA2"/>
    <w:rsid w:val="00DE059B"/>
    <w:rsid w:val="00DF1FFF"/>
    <w:rsid w:val="00E75E0F"/>
    <w:rsid w:val="00E84179"/>
    <w:rsid w:val="00EC4E35"/>
    <w:rsid w:val="00EC58B8"/>
    <w:rsid w:val="00EF1FD3"/>
    <w:rsid w:val="00FD0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FD0F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0F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0F6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0F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0F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FD0F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0F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0F6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0F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0F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2016.</izvorni_sadrzaj>
    <derivirana_varijabla naziv="DomainObject.DatumDonosenjaOdluke_1">12.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1633</izvorni_sadrzaj>
    <derivirana_varijabla naziv="DomainObject.Predmet.Broj_1">1633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St-1633/2015</izvorni_sadrzaj>
    <derivirana_varijabla naziv="DomainObject.Predmet.OznakaBroj_1">St-1633/2015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KALNIK VOĆE d.o.o.</izvorni_sadrzaj>
    <derivirana_varijabla naziv="DomainObject.Predmet.ProtustrankaFormated_1">  KALNIK VOĆE d.o.o.</derivirana_varijabla>
  </DomainObject.Predmet.ProtustrankaFormated>
  <DomainObject.Predmet.ProtustrankaFormatedOIB>
    <izvorni_sadrzaj>  KALNIK VOĆE d.o.o., OIB 64584890938</izvorni_sadrzaj>
    <derivirana_varijabla naziv="DomainObject.Predmet.ProtustrankaFormatedOIB_1">  KALNIK VOĆE d.o.o., OIB 64584890938</derivirana_varijabla>
  </DomainObject.Predmet.ProtustrankaFormatedOIB>
  <DomainObject.Predmet.ProtustrankaFormatedWithAdress>
    <izvorni_sadrzaj> KALNIK VOĆE d.o.o., Barutanski jarak 29/A, 10000 Zagreb</izvorni_sadrzaj>
    <derivirana_varijabla naziv="DomainObject.Predmet.ProtustrankaFormatedWithAdress_1"> KALNIK VOĆE d.o.o., Barutanski jarak 29/A, 10000 Zagreb</derivirana_varijabla>
  </DomainObject.Predmet.ProtustrankaFormatedWithAdress>
  <DomainObject.Predmet.ProtustrankaFormatedWithAdressOIB>
    <izvorni_sadrzaj> KALNIK VOĆE d.o.o., OIB 64584890938, Barutanski jarak 29/A, 10000 Zagreb</izvorni_sadrzaj>
    <derivirana_varijabla naziv="DomainObject.Predmet.ProtustrankaFormatedWithAdressOIB_1"> KALNIK VOĆE d.o.o., OIB 64584890938, Barutanski jarak 29/A, 10000 Zagreb</derivirana_varijabla>
  </DomainObject.Predmet.ProtustrankaFormatedWithAdressOIB>
  <DomainObject.Predmet.ProtustrankaWithAdress>
    <izvorni_sadrzaj>KALNIK VOĆE d.o.o. Barutanski jarak 29/A, 10000 Zagreb</izvorni_sadrzaj>
    <derivirana_varijabla naziv="DomainObject.Predmet.ProtustrankaWithAdress_1">KALNIK VOĆE d.o.o. Barutanski jarak 29/A, 10000 Zagreb</derivirana_varijabla>
  </DomainObject.Predmet.ProtustrankaWithAdress>
  <DomainObject.Predmet.ProtustrankaWithAdressOIB>
    <izvorni_sadrzaj>KALNIK VOĆE d.o.o., OIB 64584890938, Barutanski jarak 29/A, 10000 Zagreb</izvorni_sadrzaj>
    <derivirana_varijabla naziv="DomainObject.Predmet.ProtustrankaWithAdressOIB_1">KALNIK VOĆE d.o.o., OIB 64584890938, Barutanski jarak 29/A, 10000 Zagreb</derivirana_varijabla>
  </DomainObject.Predmet.ProtustrankaWithAdressOIB>
  <DomainObject.Predmet.ProtustrankaNazivFormated>
    <izvorni_sadrzaj>KALNIK VOĆE d.o.o.</izvorni_sadrzaj>
    <derivirana_varijabla naziv="DomainObject.Predmet.ProtustrankaNazivFormated_1">KALNIK VOĆE d.o.o.</derivirana_varijabla>
  </DomainObject.Predmet.ProtustrankaNazivFormated>
  <DomainObject.Predmet.ProtustrankaNazivFormatedOIB>
    <izvorni_sadrzaj>KALNIK VOĆE d.o.o., OIB 64584890938</izvorni_sadrzaj>
    <derivirana_varijabla naziv="DomainObject.Predmet.ProtustrankaNazivFormatedOIB_1">KALNIK VOĆE d.o.o., OIB 64584890938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KALNIK VOĆE d.o.o.</item>
    </izvorni_sadrzaj>
    <derivirana_varijabla naziv="DomainObject.Predmet.ProtuStrankaListFormated_1">
      <item>KALNIK VOĆE d.o.o.</item>
    </derivirana_varijabla>
  </DomainObject.Predmet.ProtuStrankaListFormated>
  <DomainObject.Predmet.ProtuStrankaListFormatedOIB>
    <izvorni_sadrzaj>
      <item>KALNIK VOĆE d.o.o., OIB 64584890938</item>
    </izvorni_sadrzaj>
    <derivirana_varijabla naziv="DomainObject.Predmet.ProtuStrankaListFormatedOIB_1">
      <item>KALNIK VOĆE d.o.o., OIB 64584890938</item>
    </derivirana_varijabla>
  </DomainObject.Predmet.ProtuStrankaListFormatedOIB>
  <DomainObject.Predmet.ProtuStrankaListFormatedWithAdress>
    <izvorni_sadrzaj>
      <item>KALNIK VOĆE d.o.o., Barutanski jarak 29/A, 10000 Zagreb</item>
    </izvorni_sadrzaj>
    <derivirana_varijabla naziv="DomainObject.Predmet.ProtuStrankaListFormatedWithAdress_1">
      <item>KALNIK VOĆE d.o.o., Barutanski jarak 29/A, 10000 Zagreb</item>
    </derivirana_varijabla>
  </DomainObject.Predmet.ProtuStrankaListFormatedWithAdress>
  <DomainObject.Predmet.ProtuStrankaListFormatedWithAdressOIB>
    <izvorni_sadrzaj>
      <item>KALNIK VOĆE d.o.o., OIB 64584890938, Barutanski jarak 29/A, 10000 Zagreb</item>
    </izvorni_sadrzaj>
    <derivirana_varijabla naziv="DomainObject.Predmet.ProtuStrankaListFormatedWithAdressOIB_1">
      <item>KALNIK VOĆE d.o.o., OIB 64584890938, Barutanski jarak 29/A, 10000 Zagreb</item>
    </derivirana_varijabla>
  </DomainObject.Predmet.ProtuStrankaListFormatedWithAdressOIB>
  <DomainObject.Predmet.ProtuStrankaListNazivFormated>
    <izvorni_sadrzaj>
      <item>KALNIK VOĆE d.o.o.</item>
    </izvorni_sadrzaj>
    <derivirana_varijabla naziv="DomainObject.Predmet.ProtuStrankaListNazivFormated_1">
      <item>KALNIK VOĆE d.o.o.</item>
    </derivirana_varijabla>
  </DomainObject.Predmet.ProtuStrankaListNazivFormated>
  <DomainObject.Predmet.ProtuStrankaListNazivFormatedOIB>
    <izvorni_sadrzaj>
      <item>KALNIK VOĆE d.o.o., OIB 64584890938</item>
    </izvorni_sadrzaj>
    <derivirana_varijabla naziv="DomainObject.Predmet.ProtuStrankaListNazivFormatedOIB_1">
      <item>KALNIK VOĆE d.o.o., OIB 64584890938</item>
    </derivirana_varijabla>
  </DomainObject.Predmet.ProtuStrankaListNazivFormatedOIB>
  <DomainObject.Predmet.OstaliListFormated>
    <izvorni_sadrzaj>
      <item>IVAN GJURAŠIĆ</item>
    </izvorni_sadrzaj>
    <derivirana_varijabla naziv="DomainObject.Predmet.OstaliListFormated_1">
      <item>IVAN GJURAŠIĆ</item>
    </derivirana_varijabla>
  </DomainObject.Predmet.OstaliListFormated>
  <DomainObject.Predmet.OstaliListFormatedOIB>
    <izvorni_sadrzaj>
      <item>IVAN GJURAŠIĆ, OIB 66025260916</item>
    </izvorni_sadrzaj>
    <derivirana_varijabla naziv="DomainObject.Predmet.OstaliListFormatedOIB_1">
      <item>IVAN GJURAŠIĆ, OIB 66025260916</item>
    </derivirana_varijabla>
  </DomainObject.Predmet.OstaliListFormatedOIB>
  <DomainObject.Predmet.OstaliListFormatedWithAdress>
    <izvorni_sadrzaj>
      <item>IVAN GJURAŠIĆ, Petrinjska 28, 10000 Zagreb</item>
    </izvorni_sadrzaj>
    <derivirana_varijabla naziv="DomainObject.Predmet.OstaliListFormatedWithAdress_1">
      <item>IVAN GJURAŠIĆ, Petrinjska 28, 10000 Zagreb</item>
    </derivirana_varijabla>
  </DomainObject.Predmet.OstaliListFormatedWithAdress>
  <DomainObject.Predmet.OstaliListFormatedWithAdressOIB>
    <izvorni_sadrzaj>
      <item>IVAN GJURAŠIĆ, OIB 66025260916, Petrinjska 28, 10000 Zagreb</item>
    </izvorni_sadrzaj>
    <derivirana_varijabla naziv="DomainObject.Predmet.OstaliListFormatedWithAdressOIB_1">
      <item>IVAN GJURAŠIĆ, OIB 66025260916, Petrinjska 28, 10000 Zagreb</item>
    </derivirana_varijabla>
  </DomainObject.Predmet.OstaliListFormatedWithAdressOIB>
  <DomainObject.Predmet.OstaliListNazivFormated>
    <izvorni_sadrzaj>
      <item>IVAN GJURAŠIĆ</item>
    </izvorni_sadrzaj>
    <derivirana_varijabla naziv="DomainObject.Predmet.OstaliListNazivFormated_1">
      <item>IVAN GJURAŠIĆ</item>
    </derivirana_varijabla>
  </DomainObject.Predmet.OstaliListNazivFormated>
  <DomainObject.Predmet.OstaliListNazivFormatedOIB>
    <izvorni_sadrzaj>
      <item>IVAN GJURAŠIĆ, OIB 66025260916</item>
    </izvorni_sadrzaj>
    <derivirana_varijabla naziv="DomainObject.Predmet.OstaliListNazivFormatedOIB_1">
      <item>IVAN GJURAŠIĆ, OIB 66025260916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2016.</izvorni_sadrzaj>
    <derivirana_varijabla naziv="DomainObject.Datum_1">12.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KALNIK VOĆE d.o.o.</izvorni_sadrzaj>
    <derivirana_varijabla naziv="DomainObject.Predmet.ProtustrankaIDrugi_1">KALNIK VOĆE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KALNIK VOĆE d.o.o., OIB 64584890938, Barutanski jarak 29/A, 10000 Zagreb</izvorni_sadrzaj>
    <derivirana_varijabla naziv="DomainObject.Predmet.ProtustrankaIDrugiAdressOIB_1">KALNIK VOĆE d.o.o., OIB 64584890938, Barutanski jarak 29/A,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KALNIK VOĆE d.o.o.</item>
      <item>IVAN GJURAŠIĆ</item>
    </izvorni_sadrzaj>
    <derivirana_varijabla naziv="DomainObject.Predmet.SudioniciListNaziv_1">
      <item>FINA Regionalni centar Zagreb</item>
      <item>KALNIK VOĆE d.o.o.</item>
      <item>IVAN GJURAŠIĆ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KALNIK VOĆE d.o.o., OIB 64584890938, Barutanski jarak 29/A,10000 Zagreb</item>
      <item>IVAN GJURAŠIĆ, OIB 66025260916, Petrinjska 28,10000 Zagreb</item>
    </izvorni_sadrzaj>
    <derivirana_varijabla naziv="DomainObject.Predmet.SudioniciListAdressOIB_1">
      <item>FINA Regionalni centar Zagreb, OIB 85821130368, Trg svibanjskih žrtava 1995. 1,10000 Zagreb</item>
      <item>KALNIK VOĆE d.o.o., OIB 64584890938, Barutanski jarak 29/A,10000 Zagreb</item>
      <item>IVAN GJURAŠIĆ, OIB 66025260916,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64584890938</item>
      <item>, OIB 66025260916</item>
    </izvorni_sadrzaj>
    <derivirana_varijabla naziv="DomainObject.Predmet.SudioniciListNazivOIB_1">
      <item>, OIB 85821130368</item>
      <item>, OIB 64584890938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1995</properties:Characters>
  <properties:Lines>71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2016-04-12T08:54:00Z</dcterms:created>
  <dc:creator>Sandra Rotar Vogrin</dc:creator>
  <cp:lastModifiedBy>Tanja Štraubert</cp:lastModifiedBy>
  <cp:lastPrinted>2016-04-12T08:54:00Z</cp:lastPrinted>
  <dcterms:modified xmlns:xsi="http://www.w3.org/2001/XMLSchema-instance" xsi:type="dcterms:W3CDTF">2016-04-12T08:55:00Z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