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5e9a" w14:paraId="da35e9a" w:rsidRDefault="00E24B42" w:rsidP="00E24B42" w:rsidR="00E24B42">
      <w:pPr>
        <w15:collapsed w:val="false"/>
      </w:pPr>
      <w:bookmarkStart w:name="_GoBack" w:id="0"/>
      <w:bookmarkEnd w:id="0"/>
    </w:p>
    <w:p w:rsidRDefault="00E24B42" w:rsidP="00E24B42" w:rsidR="00E24B42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42" w:rsidP="00E24B42" w:rsidR="00E24B42"/>
    <w:p w:rsidRDefault="00E24B42" w:rsidP="00E24B42" w:rsidR="00E24B42">
      <w:r>
        <w:t>REPUBLIKA HRVATSKA</w:t>
      </w:r>
    </w:p>
    <w:p w:rsidRDefault="00E24B42" w:rsidP="00E24B42" w:rsidR="00E24B42">
      <w:r>
        <w:t>TRGOVAČKI SUD U OSIJEKU</w:t>
      </w:r>
    </w:p>
    <w:p w:rsidRDefault="00E24B42" w:rsidP="00E24B42" w:rsidR="00E24B42">
      <w:r>
        <w:t>STALNA SLUŽBA U SLAVONSKOM BRODU</w:t>
      </w:r>
    </w:p>
    <w:p w:rsidRDefault="00E24B42" w:rsidP="00E24B42" w:rsidR="00E24B42">
      <w:r>
        <w:t>Trg pobjede 13</w:t>
      </w:r>
    </w:p>
    <w:p w:rsidRDefault="00E24B42" w:rsidP="00111D40" w:rsidR="00111D40" w:rsidRPr="00111D40">
      <w:r>
        <w:t xml:space="preserve">35000 SLAVONSKI BROD                                             </w:t>
      </w:r>
      <w:r w:rsidR="00E46737">
        <w:tab/>
      </w:r>
      <w:r w:rsidR="00E46737">
        <w:tab/>
      </w:r>
      <w:r>
        <w:t xml:space="preserve">  </w:t>
      </w:r>
      <w:r w:rsidR="00111D40" w:rsidRPr="00111D40">
        <w:t xml:space="preserve">  Broj: 2/St-</w:t>
      </w:r>
      <w:r w:rsidR="00847AFD">
        <w:t>649</w:t>
      </w:r>
      <w:r w:rsidR="00111D40" w:rsidRPr="00111D40">
        <w:t>/</w:t>
      </w:r>
      <w:r w:rsidR="00847AFD">
        <w:t>2017</w:t>
      </w:r>
      <w:r w:rsidR="00111D40">
        <w:t>-</w:t>
      </w:r>
      <w:r w:rsidR="00847AFD">
        <w:t>13</w:t>
      </w:r>
    </w:p>
    <w:p w:rsidRDefault="00E24B42" w:rsidP="00E24B42" w:rsidR="00E24B42"/>
    <w:p w:rsidRDefault="00E24B42" w:rsidP="00E24B42" w:rsidR="00E24B42">
      <w:r>
        <w:t xml:space="preserve">                                                            R  J  E  Š  E  N  J  E                                          </w:t>
      </w:r>
    </w:p>
    <w:p w:rsidRDefault="00E24B42" w:rsidP="00E24B42" w:rsidR="00E24B42"/>
    <w:p w:rsidRDefault="00E24B42" w:rsidP="00111D40" w:rsidR="00370409">
      <w:pPr>
        <w:ind w:firstLine="708"/>
      </w:pPr>
      <w:r>
        <w:t>TRGOVAČKI SUD U OSIJEKU, STALNA SLUŽBA U SLAVONSKOM BRODU, po  sucu Davorinu Pavičić,  povodom zahtjeva  Financijske agencije nad dužnikom</w:t>
      </w:r>
      <w:r w:rsidR="00941276">
        <w:t xml:space="preserve"> </w:t>
      </w:r>
      <w:r w:rsidR="00847AFD" w:rsidRPr="00847AFD">
        <w:rPr>
          <w:bCs/>
        </w:rPr>
        <w:t>BOLERO j.d.o.o. za ugostiteljstvo, trgovinu i usluge, OIB: 08263165572, sa sjedištem u Svetog Roka 45, Cernik</w:t>
      </w:r>
      <w:r w:rsidR="00941276">
        <w:t xml:space="preserve">, </w:t>
      </w:r>
      <w:r>
        <w:t xml:space="preserve">dana </w:t>
      </w:r>
      <w:r w:rsidR="00111D40">
        <w:t>08</w:t>
      </w:r>
      <w:r>
        <w:t xml:space="preserve">. </w:t>
      </w:r>
      <w:r w:rsidR="00370409">
        <w:t>studenog</w:t>
      </w:r>
      <w:r>
        <w:t xml:space="preserve"> 2017.</w:t>
      </w:r>
      <w:r w:rsidR="00111D40">
        <w:t xml:space="preserve"> </w:t>
      </w:r>
    </w:p>
    <w:p w:rsidRDefault="00370409" w:rsidP="00E24B42" w:rsidR="00370409">
      <w:pPr>
        <w:jc w:val="both"/>
      </w:pPr>
    </w:p>
    <w:p w:rsidRDefault="00E24B42" w:rsidP="00E24B42" w:rsidR="00E24B42">
      <w:r>
        <w:t xml:space="preserve">                                                              R i j e š i o   j e</w:t>
      </w:r>
    </w:p>
    <w:p w:rsidRDefault="00E24B42" w:rsidP="00E24B42" w:rsidR="00E24B42"/>
    <w:p w:rsidRDefault="00E24B42" w:rsidP="00E24B42" w:rsidR="00E24B42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</w:t>
      </w:r>
      <w:r w:rsidR="00764A9D">
        <w:t>da uplate predujam u iznosu od 1</w:t>
      </w:r>
      <w:r>
        <w:t>0.000,00 kn za pokriće troškova toga postupka na žiro račun IBAN: HR31</w:t>
      </w:r>
      <w:r>
        <w:rPr>
          <w:color w:val="FF0000"/>
        </w:rPr>
        <w:t xml:space="preserve"> </w:t>
      </w:r>
      <w:r>
        <w:t xml:space="preserve">2390 0011 3000 0020 0 </w:t>
      </w:r>
      <w:r>
        <w:rPr>
          <w:color w:val="FF0000"/>
        </w:rPr>
        <w:t xml:space="preserve"> </w:t>
      </w:r>
      <w:r>
        <w:t>model HR05</w:t>
      </w:r>
      <w:r>
        <w:rPr>
          <w:color w:val="FF0000"/>
        </w:rPr>
        <w:t xml:space="preserve"> </w:t>
      </w:r>
      <w:r>
        <w:t xml:space="preserve">poziv na broj </w:t>
      </w:r>
      <w:r w:rsidR="00847AFD" w:rsidRPr="006708C5">
        <w:t>649</w:t>
      </w:r>
      <w:r w:rsidRPr="006708C5">
        <w:t>-</w:t>
      </w:r>
      <w:r w:rsidR="00847AFD" w:rsidRPr="006708C5">
        <w:t>2017</w:t>
      </w:r>
      <w:r>
        <w:t>, ( temeljem članka 132. Stečajnog zakona Narodne novine broj 71/15).</w:t>
      </w:r>
    </w:p>
    <w:p w:rsidRDefault="00E24B42" w:rsidP="00E24B42" w:rsidR="00E24B42">
      <w:pPr>
        <w:ind w:firstLine="708"/>
        <w:rPr>
          <w:color w:val="FF0000"/>
        </w:rPr>
      </w:pPr>
    </w:p>
    <w:p w:rsidRDefault="00E24B42" w:rsidP="00E24B42" w:rsidR="00E24B42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odredbi članka 132. i 133. te članka 286. do 292. Stečajnog zakona, na odgovarajući način. </w:t>
      </w:r>
    </w:p>
    <w:p w:rsidRDefault="00E24B42" w:rsidP="00E24B42" w:rsidR="00E24B42">
      <w:pPr>
        <w:ind w:firstLine="708"/>
      </w:pPr>
      <w:r>
        <w:t xml:space="preserve">                                               </w:t>
      </w:r>
    </w:p>
    <w:p w:rsidRDefault="00E24B42" w:rsidP="00E24B42" w:rsidR="00E24B42">
      <w:pPr>
        <w:ind w:firstLine="708"/>
      </w:pPr>
      <w:r>
        <w:t xml:space="preserve">                                                    O b r a z l o ž e n j e</w:t>
      </w:r>
    </w:p>
    <w:p w:rsidRDefault="00E24B42" w:rsidP="00E24B42" w:rsidR="00E24B42">
      <w:pPr>
        <w:ind w:firstLine="708"/>
      </w:pPr>
    </w:p>
    <w:p w:rsidRDefault="00111D40" w:rsidP="00E24B42" w:rsidR="00DA0579">
      <w:pPr>
        <w:ind w:firstLine="708"/>
        <w:jc w:val="both"/>
      </w:pPr>
      <w:r>
        <w:t>Prijedlog</w:t>
      </w:r>
      <w:r w:rsidR="00E24B42">
        <w:t xml:space="preserve"> za </w:t>
      </w:r>
      <w:r>
        <w:t>otvaranje</w:t>
      </w:r>
      <w:r w:rsidR="00DA0579">
        <w:t xml:space="preserve"> </w:t>
      </w:r>
      <w:r w:rsidR="00E24B42">
        <w:t xml:space="preserve">stečajnog postupka podnijela je Financijska agencija FINA RC OSIJEK, Podružnica Slavonski Brod, Petra Krešimira IV 20. U prijedlogu navode da dužnik ima evidentirane neizvršene osnove za plaćanje, u neprekidnom razdoblju od </w:t>
      </w:r>
      <w:r w:rsidR="00847AFD">
        <w:t>120</w:t>
      </w:r>
      <w:r w:rsidR="00E24B42">
        <w:t xml:space="preserve"> dana u iznosu od </w:t>
      </w:r>
      <w:r w:rsidR="00847AFD">
        <w:t>49</w:t>
      </w:r>
      <w:r>
        <w:t>.</w:t>
      </w:r>
      <w:r w:rsidR="00847AFD">
        <w:t>415,89</w:t>
      </w:r>
      <w:r w:rsidR="00E24B42">
        <w:t xml:space="preserve"> kn, te da ima </w:t>
      </w:r>
      <w:r w:rsidR="00847AFD">
        <w:t>jednog zaposlenog.</w:t>
      </w:r>
    </w:p>
    <w:p w:rsidRDefault="00E24B42" w:rsidP="00E24B42" w:rsidR="005F3D51">
      <w:pPr>
        <w:ind w:firstLine="708"/>
        <w:jc w:val="both"/>
      </w:pPr>
      <w:r>
        <w:t xml:space="preserve">Sud je </w:t>
      </w:r>
      <w:r w:rsidR="005F3D51">
        <w:t xml:space="preserve">pribavio podatke Porezne uprave, Financijske agencije te od MUP-a, utvrdio je da dužnik nije vlasnik nekretnina, pokretnina osim jednog automobila marke </w:t>
      </w:r>
      <w:r w:rsidR="00847AFD">
        <w:t>Škoda Felicia 1.6 GLX</w:t>
      </w:r>
      <w:r w:rsidR="005F3D51">
        <w:t xml:space="preserve">, godina proizvodnje </w:t>
      </w:r>
      <w:r w:rsidR="00847AFD">
        <w:t>1997</w:t>
      </w:r>
      <w:r w:rsidR="005F3D51">
        <w:t>.,</w:t>
      </w:r>
      <w:r w:rsidR="00847AFD">
        <w:t xml:space="preserve"> reg. oznake NG-694-L</w:t>
      </w:r>
      <w:r w:rsidR="005F3D51">
        <w:t xml:space="preserve"> koji je odjavljen 28. </w:t>
      </w:r>
      <w:r w:rsidR="00847AFD">
        <w:t>kolovoza</w:t>
      </w:r>
      <w:r w:rsidR="005F3D51">
        <w:t xml:space="preserve"> </w:t>
      </w:r>
      <w:r w:rsidR="00847AFD">
        <w:t>2017</w:t>
      </w:r>
      <w:r w:rsidR="005F3D51">
        <w:t xml:space="preserve">., te nema druge imovine </w:t>
      </w:r>
      <w:r w:rsidR="00ED27ED">
        <w:t>osim navedene</w:t>
      </w:r>
      <w:r w:rsidR="005F3D51">
        <w:t>. Svojim podneskom zaprimljenim od 26. listopada 2017. FINA je izvijestila da ostaje kod prijedloga za otvaranje stečajnog postupka jer da je točan podatak kako je to navedeno to u prijedlogu o danima blokade računa te iznosu. Sud je zakazao ročište za dan 08. studeni 2017., za očitovanje o prijedlogu za otvaranje stečajnog postupka, te pozv</w:t>
      </w:r>
      <w:r w:rsidR="00D215FE">
        <w:t xml:space="preserve">ao predlagatelja, dužnika i ŽDO, te pozvao i </w:t>
      </w:r>
      <w:r w:rsidR="00ED27ED">
        <w:t xml:space="preserve">Gorana Grgurića </w:t>
      </w:r>
      <w:r w:rsidR="00D215FE">
        <w:t xml:space="preserve">z.z. da dostavi javnobilježnički ovjerovljeni popis imovine i obveza na propisanom </w:t>
      </w:r>
      <w:r w:rsidR="00D215FE">
        <w:lastRenderedPageBreak/>
        <w:t xml:space="preserve">obrascu te bilance za posljednje tri godine. Kako nije dostavljen niti jedan od navedenih podataka, a niti je itko od pozvanih pristupio na ročište to je sud budući su ispunjeni uvjeti iz čl. </w:t>
      </w:r>
      <w:r w:rsidR="00F92ECE">
        <w:t xml:space="preserve">6. st. 2. </w:t>
      </w:r>
      <w:r w:rsidR="00AD15FC">
        <w:t xml:space="preserve">SZ-a (za otvaranje stečajnog postupka) </w:t>
      </w:r>
      <w:r w:rsidR="00F92ECE">
        <w:t>tj time se smatra da je dužnik nesposoban za plaćanje, a što je vidljivo iz same potvrde FINE. Kako nema imovine iz koje bi se naknadili troškovi postupak sud je temeljem čl. 132. SZ-a pozvao zainteresirane osobe da uplate iznos od 10.000,00 kn za namirenje troškova tog postupka, te upozorio da će se primijeniti odredbe iz čl. 132. st.2 SZ-a donijeti rješenje o otvaranju i zaključenju stečajnog postupka.</w:t>
      </w:r>
    </w:p>
    <w:p w:rsidRDefault="00E24B42" w:rsidP="00F92ECE" w:rsidR="00E24B42">
      <w:pPr>
        <w:jc w:val="both"/>
      </w:pPr>
    </w:p>
    <w:p w:rsidRDefault="00E24B42" w:rsidP="00E24B42" w:rsidR="00E24B42">
      <w:pPr>
        <w:ind w:firstLine="708"/>
        <w:jc w:val="both"/>
      </w:pPr>
      <w:r>
        <w:t xml:space="preserve">Stoga je odlučeno kao u izreci. </w:t>
      </w:r>
    </w:p>
    <w:p w:rsidRDefault="00E24B42" w:rsidP="00E24B42" w:rsidR="00E24B42"/>
    <w:p w:rsidRDefault="00E24B42" w:rsidP="00764A9D" w:rsidR="00E24B42">
      <w:pPr>
        <w:jc w:val="center"/>
      </w:pPr>
      <w:r>
        <w:t xml:space="preserve">U Slavonskom Brodu </w:t>
      </w:r>
      <w:r w:rsidR="00F92ECE">
        <w:t>08</w:t>
      </w:r>
      <w:r>
        <w:t xml:space="preserve">. </w:t>
      </w:r>
      <w:r w:rsidR="00F92ECE">
        <w:t>studenog</w:t>
      </w:r>
      <w:r>
        <w:t xml:space="preserve"> 2017.</w:t>
      </w:r>
    </w:p>
    <w:p w:rsidRDefault="00E24B42" w:rsidP="00E24B42" w:rsidR="00E24B42">
      <w:pPr>
        <w:ind w:firstLine="708"/>
        <w:jc w:val="center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   S u d a c: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</w:t>
      </w:r>
    </w:p>
    <w:p w:rsidRDefault="00E24B42" w:rsidP="00E24B42" w:rsidR="00E24B42">
      <w:pPr>
        <w:ind w:firstLine="708"/>
      </w:pPr>
    </w:p>
    <w:p w:rsidRDefault="00E24B42" w:rsidP="00E24B42" w:rsidR="00E24B42">
      <w:r>
        <w:t>NAPUTAK O PRAVNOM LIJEKU.</w:t>
      </w:r>
    </w:p>
    <w:p w:rsidRDefault="00E24B42" w:rsidP="00E24B42" w:rsidR="00E24B42">
      <w:r>
        <w:t>Protiv ovog rješenja dopuštena je žalba</w:t>
      </w:r>
    </w:p>
    <w:p w:rsidRDefault="00E24B42" w:rsidP="00E24B42" w:rsidR="00E24B42">
      <w:r>
        <w:t>u roku do 8 dana od dana objave ovog</w:t>
      </w:r>
    </w:p>
    <w:p w:rsidRDefault="00E24B42" w:rsidP="00E24B42" w:rsidR="00E24B42">
      <w:r>
        <w:t>rješenja na e - Oglasnoj ploči suda. Žalba</w:t>
      </w:r>
    </w:p>
    <w:p w:rsidRDefault="00E24B42" w:rsidP="00E24B42" w:rsidR="00E24B42">
      <w:r>
        <w:t>se podnosi Visokom trgovačkom sudu RH</w:t>
      </w:r>
    </w:p>
    <w:p w:rsidRDefault="00E24B42" w:rsidP="00E24B42" w:rsidR="00E24B42">
      <w:r>
        <w:t>Zagreb putem ovoga suda u 3 primjerka.</w:t>
      </w:r>
    </w:p>
    <w:p w:rsidRDefault="00E24B42" w:rsidP="00E24B42" w:rsidR="00E24B42">
      <w:pPr>
        <w:ind w:firstLine="708"/>
      </w:pPr>
      <w:r>
        <w:t xml:space="preserve">     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</w:t>
      </w: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</w:p>
    <w:p w:rsidRDefault="00F92ECE" w:rsidP="00E24B42" w:rsidR="00F92ECE">
      <w:pPr>
        <w:ind w:firstLine="708"/>
      </w:pPr>
    </w:p>
    <w:p w:rsidRDefault="00F92ECE" w:rsidP="00E24B42" w:rsidR="00F92ECE">
      <w:pPr>
        <w:ind w:firstLine="708"/>
      </w:pPr>
    </w:p>
    <w:p w:rsidRDefault="00F92ECE" w:rsidP="00E24B42" w:rsidR="00F92ECE">
      <w:pPr>
        <w:ind w:firstLine="708"/>
      </w:pPr>
    </w:p>
    <w:p w:rsidRDefault="00E24B42" w:rsidP="00E24B42" w:rsidR="00E24B42">
      <w:pPr>
        <w:ind w:firstLine="708"/>
      </w:pPr>
    </w:p>
    <w:p w:rsidRDefault="00764A9D" w:rsidP="00E24B42" w:rsidR="00764A9D">
      <w:pPr>
        <w:ind w:firstLine="708"/>
      </w:pPr>
    </w:p>
    <w:p w:rsidRDefault="00764A9D" w:rsidP="00E24B42" w:rsidR="00764A9D">
      <w:pPr>
        <w:ind w:firstLine="708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>DNA</w:t>
      </w:r>
    </w:p>
    <w:p w:rsidRDefault="00E24B42" w:rsidP="00E24B42" w:rsidR="00E24B42">
      <w:pPr>
        <w:numPr>
          <w:ilvl w:val="0"/>
          <w:numId w:val="1"/>
        </w:numPr>
      </w:pPr>
      <w:r>
        <w:t>e-Oglasna ploča</w:t>
      </w:r>
    </w:p>
    <w:p w:rsidRDefault="00E24B42" w:rsidP="00E24B42" w:rsidR="00E24B42">
      <w:pPr>
        <w:numPr>
          <w:ilvl w:val="0"/>
          <w:numId w:val="1"/>
        </w:numPr>
      </w:pPr>
      <w:r>
        <w:t>kal.15 dana</w:t>
      </w:r>
    </w:p>
    <w:p w:rsidRDefault="00E24B42" w:rsidP="00E24B42" w:rsidR="00E24B42"/>
    <w:p w:rsidRDefault="00E24B42" w:rsidP="00E24B42" w:rsidR="00E24B42"/>
    <w:p w:rsidRDefault="00EA6EDD" w:rsidR="00EA6EDD"/>
    <w:sectPr w:rsidR="00EA6ED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D09" w:rsidP="00764A9D" w:rsidR="00B57D09">
      <w:r>
        <w:separator/>
      </w:r>
    </w:p>
  </w:endnote>
  <w:endnote w:id="0" w:type="continuationSeparator">
    <w:p w:rsidRDefault="00B57D09" w:rsidP="00764A9D" w:rsidR="00B57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5434261"/>
      <w:docPartObj>
        <w:docPartGallery w:val="Page Numbers (Bottom of Page)"/>
        <w:docPartUnique/>
      </w:docPartObj>
    </w:sdtPr>
    <w:sdtEndPr/>
    <w:sdtContent>
      <w:p w:rsidRDefault="00764A9D" w:rsidR="00764A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F0A">
          <w:rPr>
            <w:noProof/>
          </w:rPr>
          <w:t>1</w:t>
        </w:r>
        <w:r>
          <w:fldChar w:fldCharType="end"/>
        </w:r>
      </w:p>
    </w:sdtContent>
  </w:sdt>
  <w:p w:rsidRDefault="00764A9D" w:rsidR="00764A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D09" w:rsidP="00764A9D" w:rsidR="00B57D09">
      <w:r>
        <w:separator/>
      </w:r>
    </w:p>
  </w:footnote>
  <w:footnote w:id="0" w:type="continuationSeparator">
    <w:p w:rsidRDefault="00B57D09" w:rsidP="00764A9D" w:rsidR="00B57D0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111D40"/>
    <w:rsid w:val="001258FF"/>
    <w:rsid w:val="001B36FA"/>
    <w:rsid w:val="001E2826"/>
    <w:rsid w:val="00231AAD"/>
    <w:rsid w:val="00370409"/>
    <w:rsid w:val="0051075B"/>
    <w:rsid w:val="005F3D51"/>
    <w:rsid w:val="006708C5"/>
    <w:rsid w:val="00764A9D"/>
    <w:rsid w:val="00847AFD"/>
    <w:rsid w:val="00865E1A"/>
    <w:rsid w:val="00941276"/>
    <w:rsid w:val="00987BB5"/>
    <w:rsid w:val="00AD15FC"/>
    <w:rsid w:val="00B0779E"/>
    <w:rsid w:val="00B57D09"/>
    <w:rsid w:val="00BE1F0A"/>
    <w:rsid w:val="00D215FE"/>
    <w:rsid w:val="00DA0579"/>
    <w:rsid w:val="00DA4EC9"/>
    <w:rsid w:val="00DD3203"/>
    <w:rsid w:val="00E24B42"/>
    <w:rsid w:val="00E46737"/>
    <w:rsid w:val="00EA6EDD"/>
    <w:rsid w:val="00ED27ED"/>
    <w:rsid w:val="00ED4B65"/>
    <w:rsid w:val="00F9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4A9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A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4A9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A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A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St-649/2017-13</izvorni_sadrzaj>
    <derivirana_varijabla naziv="DomainObject.Oznaka_1">St-649/2017-13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BOLERO jednostavno društvo s ograničenom odgovornošću za ugostiteljstvo, trgovinu i usluge</izvorni_sadrzaj>
    <derivirana_varijabla naziv="DomainObject.Predmet.ProtustrankaFormated_1">  BOLERO jednostavno društvo s ograničenom odgovornošću za ugostiteljstvo, trgovinu i usluge</derivirana_varijabla>
  </DomainObject.Predmet.ProtustrankaFormated>
  <DomainObject.Predmet.ProtustrankaFormatedOIB>
    <izvorni_sadrzaj>  BOLERO jednostavno društvo s ograničenom odgovornošću za ugostiteljstvo, trgovinu i usluge, OIB 08263165572</izvorni_sadrzaj>
    <derivirana_varijabla naziv="DomainObject.Predmet.ProtustrankaFormatedOIB_1">  BOLERO jednostavno društvo s ograničenom odgovornošću za ugostiteljstvo, trgovinu i usluge, OIB 08263165572</derivirana_varijabla>
  </DomainObject.Predmet.ProtustrankaFormatedOIB>
  <DomainObject.Predmet.ProtustrankaFormatedWithAdress>
    <izvorni_sadrzaj> BOLERO jednostavno društvo s ograničenom odgovornošću za ugostiteljstvo, trgovinu i usluge, Svetog Roka 45, 35400 Cernik</izvorni_sadrzaj>
    <derivirana_varijabla naziv="DomainObject.Predmet.ProtustrankaFormatedWithAdress_1"> BOLERO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BOLERO jednostavno društvo s ograničenom odgovornošću za ugostiteljstvo, trgovinu i usluge, OIB 08263165572, Svetog Roka 45, 35400 Cernik</izvorni_sadrzaj>
    <derivirana_varijabla naziv="DomainObject.Predmet.ProtustrankaFormatedWithAdressOIB_1"> BOLERO jednostavno društvo s ograničenom odgovornošću za ugostiteljstvo, trgovinu i usluge, OIB 08263165572, Svetog Roka 45, 35400 Cernik</derivirana_varijabla>
  </DomainObject.Predmet.ProtustrankaFormatedWithAdressOIB>
  <DomainObject.Predmet.ProtustrankaWithAdress>
    <izvorni_sadrzaj>BOLERO jednostavno društvo s ograničenom odgovornošću za ugostiteljstvo, trgovinu i usluge Svetog Roka 45, 35400 Cernik</izvorni_sadrzaj>
    <derivirana_varijabla naziv="DomainObject.Predmet.ProtustrankaWithAdress_1">BOLERO jednostavno društvo s ograničenom odgovornošću za ugostiteljstvo, trgovinu i usluge Svetog Roka 45, 35400 Cernik</derivirana_varijabla>
  </DomainObject.Predmet.ProtustrankaWithAdress>
  <DomainObject.Predmet.ProtustrankaWithAdressOIB>
    <izvorni_sadrzaj>BOLERO jednostavno društvo s ograničenom odgovornošću za ugostiteljstvo, trgovinu i usluge, OIB 08263165572, Svetog Roka 45, 35400 Cernik</izvorni_sadrzaj>
    <derivirana_varijabla naziv="DomainObject.Predmet.ProtustrankaWithAdressOIB_1">BOLERO jednostavno društvo s ograničenom odgovornošću za ugostiteljstvo, trgovinu i usluge, OIB 08263165572, Svetog Roka 45, 35400 Cernik</derivirana_varijabla>
  </DomainObject.Predmet.ProtustrankaWithAdressOIB>
  <DomainObject.Predmet.ProtustrankaNazivFormated>
    <izvorni_sadrzaj>BOLERO jednostavno društvo s ograničenom odgovornošću za ugostiteljstvo, trgovinu i usluge</izvorni_sadrzaj>
    <derivirana_varijabla naziv="DomainObject.Predmet.ProtustrankaNazivFormated_1">BOLERO jednostavno društvo s ograničenom odgovornošću za ugostiteljstvo, trgovinu i usluge</derivirana_varijabla>
  </DomainObject.Predmet.ProtustrankaNazivFormated>
  <DomainObject.Predmet.ProtustrankaNazivFormatedOIB>
    <izvorni_sadrzaj>BOLERO jednostavno društvo s ograničenom odgovornošću za ugostiteljstvo, trgovinu i usluge, OIB 08263165572</izvorni_sadrzaj>
    <derivirana_varijabla naziv="DomainObject.Predmet.ProtustrankaNazivFormatedOIB_1">BOLERO jednostavno društvo s ograničenom odgovornošću za ugostiteljstvo, trgovinu i usluge, OIB 08263165572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>Referada 2</izvorni_sadrzaj>
    <derivirana_varijabla naziv="DomainObject.Predmet.TrenutnaLokacijaSpisa.Oznaka_1">Referada 2</derivirana_varijabla>
  </DomainObject.Predmet.TrenutnaLokacijaSpisa.Oznaka>
  <DomainObject.Predmet.TrenutnaLokacijaSpisa.Prostorija.Naziv>
    <izvorni_sadrzaj>Soba 77</izvorni_sadrzaj>
    <derivirana_varijabla naziv="DomainObject.Predmet.TrenutnaLokacijaSpisa.Prostorija.Naziv_1">Soba 77</derivirana_varijabla>
  </DomainObject.Predmet.TrenutnaLokacijaSpisa.Prostorija.Naziv>
  <DomainObject.Predmet.TrenutnaLokacijaSpisa.Prostorija.Oznaka>
    <izvorni_sadrzaj>SS SB</izvorni_sadrzaj>
    <derivirana_varijabla naziv="DomainObject.Predmet.TrenutnaLokacijaSpisa.Prostorija.Oznaka_1">SS SB</derivirana_varijabla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49415.89</izvorni_sadrzaj>
    <derivirana_varijabla naziv="DomainObject.Predmet.TrenutnaVrijednost_1">49415.89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BOLERO jednostavno društvo s ograničenom odgovornošću za ugostiteljstvo, trgovinu i usluge</item>
    </izvorni_sadrzaj>
    <derivirana_varijabla naziv="DomainObject.Predmet.ProtuStrankaListFormated_1">
      <item>BOLERO jednostavno društvo s ograničenom odgovornošću za ugostiteljstvo, trgovinu i usluge</item>
    </derivirana_varijabla>
  </DomainObject.Predmet.ProtuStrankaListFormated>
  <DomainObject.Predmet.ProtuStrankaListFormatedOIB>
    <izvorni_sadrzaj>
      <item>BOLERO jednostavno društvo s ograničenom odgovornošću za ugostiteljstvo, trgovinu i usluge, OIB 08263165572</item>
    </izvorni_sadrzaj>
    <derivirana_varijabla naziv="DomainObject.Predmet.ProtuStrankaListFormatedOIB_1">
      <item>BOLERO jednostavno društvo s ograničenom odgovornošću za ugostiteljstvo, trgovinu i usluge, OIB 08263165572</item>
    </derivirana_varijabla>
  </DomainObject.Predmet.ProtuStrankaListFormatedOIB>
  <DomainObject.Predmet.ProtuStrankaListFormatedWithAdress>
    <izvorni_sadrzaj>
      <item>BOLERO jednostavno društvo s ograničenom odgovornošću za ugostiteljstvo, trgovinu i usluge, Svetog Roka 45, 35400 Cernik</item>
    </izvorni_sadrzaj>
    <derivirana_varijabla naziv="DomainObject.Predmet.ProtuStrankaListFormatedWithAdress_1">
      <item>BOLERO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BOLERO jednostavno društvo s ograničenom odgovornošću za ugostiteljstvo, trgovinu i usluge, OIB 08263165572, Svetog Roka 45, 35400 Cernik</item>
    </izvorni_sadrzaj>
    <derivirana_varijabla naziv="DomainObject.Predmet.ProtuStrankaListFormatedWithAdressOIB_1">
      <item>BOLERO jednostavno društvo s ograničenom odgovornošću za ugostiteljstvo, trgovinu i usluge, OIB 08263165572, Svetog Roka 45, 35400 Cernik</item>
    </derivirana_varijabla>
  </DomainObject.Predmet.ProtuStrankaListFormatedWithAdressOIB>
  <DomainObject.Predmet.ProtuStrankaListNazivFormated>
    <izvorni_sadrzaj>
      <item>BOLERO jednostavno društvo s ograničenom odgovornošću za ugostiteljstvo, trgovinu i usluge</item>
    </izvorni_sadrzaj>
    <derivirana_varijabla naziv="DomainObject.Predmet.ProtuStrankaListNazivFormated_1">
      <item>BOLERO jednostavno društvo s ograničenom odgovornošću za ugostiteljstvo, trgovinu i usluge</item>
    </derivirana_varijabla>
  </DomainObject.Predmet.ProtuStrankaListNazivFormated>
  <DomainObject.Predmet.ProtuStrankaListNazivFormatedOIB>
    <izvorni_sadrzaj>
      <item>BOLERO jednostavno društvo s ograničenom odgovornošću za ugostiteljstvo, trgovinu i usluge, OIB 08263165572</item>
    </izvorni_sadrzaj>
    <derivirana_varijabla naziv="DomainObject.Predmet.ProtuStrankaListNazivFormatedOIB_1">
      <item>BOLERO jednostavno društvo s ograničenom odgovornošću za ugostiteljstvo, trgovinu i usluge, OIB 08263165572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St-649/2017-13</izvorni_sadrzaj>
    <derivirana_varijabla naziv="DomainObject.PoslovniBrojDokumenta_1">St-649/2017-13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BOLERO jednostavno društvo s ograničenom odgovornošću za ugostiteljstvo, trgovinu i usluge</izvorni_sadrzaj>
    <derivirana_varijabla naziv="DomainObject.Predmet.ProtustrankaIDrugi_1">BOLERO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BOLERO jednostavno društvo s ograničenom odgovornošću za ugostiteljstvo, trgovinu i usluge, OIB 08263165572, Svetog Roka 45, 35400 Cernik</izvorni_sadrzaj>
    <derivirana_varijabla naziv="DomainObject.Predmet.ProtustrankaIDrugiAdressOIB_1">BOLERO jednostavno društvo s ograničenom odgovornošću za ugostiteljstvo, trgovinu i usluge, OIB 08263165572,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BOLERO jednostavno društvo s ograničenom odgovornošću za ugostiteljstvo, trgovinu i usluge</item>
    </izvorni_sadrzaj>
    <derivirana_varijabla naziv="DomainObject.Predmet.SudioniciListNaziv_1">
      <item>Financijska agencija</item>
      <item>BOLERO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BOLERO jednostavno društvo s ograničenom odgovornošću za ugostiteljstvo, trgovinu i usluge, OIB 08263165572, Svetog Roka 45,35400 Cernik</item>
    </izvorni_sadrzaj>
    <derivirana_varijabla naziv="DomainObject.Predmet.SudioniciListAdressOIB_1">
      <item>Financijska agencija, OIB 85821130368, Ulica grada Vukovara 70,10000 Zagreb</item>
      <item>BOLERO jednostavno društvo s ograničenom odgovornošću za ugostiteljstvo, trgovinu i usluge, OIB 08263165572,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08263165572</item>
    </izvorni_sadrzaj>
    <derivirana_varijabla naziv="DomainObject.Predmet.SudioniciListNazivOIB_1">
      <item>, OIB 85821130368</item>
      <item>, OIB 08263165572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578</properties:Words>
  <properties:Characters>2904</properties:Characters>
  <properties:Lines>103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2017-11-08T13:13:00Z</dcterms:created>
  <dc:creator>wsadmin</dc:creator>
  <cp:lastModifiedBy>wsadmin</cp:lastModifiedBy>
  <cp:lastPrinted>2017-11-08T13:13:00Z</cp:lastPrinted>
  <dcterms:modified xmlns:xsi="http://www.w3.org/2001/XMLSchema-instance" xsi:type="dcterms:W3CDTF">2017-11-08T13:19:00Z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