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d6445" w14:paraId="05d6445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4D5FCB">
        <w:t>2610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D5FCB">
        <w:t>02. prosinca</w:t>
      </w:r>
      <w:r w:rsidR="00F67997">
        <w:t xml:space="preserve">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4D5FCB">
        <w:t xml:space="preserve">ALPHA BENZ d.o.o., Zagreb, Samoborska cesta 225 </w:t>
      </w:r>
      <w:r w:rsidR="00AC4528">
        <w:t>(OIB</w:t>
      </w:r>
      <w:r w:rsidR="00CB0338">
        <w:t>:</w:t>
      </w:r>
      <w:r w:rsidR="004D5FCB">
        <w:t xml:space="preserve"> 50443352489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4D5FCB">
        <w:t xml:space="preserve">48.512,98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4D5FCB">
        <w:t xml:space="preserve">02.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B337A"/>
    <w:rsid w:val="004D5FCB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34DD1"/>
    <w:rsid w:val="009419D8"/>
    <w:rsid w:val="00946FC6"/>
    <w:rsid w:val="009973F2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973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73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73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73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73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973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73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73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73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73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2610</izvorni_sadrzaj>
    <derivirana_varijabla naziv="DomainObject.Predmet.Broj_1">2610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St-2610/2015</izvorni_sadrzaj>
    <derivirana_varijabla naziv="DomainObject.Predmet.OznakaBroj_1">St-2610/2015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ALPHA BENZ d.o.o. zastupanog po punomoćniku Heribert Čerič</izvorni_sadrzaj>
    <derivirana_varijabla naziv="DomainObject.Predmet.ProtustrankaFormated_1">  ALPHA BENZ d.o.o. zastupanog po punomoćniku Heribert Čerič</derivirana_varijabla>
  </DomainObject.Predmet.ProtustrankaFormated>
  <DomainObject.Predmet.ProtustrankaFormatedOIB>
    <izvorni_sadrzaj>  ALPHA BENZ d.o.o., OIB 50443352489 zastupanog po punomoćniku Heribert Čerič</izvorni_sadrzaj>
    <derivirana_varijabla naziv="DomainObject.Predmet.ProtustrankaFormatedOIB_1">  ALPHA BENZ d.o.o., OIB 50443352489 zastupanog po punomoćniku Heribert Čerič</derivirana_varijabla>
  </DomainObject.Predmet.ProtustrankaFormatedOIB>
  <DomainObject.Predmet.ProtustrankaFormatedWithAdress>
    <izvorni_sadrzaj> ALPHA BENZ d.o.o., Samoborska cesta 225, 10000 Zagreb zastupanog po punomoćniku Heribert Čerič</izvorni_sadrzaj>
    <derivirana_varijabla naziv="DomainObject.Predmet.ProtustrankaFormatedWithAdress_1"> ALPHA BENZ d.o.o., Samoborska cesta 225, 10000 Zagreb zastupanog po punomoćniku Heribert Čerič</derivirana_varijabla>
  </DomainObject.Predmet.ProtustrankaFormatedWithAdress>
  <DomainObject.Predmet.ProtustrankaFormatedWithAdressOIB>
    <izvorni_sadrzaj> ALPHA BENZ d.o.o., OIB 50443352489, Samoborska cesta 225, 10000 Zagreb zastupanog po punomoćniku Heribert Čerič</izvorni_sadrzaj>
    <derivirana_varijabla naziv="DomainObject.Predmet.ProtustrankaFormatedWithAdressOIB_1"> ALPHA BENZ d.o.o., OIB 50443352489, Samoborska cesta 225, 10000 Zagreb zastupanog po punomoćniku Heribert Čerič</derivirana_varijabla>
  </DomainObject.Predmet.ProtustrankaFormatedWithAdressOIB>
  <DomainObject.Predmet.ProtustrankaWithAdress>
    <izvorni_sadrzaj>ALPHA BENZ d.o.o. Samoborska cesta 225, 10000 Zagreb</izvorni_sadrzaj>
    <derivirana_varijabla naziv="DomainObject.Predmet.ProtustrankaWithAdress_1">ALPHA BENZ d.o.o. Samoborska cesta 225, 10000 Zagreb</derivirana_varijabla>
  </DomainObject.Predmet.ProtustrankaWithAdress>
  <DomainObject.Predmet.ProtustrankaWithAdressOIB>
    <izvorni_sadrzaj>ALPHA BENZ d.o.o., OIB 50443352489, Samoborska cesta 225, 10000 Zagreb</izvorni_sadrzaj>
    <derivirana_varijabla naziv="DomainObject.Predmet.ProtustrankaWithAdressOIB_1">ALPHA BENZ d.o.o., OIB 50443352489, Samoborska cesta 225, 10000 Zagreb</derivirana_varijabla>
  </DomainObject.Predmet.ProtustrankaWithAdressOIB>
  <DomainObject.Predmet.ProtustrankaNazivFormated>
    <izvorni_sadrzaj>ALPHA BENZ d.o.o.</izvorni_sadrzaj>
    <derivirana_varijabla naziv="DomainObject.Predmet.ProtustrankaNazivFormated_1">ALPHA BENZ d.o.o.</derivirana_varijabla>
  </DomainObject.Predmet.ProtustrankaNazivFormated>
  <DomainObject.Predmet.ProtustrankaNazivFormatedOIB>
    <izvorni_sadrzaj>ALPHA BENZ d.o.o., OIB 50443352489</izvorni_sadrzaj>
    <derivirana_varijabla naziv="DomainObject.Predmet.ProtustrankaNazivFormatedOIB_1">ALPHA BENZ d.o.o., OIB 50443352489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ALPHA BENZ d.o.o. zastupanog po punomoćniku Heribert Čerič</item>
    </izvorni_sadrzaj>
    <derivirana_varijabla naziv="DomainObject.Predmet.ProtuStrankaListFormated_1">
      <item>ALPHA BENZ d.o.o. zastupanog po punomoćniku Heribert Čerič</item>
    </derivirana_varijabla>
  </DomainObject.Predmet.ProtuStrankaListFormated>
  <DomainObject.Predmet.ProtuStrankaListFormatedOIB>
    <izvorni_sadrzaj>
      <item>ALPHA BENZ d.o.o., OIB 50443352489 zastupanog po punomoćniku Heribert Čerič</item>
    </izvorni_sadrzaj>
    <derivirana_varijabla naziv="DomainObject.Predmet.ProtuStrankaListFormatedOIB_1">
      <item>ALPHA BENZ d.o.o., OIB 50443352489 zastupanog po punomoćniku Heribert Čerič</item>
    </derivirana_varijabla>
  </DomainObject.Predmet.ProtuStrankaListFormatedOIB>
  <DomainObject.Predmet.ProtuStrankaListFormatedWithAdress>
    <izvorni_sadrzaj>
      <item>ALPHA BENZ d.o.o., Samoborska cesta 225, 10000 Zagreb zastupanog po punomoćniku Heribert Čerič</item>
    </izvorni_sadrzaj>
    <derivirana_varijabla naziv="DomainObject.Predmet.ProtuStrankaListFormatedWithAdress_1">
      <item>ALPHA BENZ d.o.o., Samoborska cesta 225, 10000 Zagreb zastupanog po punomoćniku Heribert Čerič</item>
    </derivirana_varijabla>
  </DomainObject.Predmet.ProtuStrankaListFormatedWithAdress>
  <DomainObject.Predmet.ProtuStrankaListFormatedWithAdressOIB>
    <izvorni_sadrzaj>
      <item>ALPHA BENZ d.o.o., OIB 50443352489, Samoborska cesta 225, 10000 Zagreb zastupanog po punomoćniku Heribert Čerič</item>
    </izvorni_sadrzaj>
    <derivirana_varijabla naziv="DomainObject.Predmet.ProtuStrankaListFormatedWithAdressOIB_1">
      <item>ALPHA BENZ d.o.o., OIB 50443352489, Samoborska cesta 225, 10000 Zagreb zastupanog po punomoćniku Heribert Čerič</item>
    </derivirana_varijabla>
  </DomainObject.Predmet.ProtuStrankaListFormatedWithAdressOIB>
  <DomainObject.Predmet.ProtuStrankaListNazivFormated>
    <izvorni_sadrzaj>
      <item>ALPHA BENZ d.o.o.</item>
    </izvorni_sadrzaj>
    <derivirana_varijabla naziv="DomainObject.Predmet.ProtuStrankaListNazivFormated_1">
      <item>ALPHA BENZ d.o.o.</item>
    </derivirana_varijabla>
  </DomainObject.Predmet.ProtuStrankaListNazivFormated>
  <DomainObject.Predmet.ProtuStrankaListNazivFormatedOIB>
    <izvorni_sadrzaj>
      <item>ALPHA BENZ d.o.o., OIB 50443352489</item>
    </izvorni_sadrzaj>
    <derivirana_varijabla naziv="DomainObject.Predmet.ProtuStrankaListNazivFormatedOIB_1">
      <item>ALPHA BENZ d.o.o., OIB 50443352489</item>
    </derivirana_varijabla>
  </DomainObject.Predmet.ProtuStrankaListNazivFormatedOIB>
  <DomainObject.Predmet.OstaliListFormated>
    <izvorni_sadrzaj>
      <item>Heribert Čerič punomoćnik sudionika u postupku ALPHA BENZ d.o.o.</item>
    </izvorni_sadrzaj>
    <derivirana_varijabla naziv="DomainObject.Predmet.OstaliListFormated_1">
      <item>Heribert Čerič punomoćnik sudionika u postupku ALPHA BENZ d.o.o.</item>
    </derivirana_varijabla>
  </DomainObject.Predmet.OstaliListFormated>
  <DomainObject.Predmet.OstaliListFormatedOIB>
    <izvorni_sadrzaj>
      <item>Heribert Čerič, OIB 12326992074 punomoćnik sudionika u postupku ALPHA BENZ d.o.o.</item>
    </izvorni_sadrzaj>
    <derivirana_varijabla naziv="DomainObject.Predmet.OstaliListFormatedOIB_1">
      <item>Heribert Čerič, OIB 12326992074 punomoćnik sudionika u postupku ALPHA BENZ d.o.o.</item>
    </derivirana_varijabla>
  </DomainObject.Predmet.OstaliListFormatedOIB>
  <DomainObject.Predmet.OstaliListFormatedWithAdress>
    <izvorni_sadrzaj>
      <item>Heribert Čerič, Metalčeva Ulica 17, 10000 Zagreb punomoćnik sudionika u postupku ALPHA BENZ d.o.o.</item>
    </izvorni_sadrzaj>
    <derivirana_varijabla naziv="DomainObject.Predmet.OstaliListFormatedWithAdress_1">
      <item>Heribert Čerič, Metalčeva Ulica 17, 10000 Zagreb punomoćnik sudionika u postupku ALPHA BENZ d.o.o.</item>
    </derivirana_varijabla>
  </DomainObject.Predmet.OstaliListFormatedWithAdress>
  <DomainObject.Predmet.OstaliListFormatedWithAdressOIB>
    <izvorni_sadrzaj>
      <item>Heribert Čerič, OIB 12326992074, Metalčeva Ulica 17, 10000 Zagreb punomoćnik sudionika u postupku ALPHA BENZ d.o.o.</item>
    </izvorni_sadrzaj>
    <derivirana_varijabla naziv="DomainObject.Predmet.OstaliListFormatedWithAdressOIB_1">
      <item>Heribert Čerič, OIB 12326992074, Metalčeva Ulica 17, 10000 Zagreb punomoćnik sudionika u postupku ALPHA BENZ d.o.o.</item>
    </derivirana_varijabla>
  </DomainObject.Predmet.OstaliListFormatedWithAdressOIB>
  <DomainObject.Predmet.OstaliListNazivFormated>
    <izvorni_sadrzaj>
      <item>Heribert Čerič</item>
    </izvorni_sadrzaj>
    <derivirana_varijabla naziv="DomainObject.Predmet.OstaliListNazivFormated_1">
      <item>Heribert Čerič</item>
    </derivirana_varijabla>
  </DomainObject.Predmet.OstaliListNazivFormated>
  <DomainObject.Predmet.OstaliListNazivFormatedOIB>
    <izvorni_sadrzaj>
      <item>Heribert Čerič, OIB 12326992074</item>
    </izvorni_sadrzaj>
    <derivirana_varijabla naziv="DomainObject.Predmet.OstaliListNazivFormatedOIB_1">
      <item>Heribert Čerič, OIB 12326992074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ALPHA BENZ d.o.o.</izvorni_sadrzaj>
    <derivirana_varijabla naziv="DomainObject.Predmet.ProtustrankaIDrugi_1">ALPHA BENZ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ALPHA BENZ d.o.o., OIB 50443352489, Samoborska cesta 225, 10000 Zagreb</izvorni_sadrzaj>
    <derivirana_varijabla naziv="DomainObject.Predmet.ProtustrankaIDrugiAdressOIB_1">ALPHA BENZ d.o.o., OIB 50443352489, Samoborska cesta 225,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ALPHA BENZ d.o.o.</item>
      <item>Heribert Čerič</item>
    </izvorni_sadrzaj>
    <derivirana_varijabla naziv="DomainObject.Predmet.SudioniciListNaziv_1">
      <item>FINA Regionalni centar Zagreb</item>
      <item>ALPHA BENZ d.o.o.</item>
      <item>Heribert Čerič</item>
    </derivirana_varijabla>
  </DomainObject.Predmet.SudioniciListNaziv>
  <DomainObject.Predmet.SudioniciListAdressOIB>
    <izvorni_sadrzaj>
      <item>FINA Regionalni centar Zagreb, OIB 85821130368, Trg svibanjskih žrtava 1995. 1,10000 Zagreb</item>
      <item>ALPHA BENZ d.o.o., OIB 50443352489, Samoborska cesta 225,10000 Zagreb</item>
      <item>Heribert Čerič, OIB 12326992074, Metalčeva Ulica 17,10000 Zagreb</item>
    </izvorni_sadrzaj>
    <derivirana_varijabla naziv="DomainObject.Predmet.SudioniciListAdressOIB_1">
      <item>FINA Regionalni centar Zagreb, OIB 85821130368, Trg svibanjskih žrtava 1995. 1,10000 Zagreb</item>
      <item>ALPHA BENZ d.o.o., OIB 50443352489, Samoborska cesta 225,10000 Zagreb</item>
      <item>Heribert Čerič, OIB 12326992074, Metalčeva Ulica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50443352489</item>
      <item>, OIB 12326992074</item>
    </izvorni_sadrzaj>
    <derivirana_varijabla naziv="DomainObject.Predmet.SudioniciListNazivOIB_1">
      <item>, OIB 85821130368</item>
      <item>, OIB 50443352489</item>
      <item>, OIB 12326992074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1310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2015-12-02T09:32:00Z</dcterms:created>
  <dc:creator>ilukac</dc:creator>
  <cp:lastModifiedBy>Anita Ban</cp:lastModifiedBy>
  <cp:lastPrinted>2015-11-18T13:13:00Z</cp:lastPrinted>
  <dcterms:modified xmlns:xsi="http://www.w3.org/2001/XMLSchema-instance" xsi:type="dcterms:W3CDTF">2015-12-02T09:37:00Z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