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f784" w14:paraId="338f784" w:rsidRDefault="00937C0E" w:rsidP="001940FB" w:rsidR="00937C0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937C0E" w:rsidR="00BB396C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B61B9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937C0E" w:rsidP="00AA6BCF" w:rsidR="00937C0E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37C0E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37C0E" w:rsidP="00AA6BCF" w:rsidR="00937C0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37C0E" w:rsidP="00937C0E" w:rsidR="00937C0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37C0E" w:rsidP="00937C0E" w:rsidR="00937C0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37C0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37C0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87C1A">
        <w:rPr>
          <w:rFonts w:cs="Calibri" w:eastAsia="Arial Unicode MS" w:hAnsi="Calibri" w:ascii="Calibri"/>
          <w:kern w:val="1"/>
          <w:lang w:eastAsia="ar-SA" w:val="hr-HR"/>
        </w:rPr>
        <w:t>MATE ĆEVANIĆ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937C0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387C1A" w:rsidRPr="00387C1A">
        <w:rPr>
          <w:rFonts w:cs="Calibri" w:hAnsi="Calibri" w:ascii="Calibri"/>
        </w:rPr>
        <w:t>116.123,03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87C1A" w:rsidRPr="00387C1A">
        <w:rPr>
          <w:rFonts w:cs="Calibri" w:hAnsi="Calibri" w:ascii="Calibri"/>
        </w:rPr>
        <w:t>106.123,03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87C1A">
        <w:rPr>
          <w:rFonts w:cs="Calibri" w:hAnsi="Calibri" w:ascii="Calibri"/>
        </w:rPr>
        <w:t>10</w:t>
      </w:r>
      <w:r w:rsidR="00D56D4A" w:rsidRPr="00D56D4A">
        <w:rPr>
          <w:rFonts w:cs="Calibri" w:hAnsi="Calibri" w:ascii="Calibri"/>
        </w:rPr>
        <w:t>.000,00 kn</w:t>
      </w:r>
      <w:r w:rsidR="00D56D4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37C0E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937C0E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37C0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37C0E" w:rsidRPr="00937C0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37C0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387C1A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MATE ĆEVANIĆ</w:t>
            </w:r>
            <w:r w:rsidR="00574F98">
              <w:rPr>
                <w:rFonts w:cs="Calibri"/>
              </w:rPr>
              <w:t xml:space="preserve">, </w:t>
            </w:r>
            <w:r w:rsidR="00574F98" w:rsidRPr="00574F98">
              <w:rPr>
                <w:rFonts w:cs="Calibri"/>
              </w:rPr>
              <w:t xml:space="preserve"> </w:t>
            </w:r>
            <w:r w:rsidRPr="00387C1A">
              <w:rPr>
                <w:rFonts w:cs="Calibri" w:hAnsi="Calibri" w:ascii="Calibri"/>
              </w:rPr>
              <w:t>Put Kapelice 41, Trogir</w:t>
            </w:r>
            <w:r w:rsidR="00574F98">
              <w:rPr>
                <w:rFonts w:cs="Calibri" w:hAnsi="Calibri" w:ascii="Calibri"/>
              </w:rPr>
              <w:t>,</w:t>
            </w:r>
            <w:r w:rsidR="00574F98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387C1A">
              <w:rPr>
                <w:rFonts w:cs="Calibri" w:hAnsi="Calibri" w:ascii="Calibri"/>
              </w:rPr>
              <w:t>41427051474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87C1A" w:rsidP="00574F9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87C1A">
              <w:rPr>
                <w:rFonts w:cs="Calibri" w:hAnsi="Calibri" w:ascii="Calibri"/>
              </w:rPr>
              <w:t>Ugovor o štednom depozitu broj 81-70-10017-3,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87C1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87C1A">
              <w:rPr>
                <w:rFonts w:cs="Calibri" w:hAnsi="Calibri" w:ascii="Calibri"/>
              </w:rPr>
              <w:t>116.123,03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387C1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87C1A">
              <w:rPr>
                <w:rFonts w:cs="Calibri" w:hAnsi="Calibri" w:ascii="Calibri"/>
              </w:rPr>
              <w:t>106.123,03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387C1A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87C1A">
              <w:rPr>
                <w:rFonts w:cs="Calibri" w:hAnsi="Calibri" w:ascii="Calibri"/>
              </w:rPr>
              <w:t>10.000,00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37C0E" w:rsidP="00937C0E" w:rsidR="00937C0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E1C0D" w:rsidP="00F64557" w:rsidR="00F6455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557" w:rsidP="00F64557" w:rsidR="00F6455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64557" w:rsidP="00F64557" w:rsidR="00F6455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64557" w:rsidP="00F64557" w:rsidR="00F6455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937C0E" w:rsidR="00DF5770" w:rsidRPr="00B706F7">
      <w:pPr>
        <w:suppressAutoHyphens/>
        <w:spacing w:after="0"/>
        <w:ind w:firstLine="5670"/>
        <w:jc w:val="both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589" w:rsidR="00DA1589">
      <w:pPr>
        <w:spacing w:after="0"/>
      </w:pPr>
      <w:r>
        <w:separator/>
      </w:r>
    </w:p>
  </w:endnote>
  <w:endnote w:id="0" w:type="continuationSeparator">
    <w:p w:rsidRDefault="00DA1589" w:rsidR="00DA15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3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589" w:rsidR="00DA1589">
      <w:pPr>
        <w:spacing w:after="0"/>
      </w:pPr>
      <w:r>
        <w:separator/>
      </w:r>
    </w:p>
  </w:footnote>
  <w:footnote w:id="0" w:type="continuationSeparator">
    <w:p w:rsidRDefault="00DA1589" w:rsidR="00DA158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35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47284E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4AD2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5B50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7C1A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F98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051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1C0D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27AA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37C0E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1FAA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5D26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6352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1DBD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3498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23A"/>
    <w:rsid w:val="00D447CC"/>
    <w:rsid w:val="00D473A9"/>
    <w:rsid w:val="00D47E18"/>
    <w:rsid w:val="00D51C39"/>
    <w:rsid w:val="00D53F10"/>
    <w:rsid w:val="00D56D4A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1589"/>
    <w:rsid w:val="00DA2F0F"/>
    <w:rsid w:val="00DB1922"/>
    <w:rsid w:val="00DB4853"/>
    <w:rsid w:val="00DB57ED"/>
    <w:rsid w:val="00DB61B9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67B54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4557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6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35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35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35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35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6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35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35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35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35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1431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St-651/2017-240 / Podnesak - Podnesak (-240.docx)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