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02d8d18" w14:paraId="02d8d18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947D19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713390">
              <w:rPr>
                <w:rFonts w:cs="Times New Roman" w:eastAsia="Times New Roman"/>
                <w:lang w:eastAsia="hr-HR"/>
              </w:rPr>
              <w:t>377</w:t>
            </w:r>
            <w:r w:rsidR="00947D19">
              <w:rPr>
                <w:rFonts w:cs="Times New Roman" w:eastAsia="Times New Roman"/>
                <w:lang w:eastAsia="hr-HR"/>
              </w:rPr>
              <w:t>/2018-4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713390">
        <w:rPr>
          <w:rFonts w:cs="Times New Roman"/>
        </w:rPr>
        <w:t xml:space="preserve"> GROŠ j.d.o.o., Savska Ves, Radnička 39, OIB: 91077584287</w:t>
      </w:r>
      <w:r w:rsidR="004E39B1">
        <w:rPr>
          <w:rFonts w:cs="Times New Roman"/>
        </w:rPr>
        <w:t xml:space="preserve">, </w:t>
      </w:r>
      <w:r w:rsidR="00947D19">
        <w:rPr>
          <w:rFonts w:cs="Times New Roman"/>
        </w:rPr>
        <w:t>9. siječnja 2019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713390">
        <w:t xml:space="preserve"> GROŠ j.d.o.o., Savska Ves, Radnička 39, OIB: 91077584287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713390">
        <w:t xml:space="preserve"> Snježana Vrkljan, Kralja Zvonimira 75, Zagreb, OIB: 44740101731.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AF14DB" w:rsidR="00AF14D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27944" w:rsidP="00AF14DB" w:rsidR="00D27944">
      <w:pPr>
        <w:jc w:val="center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713390">
        <w:rPr>
          <w:rFonts w:cs="Times New Roman"/>
        </w:rPr>
        <w:t>25. rujna</w:t>
      </w:r>
      <w:r w:rsidR="00947D19">
        <w:rPr>
          <w:rFonts w:cs="Times New Roman"/>
        </w:rPr>
        <w:t xml:space="preserve"> </w:t>
      </w:r>
      <w:r w:rsidR="00820B02">
        <w:rPr>
          <w:rFonts w:cs="Times New Roman"/>
        </w:rPr>
        <w:t>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713390">
        <w:rPr>
          <w:rFonts w:cs="Times New Roman"/>
        </w:rPr>
        <w:t>28. rujna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9942BA" w:rsidP="00B35BF4" w:rsidR="009942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Potrebno je navesti da na dan </w:t>
      </w:r>
      <w:r w:rsidR="00947D19">
        <w:rPr>
          <w:rFonts w:cs="Times New Roman"/>
        </w:rPr>
        <w:t>8. siječnja 2019</w:t>
      </w:r>
      <w:r>
        <w:rPr>
          <w:rFonts w:cs="Times New Roman"/>
        </w:rPr>
        <w:t xml:space="preserve">. dužnik u Očevidniku o redoslijedu plaćanja ima zaveden iznos od </w:t>
      </w:r>
      <w:r w:rsidR="00713390">
        <w:rPr>
          <w:rFonts w:cs="Times New Roman"/>
        </w:rPr>
        <w:t>20.275,33</w:t>
      </w:r>
      <w:r>
        <w:rPr>
          <w:rFonts w:cs="Times New Roman"/>
        </w:rPr>
        <w:t xml:space="preserve"> kn za čiju naplatu nema novčanih sredstava. </w:t>
      </w:r>
    </w:p>
    <w:p w:rsidRDefault="009942BA" w:rsidP="00B35BF4" w:rsidR="009942BA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947D19">
        <w:rPr>
          <w:rFonts w:cs="Times New Roman"/>
        </w:rPr>
        <w:t>9. siječnja 2019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Ministarstvo financija, Porezna uprava, Područni ured</w:t>
      </w:r>
      <w:r w:rsidR="00713390">
        <w:rPr>
          <w:rFonts w:cs="Times New Roman"/>
        </w:rPr>
        <w:t xml:space="preserve"> Čakovec, Ispostava</w:t>
      </w:r>
      <w:r w:rsidRPr="00084862">
        <w:rPr>
          <w:rFonts w:cs="Times New Roman"/>
        </w:rPr>
        <w:t xml:space="preserve"> </w:t>
      </w:r>
      <w:r w:rsidR="00713390">
        <w:rPr>
          <w:rFonts w:cs="Times New Roman"/>
        </w:rPr>
        <w:t>Čakovec, O. Keršovanija 11, Čakovec,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 w:rsidR="00713390">
        <w:rPr>
          <w:rFonts w:cs="Times New Roman"/>
        </w:rPr>
        <w:t xml:space="preserve">GROŠ j.d.o.o., Savska Ves, Radnička 39,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713390">
        <w:rPr>
          <w:rFonts w:cs="Times New Roman"/>
        </w:rPr>
        <w:t>Dragan Kozjak, Savska Ves, Radnička 39,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1A6732" w:rsidRPr="001A6732">
        <w:t xml:space="preserve"> </w:t>
      </w:r>
      <w:r w:rsidR="00713390">
        <w:t>Snježana Vrkljan, Kralja Zvonimira 75, Zagreb,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99F" w:rsidP="005879B6" w:rsidR="008F699F">
      <w:pPr>
        <w:spacing w:after="0"/>
      </w:pPr>
      <w:r>
        <w:separator/>
      </w:r>
    </w:p>
  </w:endnote>
  <w:endnote w:id="0" w:type="continuationSeparator">
    <w:p w:rsidRDefault="008F699F" w:rsidP="005879B6" w:rsidR="008F6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99F" w:rsidP="005879B6" w:rsidR="008F699F">
      <w:pPr>
        <w:spacing w:after="0"/>
      </w:pPr>
      <w:r>
        <w:separator/>
      </w:r>
    </w:p>
  </w:footnote>
  <w:footnote w:id="0" w:type="continuationSeparator">
    <w:p w:rsidRDefault="008F699F" w:rsidP="005879B6" w:rsidR="008F69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F2A">
          <w:rPr>
            <w:noProof/>
          </w:rPr>
          <w:t>2</w:t>
        </w:r>
        <w:r>
          <w:fldChar w:fldCharType="end"/>
        </w:r>
      </w:p>
    </w:sdtContent>
  </w:sdt>
  <w:p w:rsidRDefault="005879B6" w:rsidR="00A10F4C">
    <w:pPr>
      <w:pStyle w:val="Zaglavlje"/>
    </w:pPr>
    <w:r>
      <w:tab/>
    </w:r>
    <w:r>
      <w:tab/>
      <w:t>Poslovni broj: 5 St-</w:t>
    </w:r>
    <w:r w:rsidR="00713390">
      <w:t>377</w:t>
    </w:r>
    <w:r w:rsidR="00947D19">
      <w:t>/2018-4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1A6732"/>
    <w:rsid w:val="002A2C58"/>
    <w:rsid w:val="004451ED"/>
    <w:rsid w:val="004E0F2A"/>
    <w:rsid w:val="004E39B1"/>
    <w:rsid w:val="005879B6"/>
    <w:rsid w:val="00620B61"/>
    <w:rsid w:val="00640559"/>
    <w:rsid w:val="006C6D13"/>
    <w:rsid w:val="00713390"/>
    <w:rsid w:val="00791E15"/>
    <w:rsid w:val="00820B02"/>
    <w:rsid w:val="00826138"/>
    <w:rsid w:val="0083032A"/>
    <w:rsid w:val="00866E23"/>
    <w:rsid w:val="008F699F"/>
    <w:rsid w:val="00947D19"/>
    <w:rsid w:val="00954519"/>
    <w:rsid w:val="00955B19"/>
    <w:rsid w:val="009942BA"/>
    <w:rsid w:val="009B580F"/>
    <w:rsid w:val="00A10F4C"/>
    <w:rsid w:val="00A36238"/>
    <w:rsid w:val="00AF14DB"/>
    <w:rsid w:val="00B35BF4"/>
    <w:rsid w:val="00BB217C"/>
    <w:rsid w:val="00C16C2A"/>
    <w:rsid w:val="00C660EF"/>
    <w:rsid w:val="00C81C41"/>
    <w:rsid w:val="00CA4ADC"/>
    <w:rsid w:val="00CB2122"/>
    <w:rsid w:val="00D26B8A"/>
    <w:rsid w:val="00D27944"/>
    <w:rsid w:val="00D534D4"/>
    <w:rsid w:val="00E726C6"/>
    <w:rsid w:val="00E96C2B"/>
    <w:rsid w:val="00F05325"/>
    <w:rsid w:val="00F13AB2"/>
    <w:rsid w:val="00F36D28"/>
    <w:rsid w:val="00F42C21"/>
    <w:rsid w:val="00FE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F2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0F2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0F2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0F2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F2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0F2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0F2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0F2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GROŠ jednostavno društvo s ograničenom odgovornošću za usluge zastupanog po punomoćniku Dragan Kozjak</izvorni_sadrzaj>
    <derivirana_varijabla naziv="DomainObject.Predmet.ProtustrankaFormated_1">  GROŠ jednostavno društvo s ograničenom odgovornošću za usluge zastupanog po punomoćniku Dragan Kozjak</derivirana_varijabla>
  </DomainObject.Predmet.ProtustrankaFormated>
  <DomainObject.Predmet.ProtustrankaFormatedOIB>
    <izvorni_sadrzaj>  GROŠ jednostavno društvo s ograničenom odgovornošću za usluge, OIB 91077584287 zastupanog po punomoćniku Dragan Kozjak</izvorni_sadrzaj>
    <derivirana_varijabla naziv="DomainObject.Predmet.ProtustrankaFormatedOIB_1">  GROŠ jednostavno društvo s ograničenom odgovornošću za usluge, OIB 91077584287 zastupanog po punomoćniku Dragan Kozjak</derivirana_varijabla>
  </DomainObject.Predmet.ProtustrankaFormatedOIB>
  <DomainObject.Predmet.ProtustrankaFormatedWithAdress>
    <izvorni_sadrzaj> GROŠ jednostavno društvo s ograničenom odgovornošću za usluge, Radnička 39, 40000 Savska Ves zastupanog po punomoćniku Dragan Kozjak</izvorni_sadrzaj>
    <derivirana_varijabla naziv="DomainObject.Predmet.ProtustrankaFormatedWithAdress_1"> GROŠ jednostavno društvo s ograničenom odgovornošću za usluge, Radnička 39, 40000 Savska Ves zastupanog po punomoćniku Dragan Kozjak</derivirana_varijabla>
  </DomainObject.Predmet.ProtustrankaFormatedWithAdress>
  <DomainObject.Predmet.ProtustrankaFormatedWithAdressOIB>
    <izvorni_sadrzaj> GROŠ jednostavno društvo s ograničenom odgovornošću za usluge, OIB 91077584287, Radnička 39, 40000 Savska Ves zastupanog po punomoćniku Dragan Kozjak</izvorni_sadrzaj>
    <derivirana_varijabla naziv="DomainObject.Predmet.ProtustrankaFormatedWithAdressOIB_1"> GROŠ jednostavno društvo s ograničenom odgovornošću za usluge, OIB 91077584287, Radnička 39, 40000 Savska Ves zastupanog po punomoćniku Dragan Kozjak</derivirana_varijabla>
  </DomainObject.Predmet.ProtustrankaFormatedWithAdressOIB>
  <DomainObject.Predmet.ProtustrankaWithAdress>
    <izvorni_sadrzaj>GROŠ jednostavno društvo s ograničenom odgovornošću za usluge Radnička 39, 40000 Savska Ves</izvorni_sadrzaj>
    <derivirana_varijabla naziv="DomainObject.Predmet.ProtustrankaWithAdress_1">GROŠ jednostavno društvo s ograničenom odgovornošću za usluge Radnička 39, 40000 Savska Ves</derivirana_varijabla>
  </DomainObject.Predmet.ProtustrankaWithAdress>
  <DomainObject.Predmet.ProtustrankaWithAdressOIB>
    <izvorni_sadrzaj>GROŠ jednostavno društvo s ograničenom odgovornošću za usluge, OIB 91077584287, Radnička 39, 40000 Savska Ves</izvorni_sadrzaj>
    <derivirana_varijabla naziv="DomainObject.Predmet.ProtustrankaWithAdressOIB_1">GROŠ jednostavno društvo s ograničenom odgovornošću za usluge, OIB 91077584287, Radnička 39, 40000 Savska Ves</derivirana_varijabla>
  </DomainObject.Predmet.ProtustrankaWithAdressOIB>
  <DomainObject.Predmet.ProtustrankaNazivFormated>
    <izvorni_sadrzaj>GROŠ jednostavno društvo s ograničenom odgovornošću za usluge</izvorni_sadrzaj>
    <derivirana_varijabla naziv="DomainObject.Predmet.ProtustrankaNazivFormated_1">GROŠ jednostavno društvo s ograničenom odgovornošću za usluge</derivirana_varijabla>
  </DomainObject.Predmet.ProtustrankaNazivFormated>
  <DomainObject.Predmet.ProtustrankaNazivFormatedOIB>
    <izvorni_sadrzaj>GROŠ jednostavno društvo s ograničenom odgovornošću za usluge, OIB 91077584287</izvorni_sadrzaj>
    <derivirana_varijabla naziv="DomainObject.Predmet.ProtustrankaNazivFormatedOIB_1">GROŠ jednostavno društvo s ograničenom odgovornošću za usluge, OIB 91077584287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20275.33</izvorni_sadrzaj>
    <derivirana_varijabla naziv="DomainObject.Predmet.TrenutnaVrijednost_1">20275.33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GROŠ jednostavno društvo s ograničenom odgovornošću za usluge zastupanog po punomoćniku Dragan Kozjak</item>
    </izvorni_sadrzaj>
    <derivirana_varijabla naziv="DomainObject.Predmet.ProtuStrankaListFormated_1">
      <item>GROŠ jednostavno društvo s ograničenom odgovornošću za usluge zastupanog po punomoćniku Dragan Kozjak</item>
    </derivirana_varijabla>
  </DomainObject.Predmet.ProtuStrankaListFormated>
  <DomainObject.Predmet.ProtuStrankaListFormatedOIB>
    <izvorni_sadrzaj>
      <item>GROŠ jednostavno društvo s ograničenom odgovornošću za usluge, OIB 91077584287 zastupanog po punomoćniku Dragan Kozjak</item>
    </izvorni_sadrzaj>
    <derivirana_varijabla naziv="DomainObject.Predmet.ProtuStrankaListFormatedOIB_1">
      <item>GROŠ jednostavno društvo s ograničenom odgovornošću za usluge, OIB 91077584287 zastupanog po punomoćniku Dragan Kozjak</item>
    </derivirana_varijabla>
  </DomainObject.Predmet.ProtuStrankaListFormatedOIB>
  <DomainObject.Predmet.ProtuStrankaListFormatedWithAdress>
    <izvorni_sadrzaj>
      <item>GROŠ jednostavno društvo s ograničenom odgovornošću za usluge, Radnička 39, 40000 Savska Ves zastupanog po punomoćniku Dragan Kozjak</item>
    </izvorni_sadrzaj>
    <derivirana_varijabla naziv="DomainObject.Predmet.ProtuStrankaListFormatedWithAdress_1">
      <item>GROŠ jednostavno društvo s ograničenom odgovornošću za usluge, Radnička 39, 40000 Savska Ves zastupanog po punomoćniku Dragan Kozjak</item>
    </derivirana_varijabla>
  </DomainObject.Predmet.ProtuStrankaListFormatedWithAdress>
  <DomainObject.Predmet.ProtuStrankaListFormatedWithAdressOIB>
    <izvorni_sadrzaj>
      <item>GROŠ jednostavno društvo s ograničenom odgovornošću za usluge, OIB 91077584287, Radnička 39, 40000 Savska Ves zastupanog po punomoćniku Dragan Kozjak</item>
    </izvorni_sadrzaj>
    <derivirana_varijabla naziv="DomainObject.Predmet.ProtuStrankaListFormatedWithAdressOIB_1">
      <item>GROŠ jednostavno društvo s ograničenom odgovornošću za usluge, OIB 91077584287, Radnička 39, 40000 Savska Ves zastupanog po punomoćniku Dragan Kozjak</item>
    </derivirana_varijabla>
  </DomainObject.Predmet.ProtuStrankaListFormatedWithAdressOIB>
  <DomainObject.Predmet.ProtuStrankaListNazivFormated>
    <izvorni_sadrzaj>
      <item>GROŠ jednostavno društvo s ograničenom odgovornošću za usluge</item>
    </izvorni_sadrzaj>
    <derivirana_varijabla naziv="DomainObject.Predmet.ProtuStrankaListNazivFormated_1">
      <item>GROŠ jednostavno društvo s ograničenom odgovornošću za usluge</item>
    </derivirana_varijabla>
  </DomainObject.Predmet.ProtuStrankaListNazivFormated>
  <DomainObject.Predmet.ProtuStrankaListNazivFormatedOIB>
    <izvorni_sadrzaj>
      <item>GROŠ jednostavno društvo s ograničenom odgovornošću za usluge, OIB 91077584287</item>
    </izvorni_sadrzaj>
    <derivirana_varijabla naziv="DomainObject.Predmet.ProtuStrankaListNazivFormatedOIB_1">
      <item>GROŠ jednostavno društvo s ograničenom odgovornošću za usluge, OIB 91077584287</item>
    </derivirana_varijabla>
  </DomainObject.Predmet.ProtuStrankaListNazivFormatedOIB>
  <DomainObject.Predmet.OstaliListFormated>
    <izvorni_sadrzaj>
      <item>Dragan Kozjak punomoćnik sudionika u postupku GROŠ jednostavno društvo s ograničenom odgovornošću za usluge</item>
      <item>Sudski registar</item>
    </izvorni_sadrzaj>
    <derivirana_varijabla naziv="DomainObject.Predmet.OstaliListFormated_1">
      <item>Dragan Kozjak punomoćnik sudionika u postupku GROŠ jednostavno društvo s ograničenom odgovornošću za usluge</item>
      <item>Sudski registar</item>
    </derivirana_varijabla>
  </DomainObject.Predmet.OstaliListFormated>
  <DomainObject.Predmet.OstaliListFormatedOIB>
    <izvorni_sadrzaj>
      <item>Dragan Kozjak, OIB 88491160851 punomoćnik sudionika u postupku GROŠ jednostavno društvo s ograničenom odgovornošću za usluge</item>
      <item>Sudski registar</item>
    </izvorni_sadrzaj>
    <derivirana_varijabla naziv="DomainObject.Predmet.OstaliListFormatedOIB_1">
      <item>Dragan Kozjak, OIB 88491160851 punomoćnik sudionika u postupku GROŠ jednostavno društvo s ograničenom odgovornošću za usluge</item>
      <item>Sudski registar</item>
    </derivirana_varijabla>
  </DomainObject.Predmet.OstaliListFormatedOIB>
  <DomainObject.Predmet.OstaliListFormatedWithAdress>
    <izvorni_sadrzaj>
      <item>Dragan Kozjak, Radnička 39, 40000 Savska Ves punomoćnik sudionika u postupku GROŠ jednostavno društvo s ograničenom odgovornošću za usluge</item>
      <item>Sudski registar</item>
    </izvorni_sadrzaj>
    <derivirana_varijabla naziv="DomainObject.Predmet.OstaliListFormatedWithAdress_1">
      <item>Dragan Kozjak, Radnička 39, 40000 Savska Ves punomoćnik sudionika u postupku GROŠ jednostavno društvo s ograničenom odgovornošću za usluge</item>
      <item>Sudski registar</item>
    </derivirana_varijabla>
  </DomainObject.Predmet.OstaliListFormatedWithAdress>
  <DomainObject.Predmet.OstaliListFormatedWithAdressOIB>
    <izvorni_sadrzaj>
      <item>Dragan Kozjak, OIB 88491160851, Radnička 39, 40000 Savska Ves punomoćnik sudionika u postupku GROŠ jednostavno društvo s ograničenom odgovornošću za usluge</item>
      <item>Sudski registar</item>
    </izvorni_sadrzaj>
    <derivirana_varijabla naziv="DomainObject.Predmet.OstaliListFormatedWithAdressOIB_1">
      <item>Dragan Kozjak, OIB 88491160851, Radnička 39, 40000 Savska Ves punomoćnik sudionika u postupku GROŠ jednostavno društvo s ograničenom odgovornošću za usluge</item>
      <item>Sudski registar</item>
    </derivirana_varijabla>
  </DomainObject.Predmet.OstaliListFormatedWithAdressOIB>
  <DomainObject.Predmet.OstaliListNazivFormated>
    <izvorni_sadrzaj>
      <item>Dragan Kozjak</item>
      <item>Sudski registar</item>
    </izvorni_sadrzaj>
    <derivirana_varijabla naziv="DomainObject.Predmet.OstaliListNazivFormated_1">
      <item>Dragan Kozjak</item>
      <item>Sudski registar</item>
    </derivirana_varijabla>
  </DomainObject.Predmet.OstaliListNazivFormated>
  <DomainObject.Predmet.OstaliListNazivFormatedOIB>
    <izvorni_sadrzaj>
      <item>Dragan Kozjak, OIB 88491160851</item>
      <item>Sudski registar</item>
    </izvorni_sadrzaj>
    <derivirana_varijabla naziv="DomainObject.Predmet.OstaliListNazivFormatedOIB_1">
      <item>Dragan Kozjak, OIB 88491160851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GROŠ jednostavno društvo s ograničenom odgovornošću za usluge</izvorni_sadrzaj>
    <derivirana_varijabla naziv="DomainObject.Predmet.ProtustrankaIDrugi_1">GROŠ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GROŠ jednostavno društvo s ograničenom odgovornošću za usluge, OIB 91077584287, Radnička 39, 40000 Savska Ves</izvorni_sadrzaj>
    <derivirana_varijabla naziv="DomainObject.Predmet.ProtustrankaIDrugiAdressOIB_1">GROŠ jednostavno društvo s ograničenom odgovornošću za usluge, OIB 91077584287, Radnička 39,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GROŠ jednostavno društvo s ograničenom odgovornošću za usluge</item>
      <item>Dragan Kozjak</item>
      <item>Sudski registar</item>
    </izvorni_sadrzaj>
    <derivirana_varijabla naziv="DomainObject.Predmet.SudioniciListNaziv_1">
      <item>Financijska agencija</item>
      <item>GROŠ jednostavno društvo s ograničenom odgovornošću za usluge</item>
      <item>Dragan Kozjak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GROŠ jednostavno društvo s ograničenom odgovornošću za usluge, OIB 91077584287, Radnička 39,40000 Savska Ves</item>
      <item>Dragan Kozjak, OIB 88491160851, Radnička 39,40000 Savska Ves</item>
      <item>Sudski registar</item>
    </izvorni_sadrzaj>
    <derivirana_varijabla naziv="DomainObject.Predmet.SudioniciListAdressOIB_1">
      <item>Financijska agencija, OIB 85821130368, A. Cesarca 2,42000 Varaždin</item>
      <item>GROŠ jednostavno društvo s ograničenom odgovornošću za usluge, OIB 91077584287, Radnička 39,40000 Savska Ves</item>
      <item>Dragan Kozjak, OIB 88491160851, Radnička 39,40000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91077584287</item>
      <item>, OIB 88491160851</item>
      <item>, OIB null</item>
    </izvorni_sadrzaj>
    <derivirana_varijabla naziv="DomainObject.Predmet.SudioniciListNazivOIB_1">
      <item>, OIB 85821130368</item>
      <item>, OIB 91077584287</item>
      <item>, OIB 88491160851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3075</properties:Characters>
  <properties:Lines>84</properties:Lines>
  <properties:Paragraphs>32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2019-01-09T09:14:00Z</cp:lastPrinted>
  <dcterms:modified xmlns:xsi="http://www.w3.org/2001/XMLSchema-instance" xsi:type="dcterms:W3CDTF">2019-01-09T09:14:00Z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(ST-314-18-4 OTVARANJE I ZAKLJUČENJE skraćeni  Obrazac 3. - cl.62.st.5. SP -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