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dd74" w14:paraId="2fbdd74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D442FE">
        <w:rPr>
          <w:rFonts w:hAnsi="Times New Roman" w:ascii="Times New Roman"/>
          <w:noProof/>
          <w:szCs w:val="24"/>
          <w:lang w:val="hr-HR"/>
        </w:rPr>
        <w:t>8504/2015</w:t>
      </w:r>
      <w:r w:rsidR="00F73B8B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120" cx="718820"/>
            <wp:effectExtent b="0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73B8B">
        <w:rPr>
          <w:rFonts w:hAnsi="Times New Roman" w:ascii="Times New Roman"/>
          <w:szCs w:val="24"/>
          <w:lang w:val="hr-HR"/>
        </w:rPr>
        <w:br w:clear="all" w:type="textWrapping"/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603BB2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603BB2" w:rsidP="00603BB2" w:rsidR="00603BB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D442FE">
        <w:rPr>
          <w:rFonts w:hAnsi="Times New Roman" w:ascii="Times New Roman"/>
        </w:rPr>
        <w:t xml:space="preserve"> </w:t>
      </w:r>
      <w:r w:rsidR="00D442FE" w:rsidRPr="00D442FE">
        <w:rPr>
          <w:rFonts w:hAnsi="Times New Roman" w:ascii="Times New Roman"/>
        </w:rPr>
        <w:t>SIRANA ARABESKA d.o.o., Zagreb, Đurđice Agićeve 2, OIB: 30754344007, MBS: 080954399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E35577">
        <w:rPr>
          <w:rFonts w:hAnsi="Times New Roman" w:ascii="Times New Roman"/>
          <w:lang w:val="hr-HR"/>
        </w:rPr>
        <w:t>2. siječnja 2017.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D442FE">
        <w:rPr>
          <w:rFonts w:hAnsi="Times New Roman" w:ascii="Times New Roman"/>
        </w:rPr>
        <w:t xml:space="preserve"> </w:t>
      </w:r>
      <w:r w:rsidR="00D442FE" w:rsidRPr="00D442FE">
        <w:rPr>
          <w:rFonts w:hAnsi="Times New Roman" w:ascii="Times New Roman"/>
        </w:rPr>
        <w:t>SIRANA ARABESKA d.o.o., Zagreb, Đurđice Agićeve 2, OIB: 30754344007, MBS: 080954399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E35577">
        <w:rPr>
          <w:rFonts w:hAnsi="Times New Roman" w:ascii="Times New Roman"/>
          <w:szCs w:val="24"/>
        </w:rPr>
        <w:t>2. siječnja 2017.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E35577">
        <w:rPr>
          <w:rFonts w:hAnsi="Times New Roman" w:ascii="Times New Roman"/>
          <w:szCs w:val="24"/>
        </w:rPr>
        <w:t xml:space="preserve">13,30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E35577">
        <w:rPr>
          <w:rFonts w:hAnsi="Times New Roman" w:ascii="Times New Roman"/>
          <w:szCs w:val="24"/>
        </w:rPr>
        <w:t>Anđelko Stankus, OIB: 11168088853, Braće Radić 20, Jalkovec, Varaždin.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8B7C04">
        <w:rPr>
          <w:rFonts w:hAnsi="Times New Roman" w:ascii="Times New Roman"/>
        </w:rPr>
        <w:t xml:space="preserve"> </w:t>
      </w:r>
      <w:r w:rsidR="00D442FE" w:rsidRPr="00D442FE">
        <w:rPr>
          <w:rFonts w:hAnsi="Times New Roman" w:ascii="Times New Roman"/>
        </w:rPr>
        <w:t>SIRANA ARABESKA d.o.o., Zagreb, Đurđice Agićeve 2, OIB: 30754344007, MBS: 080954399</w:t>
      </w:r>
      <w:r w:rsidR="00D442FE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35577">
        <w:rPr>
          <w:rFonts w:hAnsi="Times New Roman" w:ascii="Times New Roman"/>
          <w:lang w:val="hr-HR"/>
        </w:rPr>
        <w:t>2. siječnja 2017.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F73B8B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73B8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D442FE">
      <w:rPr>
        <w:rFonts w:hAnsi="Times New Roman" w:ascii="Times New Roman"/>
      </w:rPr>
      <w:t>8504/2015</w:t>
    </w:r>
    <w:r w:rsidR="00F73B8B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97201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34FFF"/>
    <w:rsid w:val="00473872"/>
    <w:rsid w:val="00493516"/>
    <w:rsid w:val="004C7130"/>
    <w:rsid w:val="004C7C93"/>
    <w:rsid w:val="00532B71"/>
    <w:rsid w:val="005940E9"/>
    <w:rsid w:val="00603BB2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8B7C04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2FE"/>
    <w:rsid w:val="00D44D4F"/>
    <w:rsid w:val="00D955F3"/>
    <w:rsid w:val="00DB29D2"/>
    <w:rsid w:val="00DB4528"/>
    <w:rsid w:val="00E35577"/>
    <w:rsid w:val="00E91D4E"/>
    <w:rsid w:val="00EE5750"/>
    <w:rsid w:val="00EE57FC"/>
    <w:rsid w:val="00EE69E5"/>
    <w:rsid w:val="00F62A72"/>
    <w:rsid w:val="00F667BC"/>
    <w:rsid w:val="00F66BF4"/>
    <w:rsid w:val="00F73B8B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3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B8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B8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B8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B8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3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B8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B8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B8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B8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821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8504</izvorni_sadrzaj>
    <derivirana_varijabla naziv="DomainObject.Predmet.Broj_1">8504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St-8504/2015</izvorni_sadrzaj>
    <derivirana_varijabla naziv="DomainObject.Predmet.OznakaBroj_1">St-8504/2015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SIRANA ARABESKA d.o.o. zastupanog po punomoćniku Adriana Rimbaldo</izvorni_sadrzaj>
    <derivirana_varijabla naziv="DomainObject.Predmet.ProtustrankaFormated_1">  SIRANA ARABESKA d.o.o. zastupanog po punomoćniku Adriana Rimbaldo</derivirana_varijabla>
  </DomainObject.Predmet.ProtustrankaFormated>
  <DomainObject.Predmet.ProtustrankaFormatedOIB>
    <izvorni_sadrzaj>  SIRANA ARABESKA d.o.o., OIB 30754344007 zastupanog po punomoćniku Adriana Rimbaldo</izvorni_sadrzaj>
    <derivirana_varijabla naziv="DomainObject.Predmet.ProtustrankaFormatedOIB_1">  SIRANA ARABESKA d.o.o., OIB 30754344007 zastupanog po punomoćniku Adriana Rimbaldo</derivirana_varijabla>
  </DomainObject.Predmet.ProtustrankaFormatedOIB>
  <DomainObject.Predmet.ProtustrankaFormatedWithAdress>
    <izvorni_sadrzaj> SIRANA ARABESKA d.o.o., Đurđice Agićeve 2, 10000 Zagreb zastupanog po punomoćniku Adriana Rimbaldo</izvorni_sadrzaj>
    <derivirana_varijabla naziv="DomainObject.Predmet.ProtustrankaFormatedWithAdress_1"> SIRANA ARABESKA d.o.o., Đurđice Agićeve 2, 10000 Zagreb zastupanog po punomoćniku Adriana Rimbaldo</derivirana_varijabla>
  </DomainObject.Predmet.ProtustrankaFormatedWithAdress>
  <DomainObject.Predmet.ProtustrankaFormatedWithAdressOIB>
    <izvorni_sadrzaj> SIRANA ARABESKA d.o.o., OIB 30754344007, Đurđice Agićeve 2, 10000 Zagreb zastupanog po punomoćniku Adriana Rimbaldo</izvorni_sadrzaj>
    <derivirana_varijabla naziv="DomainObject.Predmet.ProtustrankaFormatedWithAdressOIB_1"> SIRANA ARABESKA d.o.o., OIB 30754344007, Đurđice Agićeve 2, 10000 Zagreb zastupanog po punomoćniku Adriana Rimbaldo</derivirana_varijabla>
  </DomainObject.Predmet.ProtustrankaFormatedWithAdressOIB>
  <DomainObject.Predmet.ProtustrankaWithAdress>
    <izvorni_sadrzaj>SIRANA ARABESKA d.o.o. Đurđice Agićeve 2, 10000 Zagreb</izvorni_sadrzaj>
    <derivirana_varijabla naziv="DomainObject.Predmet.ProtustrankaWithAdress_1">SIRANA ARABESKA d.o.o. Đurđice Agićeve 2, 10000 Zagreb</derivirana_varijabla>
  </DomainObject.Predmet.ProtustrankaWithAdress>
  <DomainObject.Predmet.ProtustrankaWithAdressOIB>
    <izvorni_sadrzaj>SIRANA ARABESKA d.o.o., OIB 30754344007, Đurđice Agićeve 2, 10000 Zagreb</izvorni_sadrzaj>
    <derivirana_varijabla naziv="DomainObject.Predmet.ProtustrankaWithAdressOIB_1">SIRANA ARABESKA d.o.o., OIB 30754344007, Đurđice Agićeve 2, 10000 Zagreb</derivirana_varijabla>
  </DomainObject.Predmet.ProtustrankaWithAdressOIB>
  <DomainObject.Predmet.ProtustrankaNazivFormated>
    <izvorni_sadrzaj>SIRANA ARABESKA d.o.o.</izvorni_sadrzaj>
    <derivirana_varijabla naziv="DomainObject.Predmet.ProtustrankaNazivFormated_1">SIRANA ARABESKA d.o.o.</derivirana_varijabla>
  </DomainObject.Predmet.ProtustrankaNazivFormated>
  <DomainObject.Predmet.ProtustrankaNazivFormatedOIB>
    <izvorni_sadrzaj>SIRANA ARABESKA d.o.o., OIB 30754344007</izvorni_sadrzaj>
    <derivirana_varijabla naziv="DomainObject.Predmet.ProtustrankaNazivFormatedOIB_1">SIRANA ARABESKA d.o.o., OIB 30754344007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SIRANA ARABESKA d.o.o. zastupanog po punomoćniku Adriana Rimbaldo</item>
    </izvorni_sadrzaj>
    <derivirana_varijabla naziv="DomainObject.Predmet.ProtuStrankaListFormated_1">
      <item>SIRANA ARABESKA d.o.o. zastupanog po punomoćniku Adriana Rimbaldo</item>
    </derivirana_varijabla>
  </DomainObject.Predmet.ProtuStrankaListFormated>
  <DomainObject.Predmet.ProtuStrankaListFormatedOIB>
    <izvorni_sadrzaj>
      <item>SIRANA ARABESKA d.o.o., OIB 30754344007 zastupanog po punomoćniku Adriana Rimbaldo</item>
    </izvorni_sadrzaj>
    <derivirana_varijabla naziv="DomainObject.Predmet.ProtuStrankaListFormatedOIB_1">
      <item>SIRANA ARABESKA d.o.o., OIB 30754344007 zastupanog po punomoćniku Adriana Rimbaldo</item>
    </derivirana_varijabla>
  </DomainObject.Predmet.ProtuStrankaListFormatedOIB>
  <DomainObject.Predmet.ProtuStrankaListFormatedWithAdress>
    <izvorni_sadrzaj>
      <item>SIRANA ARABESKA d.o.o., Đurđice Agićeve 2, 10000 Zagreb zastupanog po punomoćniku Adriana Rimbaldo</item>
    </izvorni_sadrzaj>
    <derivirana_varijabla naziv="DomainObject.Predmet.ProtuStrankaListFormatedWithAdress_1">
      <item>SIRANA ARABESKA d.o.o., Đurđice Agićeve 2, 10000 Zagreb zastupanog po punomoćniku Adriana Rimbaldo</item>
    </derivirana_varijabla>
  </DomainObject.Predmet.ProtuStrankaListFormatedWithAdress>
  <DomainObject.Predmet.ProtuStrankaListFormatedWithAdressOIB>
    <izvorni_sadrzaj>
      <item>SIRANA ARABESKA d.o.o., OIB 30754344007, Đurđice Agićeve 2, 10000 Zagreb zastupanog po punomoćniku Adriana Rimbaldo</item>
    </izvorni_sadrzaj>
    <derivirana_varijabla naziv="DomainObject.Predmet.ProtuStrankaListFormatedWithAdressOIB_1">
      <item>SIRANA ARABESKA d.o.o., OIB 30754344007, Đurđice Agićeve 2, 10000 Zagreb zastupanog po punomoćniku Adriana Rimbaldo</item>
    </derivirana_varijabla>
  </DomainObject.Predmet.ProtuStrankaListFormatedWithAdressOIB>
  <DomainObject.Predmet.ProtuStrankaListNazivFormated>
    <izvorni_sadrzaj>
      <item>SIRANA ARABESKA d.o.o.</item>
    </izvorni_sadrzaj>
    <derivirana_varijabla naziv="DomainObject.Predmet.ProtuStrankaListNazivFormated_1">
      <item>SIRANA ARABESKA d.o.o.</item>
    </derivirana_varijabla>
  </DomainObject.Predmet.ProtuStrankaListNazivFormated>
  <DomainObject.Predmet.ProtuStrankaListNazivFormatedOIB>
    <izvorni_sadrzaj>
      <item>SIRANA ARABESKA d.o.o., OIB 30754344007</item>
    </izvorni_sadrzaj>
    <derivirana_varijabla naziv="DomainObject.Predmet.ProtuStrankaListNazivFormatedOIB_1">
      <item>SIRANA ARABESKA d.o.o., OIB 30754344007</item>
    </derivirana_varijabla>
  </DomainObject.Predmet.ProtuStrankaListNazivFormatedOIB>
  <DomainObject.Predmet.OstaliListFormated>
    <izvorni_sadrzaj>
      <item>Adriana Rimbaldo punomoćnik sudionika u postupku SIRANA ARABESKA d.o.o.</item>
    </izvorni_sadrzaj>
    <derivirana_varijabla naziv="DomainObject.Predmet.OstaliListFormated_1">
      <item>Adriana Rimbaldo punomoćnik sudionika u postupku SIRANA ARABESKA d.o.o.</item>
    </derivirana_varijabla>
  </DomainObject.Predmet.OstaliListFormated>
  <DomainObject.Predmet.OstaliListFormatedOIB>
    <izvorni_sadrzaj>
      <item>Adriana Rimbaldo, OIB 24425892842 punomoćnik sudionika u postupku SIRANA ARABESKA d.o.o.</item>
    </izvorni_sadrzaj>
    <derivirana_varijabla naziv="DomainObject.Predmet.OstaliListFormatedOIB_1">
      <item>Adriana Rimbaldo, OIB 24425892842 punomoćnik sudionika u postupku SIRANA ARABESKA d.o.o.</item>
    </derivirana_varijabla>
  </DomainObject.Predmet.OstaliListFormatedOIB>
  <DomainObject.Predmet.OstaliListFormatedWithAdress>
    <izvorni_sadrzaj>
      <item>Adriana Rimbaldo, Ulica Đurđice Agićeve 2, 10000 Zagreb punomoćnik sudionika u postupku SIRANA ARABESKA d.o.o.</item>
    </izvorni_sadrzaj>
    <derivirana_varijabla naziv="DomainObject.Predmet.OstaliListFormatedWithAdress_1">
      <item>Adriana Rimbaldo, Ulica Đurđice Agićeve 2, 10000 Zagreb punomoćnik sudionika u postupku SIRANA ARABESKA d.o.o.</item>
    </derivirana_varijabla>
  </DomainObject.Predmet.OstaliListFormatedWithAdress>
  <DomainObject.Predmet.OstaliListFormatedWithAdressOIB>
    <izvorni_sadrzaj>
      <item>Adriana Rimbaldo, OIB 24425892842, Ulica Đurđice Agićeve 2, 10000 Zagreb punomoćnik sudionika u postupku SIRANA ARABESKA d.o.o.</item>
    </izvorni_sadrzaj>
    <derivirana_varijabla naziv="DomainObject.Predmet.OstaliListFormatedWithAdressOIB_1">
      <item>Adriana Rimbaldo, OIB 24425892842, Ulica Đurđice Agićeve 2, 10000 Zagreb punomoćnik sudionika u postupku SIRANA ARABESKA d.o.o.</item>
    </derivirana_varijabla>
  </DomainObject.Predmet.OstaliListFormatedWithAdressOIB>
  <DomainObject.Predmet.OstaliListNazivFormated>
    <izvorni_sadrzaj>
      <item>Adriana Rimbaldo</item>
    </izvorni_sadrzaj>
    <derivirana_varijabla naziv="DomainObject.Predmet.OstaliListNazivFormated_1">
      <item>Adriana Rimbaldo</item>
    </derivirana_varijabla>
  </DomainObject.Predmet.OstaliListNazivFormated>
  <DomainObject.Predmet.OstaliListNazivFormatedOIB>
    <izvorni_sadrzaj>
      <item>Adriana Rimbaldo, OIB 24425892842</item>
    </izvorni_sadrzaj>
    <derivirana_varijabla naziv="DomainObject.Predmet.OstaliListNazivFormatedOIB_1">
      <item>Adriana Rimbaldo, OIB 24425892842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SIRANA ARABESKA d.o.o.</izvorni_sadrzaj>
    <derivirana_varijabla naziv="DomainObject.Predmet.ProtustrankaIDrugi_1">SIRANA ARABESKA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SIRANA ARABESKA d.o.o., OIB 30754344007, Đurđice Agićeve 2, 10000 Zagreb</izvorni_sadrzaj>
    <derivirana_varijabla naziv="DomainObject.Predmet.ProtustrankaIDrugiAdressOIB_1">SIRANA ARABESKA d.o.o., OIB 30754344007, Đurđice Agićeve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SIRANA ARABESKA d.o.o.</item>
      <item>FINA Regionalni centar Zagreb</item>
      <item>Adriana Rimbaldo</item>
    </izvorni_sadrzaj>
    <derivirana_varijabla naziv="DomainObject.Predmet.SudioniciListNaziv_1">
      <item>SIRANA ARABESKA d.o.o.</item>
      <item>FINA Regionalni centar Zagreb</item>
      <item>Adriana Rimbaldo</item>
    </derivirana_varijabla>
  </DomainObject.Predmet.SudioniciListNaziv>
  <DomainObject.Predmet.SudioniciListAdressOIB>
    <izvorni_sadrzaj>
      <item>SIRANA ARABESKA d.o.o., OIB 30754344007, Đurđice Agićeve 2,10000 Zagreb</item>
      <item>FINA Regionalni centar Zagreb, OIB 85821130368, Trg svibanjskih žrtava 1995. br. 1,10000 Zagreb</item>
      <item>Adriana Rimbaldo, OIB 24425892842, Ulica Đurđice Agićeve 2,10000 Zagreb</item>
    </izvorni_sadrzaj>
    <derivirana_varijabla naziv="DomainObject.Predmet.SudioniciListAdressOIB_1">
      <item>SIRANA ARABESKA d.o.o., OIB 30754344007, Đurđice Agićeve 2,10000 Zagreb</item>
      <item>FINA Regionalni centar Zagreb, OIB 85821130368, Trg svibanjskih žrtava 1995. br. 1,10000 Zagreb</item>
      <item>Adriana Rimbaldo, OIB 24425892842, Ulica Đurđice Agićeve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30754344007</item>
      <item>, OIB 85821130368</item>
      <item>, OIB 24425892842</item>
    </izvorni_sadrzaj>
    <derivirana_varijabla naziv="DomainObject.Predmet.SudioniciListNazivOIB_1">
      <item>, OIB 30754344007</item>
      <item>, OIB 85821130368</item>
      <item>, OIB 24425892842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2211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2016-06-20T08:08:00Z</dcterms:created>
  <dc:creator>Sudsko vijeæe</dc:creator>
  <cp:lastModifiedBy>Mirela Šantek</cp:lastModifiedBy>
  <cp:lastPrinted>2017-01-02T10:15:00Z</cp:lastPrinted>
  <dcterms:modified xmlns:xsi="http://www.w3.org/2001/XMLSchema-instance" xsi:type="dcterms:W3CDTF">2017-01-02T10:43:00Z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