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b695" w14:paraId="ba7b69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3A27A1">
        <w:rPr>
          <w:b/>
        </w:rPr>
        <w:t>948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3A27A1">
        <w:t>RC</w:t>
      </w:r>
      <w:r w:rsidR="004A0D7B">
        <w:t xml:space="preserve"> </w:t>
      </w:r>
      <w:r w:rsidR="0017076B">
        <w:t>Osijek</w:t>
      </w:r>
      <w:r w:rsidR="00AB35B6">
        <w:t>,</w:t>
      </w:r>
      <w:r w:rsidR="00D85C60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3A27A1">
        <w:rPr>
          <w:b/>
        </w:rPr>
        <w:t>AUTO SINIŠA j.d.o.o. za usluge i trgovinu, Tadije Smičiklasa 71, Slavonski Brod, OIB 30813235890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3A27A1">
        <w:t>03. srpnja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3A27A1">
        <w:rPr>
          <w:b/>
        </w:rPr>
        <w:t>AUTO SINIŠA j.d.o.o. za usluge i trgovinu, Tadije Smičiklasa 71, Slavonski Brod, OIB 30813235890</w:t>
      </w:r>
      <w:r w:rsidR="00756651">
        <w:t xml:space="preserve">, </w:t>
      </w:r>
      <w:r>
        <w:t xml:space="preserve">iznosi </w:t>
      </w:r>
      <w:r w:rsidR="003A27A1">
        <w:rPr>
          <w:b/>
        </w:rPr>
        <w:t>19.802,26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3A27A1">
        <w:rPr>
          <w:b/>
        </w:rPr>
        <w:t>SINIŠA ŠARAVANJA, Slavonski Brod, Tadije Smičiklasa 71, OIB 43308315976,</w:t>
      </w:r>
      <w:r w:rsidR="00756651">
        <w:rPr>
          <w:b/>
        </w:rPr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3A27A1">
        <w:rPr>
          <w:b/>
        </w:rPr>
        <w:t>948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3A27A1">
        <w:t xml:space="preserve">Slavonskom </w:t>
      </w:r>
      <w:r w:rsidR="00907BE4">
        <w:t xml:space="preserve">Brodu, </w:t>
      </w:r>
      <w:r w:rsidR="003A27A1">
        <w:t>03. srpnja 2018.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</w:t>
      </w:r>
      <w:r w:rsidR="003A27A1">
        <w:t xml:space="preserve"> </w:t>
      </w:r>
      <w:r>
        <w:t>predlagatelju</w:t>
      </w:r>
    </w:p>
    <w:p w:rsidRDefault="001B0EF1" w:rsidP="00047A8F" w:rsidR="001B0EF1">
      <w:r>
        <w:t>-</w:t>
      </w:r>
      <w:r w:rsidR="003A27A1">
        <w:t xml:space="preserve"> </w:t>
      </w:r>
      <w:r>
        <w:t>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147" w:rsidR="00DB1147">
      <w:r>
        <w:separator/>
      </w:r>
    </w:p>
  </w:endnote>
  <w:endnote w:id="0" w:type="continuationSeparator">
    <w:p w:rsidRDefault="00DB1147" w:rsidR="00DB1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147" w:rsidR="00DB1147">
      <w:r>
        <w:separator/>
      </w:r>
    </w:p>
  </w:footnote>
  <w:footnote w:id="0" w:type="continuationSeparator">
    <w:p w:rsidRDefault="00DB1147" w:rsidR="00DB1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0756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27A1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E78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5C60"/>
    <w:rsid w:val="00D86C49"/>
    <w:rsid w:val="00D97782"/>
    <w:rsid w:val="00DA146A"/>
    <w:rsid w:val="00DA4636"/>
    <w:rsid w:val="00DA5A49"/>
    <w:rsid w:val="00DB1147"/>
    <w:rsid w:val="00DC288D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19802.26</izvorni_sadrzaj>
    <derivirana_varijabla naziv="DomainObject.Predmet.InicijalnaVrijednost_1">19802.26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  SZ</izvorni_sadrzaj>
    <derivirana_varijabla naziv="DomainObject.Predmet.Opis_1">ČL. 429 ST.1 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SINIŠA j.d.o.o. za usluge i trgovinu</izvorni_sadrzaj>
    <derivirana_varijabla naziv="DomainObject.Predmet.ProtustrankaFormated_1">  AUTO SINIŠA j.d.o.o. za usluge i trgovinu</derivirana_varijabla>
  </DomainObject.Predmet.ProtustrankaFormated>
  <DomainObject.Predmet.ProtustrankaFormatedOIB>
    <izvorni_sadrzaj>  AUTO SINIŠA j.d.o.o. za usluge i trgovinu, OIB 30813235890</izvorni_sadrzaj>
    <derivirana_varijabla naziv="DomainObject.Predmet.ProtustrankaFormatedOIB_1">  AUTO SINIŠA j.d.o.o. za usluge i trgovinu, OIB 30813235890</derivirana_varijabla>
  </DomainObject.Predmet.ProtustrankaFormatedOIB>
  <DomainObject.Predmet.ProtustrankaFormatedWithAdress>
    <izvorni_sadrzaj> AUTO SINIŠA j.d.o.o. za usluge i trgovinu, Tadije Smičiklasa 71, 35000 Slavonski Brod</izvorni_sadrzaj>
    <derivirana_varijabla naziv="DomainObject.Predmet.ProtustrankaFormatedWithAdress_1"> AUTO SINIŠA j.d.o.o. za usluge i trgovinu, Tadije Smičiklasa 71, 35000 Slavonski Brod</derivirana_varijabla>
  </DomainObject.Predmet.ProtustrankaFormatedWithAdress>
  <DomainObject.Predmet.ProtustrankaFormatedWithAdressOIB>
    <izvorni_sadrzaj> AUTO SINIŠA j.d.o.o. za usluge i trgovinu, OIB 30813235890, Tadije Smičiklasa 71, 35000 Slavonski Brod</izvorni_sadrzaj>
    <derivirana_varijabla naziv="DomainObject.Predmet.ProtustrankaFormatedWithAdressOIB_1"> AUTO SINIŠA j.d.o.o. za usluge i trgovinu, OIB 30813235890, Tadije Smičiklasa 71, 35000 Slavonski Brod</derivirana_varijabla>
  </DomainObject.Predmet.ProtustrankaFormatedWithAdressOIB>
  <DomainObject.Predmet.ProtustrankaWithAdress>
    <izvorni_sadrzaj>AUTO SINIŠA j.d.o.o. za usluge i trgovinu Tadije Smičiklasa 71, 35000 Slavonski Brod</izvorni_sadrzaj>
    <derivirana_varijabla naziv="DomainObject.Predmet.ProtustrankaWithAdress_1">AUTO SINIŠA j.d.o.o. za usluge i trgovinu Tadije Smičiklasa 71, 35000 Slavonski Brod</derivirana_varijabla>
  </DomainObject.Predmet.ProtustrankaWithAdress>
  <DomainObject.Predmet.ProtustrankaWithAdressOIB>
    <izvorni_sadrzaj>AUTO SINIŠA j.d.o.o. za usluge i trgovinu, OIB 30813235890, Tadije Smičiklasa 71, 35000 Slavonski Brod</izvorni_sadrzaj>
    <derivirana_varijabla naziv="DomainObject.Predmet.ProtustrankaWithAdressOIB_1">AUTO SINIŠA j.d.o.o. za usluge i trgovinu, OIB 30813235890, Tadije Smičiklasa 71, 35000 Slavonski Brod</derivirana_varijabla>
  </DomainObject.Predmet.ProtustrankaWithAdressOIB>
  <DomainObject.Predmet.ProtustrankaNazivFormated>
    <izvorni_sadrzaj>AUTO SINIŠA j.d.o.o. za usluge i trgovinu</izvorni_sadrzaj>
    <derivirana_varijabla naziv="DomainObject.Predmet.ProtustrankaNazivFormated_1">AUTO SINIŠA j.d.o.o. za usluge i trgovinu</derivirana_varijabla>
  </DomainObject.Predmet.ProtustrankaNazivFormated>
  <DomainObject.Predmet.ProtustrankaNazivFormatedOIB>
    <izvorni_sadrzaj>AUTO SINIŠA j.d.o.o. za usluge i trgovinu, OIB 30813235890</izvorni_sadrzaj>
    <derivirana_varijabla naziv="DomainObject.Predmet.ProtustrankaNazivFormatedOIB_1">AUTO SINIŠA j.d.o.o. za usluge i trgovinu, OIB 30813235890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SINIŠA j.d.o.o. za usluge i trgovinu</item>
    </izvorni_sadrzaj>
    <derivirana_varijabla naziv="DomainObject.Predmet.ProtuStrankaListFormated_1">
      <item>AUTO SINIŠA j.d.o.o. za usluge i trgovinu</item>
    </derivirana_varijabla>
  </DomainObject.Predmet.ProtuStrankaListFormated>
  <DomainObject.Predmet.ProtuStrankaListFormatedOIB>
    <izvorni_sadrzaj>
      <item>AUTO SINIŠA j.d.o.o. za usluge i trgovinu, OIB 30813235890</item>
    </izvorni_sadrzaj>
    <derivirana_varijabla naziv="DomainObject.Predmet.ProtuStrankaListFormatedOIB_1">
      <item>AUTO SINIŠA j.d.o.o. za usluge i trgovinu, OIB 30813235890</item>
    </derivirana_varijabla>
  </DomainObject.Predmet.ProtuStrankaListFormatedOIB>
  <DomainObject.Predmet.ProtuStrankaListFormatedWithAdress>
    <izvorni_sadrzaj>
      <item>AUTO SINIŠA j.d.o.o. za usluge i trgovinu, Tadije Smičiklasa 71, 35000 Slavonski Brod</item>
    </izvorni_sadrzaj>
    <derivirana_varijabla naziv="DomainObject.Predmet.ProtuStrankaListFormatedWithAdress_1">
      <item>AUTO SINIŠA j.d.o.o. za usluge i trgovinu, Tadije Smičiklasa 71, 35000 Slavonski Brod</item>
    </derivirana_varijabla>
  </DomainObject.Predmet.ProtuStrankaListFormatedWithAdress>
  <DomainObject.Predmet.ProtuStrankaListFormatedWithAdressOIB>
    <izvorni_sadrzaj>
      <item>AUTO SINIŠA j.d.o.o. za usluge i trgovinu, OIB 30813235890, Tadije Smičiklasa 71, 35000 Slavonski Brod</item>
    </izvorni_sadrzaj>
    <derivirana_varijabla naziv="DomainObject.Predmet.ProtuStrankaListFormatedWithAdressOIB_1">
      <item>AUTO SINIŠA j.d.o.o. za usluge i trgovinu, OIB 30813235890, Tadije Smičiklasa 71, 35000 Slavonski Brod</item>
    </derivirana_varijabla>
  </DomainObject.Predmet.ProtuStrankaListFormatedWithAdressOIB>
  <DomainObject.Predmet.ProtuStrankaListNazivFormated>
    <izvorni_sadrzaj>
      <item>AUTO SINIŠA j.d.o.o. za usluge i trgovinu</item>
    </izvorni_sadrzaj>
    <derivirana_varijabla naziv="DomainObject.Predmet.ProtuStrankaListNazivFormated_1">
      <item>AUTO SINIŠA j.d.o.o. za usluge i trgovinu</item>
    </derivirana_varijabla>
  </DomainObject.Predmet.ProtuStrankaListNazivFormated>
  <DomainObject.Predmet.ProtuStrankaListNazivFormatedOIB>
    <izvorni_sadrzaj>
      <item>AUTO SINIŠA j.d.o.o. za usluge i trgovinu, OIB 30813235890</item>
    </izvorni_sadrzaj>
    <derivirana_varijabla naziv="DomainObject.Predmet.ProtuStrankaListNazivFormatedOIB_1">
      <item>AUTO SINIŠA j.d.o.o. za usluge i trgovinu, OIB 30813235890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SINIŠA j.d.o.o. za usluge i trgovinu</izvorni_sadrzaj>
    <derivirana_varijabla naziv="DomainObject.Predmet.ProtustrankaIDrugi_1">AUTO SINIŠA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SINIŠA j.d.o.o. za usluge i trgovinu, OIB 30813235890, Tadije Smičiklasa 71, 35000 Slavonski Brod</izvorni_sadrzaj>
    <derivirana_varijabla naziv="DomainObject.Predmet.ProtustrankaIDrugiAdressOIB_1">AUTO SINIŠA j.d.o.o. za usluge i trgovinu, OIB 30813235890, Tadije Smičiklasa 71,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SINIŠA j.d.o.o. za usluge i trgovinu</item>
    </izvorni_sadrzaj>
    <derivirana_varijabla naziv="DomainObject.Predmet.SudioniciListNaziv_1">
      <item>Financijska agencija</item>
      <item>AUTO SINIŠA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AUTO SINIŠA j.d.o.o. za usluge i trgovinu, OIB 30813235890, Tadije Smičiklasa 71,35000 Slavonski Brod</item>
    </izvorni_sadrzaj>
    <derivirana_varijabla naziv="DomainObject.Predmet.SudioniciListAdressOIB_1">
      <item>Financijska agencija, OIB 85821130368, Ulica grada Vukovara 70,10000 Zagreb</item>
      <item>AUTO SINIŠA j.d.o.o. za usluge i trgovinu, OIB 30813235890, Tadije Smičiklasa 71,35000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30813235890</item>
    </izvorni_sadrzaj>
    <derivirana_varijabla naziv="DomainObject.Predmet.SudioniciListNazivOIB_1">
      <item>, OIB 85821130368</item>
      <item>, OIB 30813235890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2045</properties:Characters>
  <properties:Lines>52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2018-03-06T07:37:00Z</dcterms:created>
  <dc:creator>Korisnik</dc:creator>
  <cp:lastModifiedBy>wsadmin</cp:lastModifiedBy>
  <cp:lastPrinted>2018-07-03T09:57:00Z</cp:lastPrinted>
  <dcterms:modified xmlns:xsi="http://www.w3.org/2001/XMLSchema-instance" xsi:type="dcterms:W3CDTF">2018-07-04T07:14:00Z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948-18.docx)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