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f2065" w14:paraId="9df2065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6B4C7F">
        <w:t>1803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6B4C7F">
        <w:rPr>
          <w:lang w:val="hr-HR"/>
        </w:rPr>
        <w:t>Splitsko-dalmatinska udruga hotelijera, Podstrana, Grljevačka 2 a</w:t>
      </w:r>
      <w:r w:rsidR="00D44C87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6B4C7F">
        <w:rPr>
          <w:lang w:val="hr-HR"/>
        </w:rPr>
        <w:t xml:space="preserve"> 85821130368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6B4C7F" w:rsidRPr="006B4C7F">
        <w:rPr>
          <w:lang w:val="hr-HR"/>
        </w:rPr>
        <w:t>Splitsko-dalmatinska udruga hotelijera, Podstrana, Grljevačka 2 a, OIB: 85821130368</w:t>
      </w:r>
      <w:r w:rsidR="006B4C7F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7C10CD">
        <w:rPr>
          <w:lang w:val="hr-HR"/>
        </w:rPr>
        <w:t>10</w:t>
      </w:r>
      <w:r w:rsidR="00447C1D">
        <w:rPr>
          <w:lang w:val="hr-HR"/>
        </w:rPr>
        <w:t xml:space="preserve"> sati i 05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7C10CD">
        <w:t>Ada Rajković, mag.ekonomije, Split, Matice hrvatske 10, OIB:27195964864.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6B4C7F" w:rsidRPr="006B4C7F">
        <w:rPr>
          <w:lang w:val="hr-HR"/>
        </w:rPr>
        <w:t>Splitsko-dalmatinska udruga hotelijera, Podstrana, Grljevačka 2 a, OIB: 85821130368.</w:t>
      </w:r>
      <w:r w:rsidR="006B4C7F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626537">
        <w:rPr>
          <w:lang w:val="hr-HR"/>
        </w:rPr>
        <w:t>registra</w:t>
      </w:r>
      <w:r w:rsidR="00143FED">
        <w:rPr>
          <w:lang w:val="hr-HR"/>
        </w:rPr>
        <w:t xml:space="preserve"> udruga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6B4C7F">
        <w:rPr>
          <w:lang w:val="hr-HR"/>
        </w:rPr>
        <w:t>: FINA), 30. listopada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143FED">
        <w:rPr>
          <w:lang w:val="hr-HR"/>
        </w:rPr>
        <w:t>Registar udruga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32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6B4C7F">
      <w:t>803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54500"/>
    <w:rsid w:val="003A751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A07BE"/>
    <w:rsid w:val="005F38C9"/>
    <w:rsid w:val="005F6DE9"/>
    <w:rsid w:val="00603C60"/>
    <w:rsid w:val="00612428"/>
    <w:rsid w:val="006139CA"/>
    <w:rsid w:val="00626537"/>
    <w:rsid w:val="00653BDC"/>
    <w:rsid w:val="006870CE"/>
    <w:rsid w:val="006B3279"/>
    <w:rsid w:val="006B3385"/>
    <w:rsid w:val="006B4C7F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10CD"/>
    <w:rsid w:val="007C77E2"/>
    <w:rsid w:val="008050FA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C319B2"/>
    <w:rsid w:val="00C60F12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C0210"/>
    <w:rsid w:val="00ED599A"/>
    <w:rsid w:val="00F442A0"/>
    <w:rsid w:val="00F635C0"/>
    <w:rsid w:val="00F63B57"/>
    <w:rsid w:val="00FA2CB5"/>
    <w:rsid w:val="00FB5082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32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27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27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27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27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32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27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27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27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27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1803</izvorni_sadrzaj>
    <derivirana_varijabla naziv="DomainObject.Predmet.Broj_1">1803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St-1803/2015</izvorni_sadrzaj>
    <derivirana_varijabla naziv="DomainObject.Predmet.OznakaBroj_1">St-1803/2015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SPLITSKO-DALMATINSKA UDRUGA HOTELIJERA</izvorni_sadrzaj>
    <derivirana_varijabla naziv="DomainObject.Predmet.ProtustrankaFormated_1">  SPLITSKO-DALMATINSKA UDRUGA HOTELIJERA</derivirana_varijabla>
  </DomainObject.Predmet.ProtustrankaFormated>
  <DomainObject.Predmet.ProtustrankaFormatedOIB>
    <izvorni_sadrzaj>  SPLITSKO-DALMATINSKA UDRUGA HOTELIJERA, OIB 85718045423</izvorni_sadrzaj>
    <derivirana_varijabla naziv="DomainObject.Predmet.ProtustrankaFormatedOIB_1">  SPLITSKO-DALMATINSKA UDRUGA HOTELIJERA, OIB 85718045423</derivirana_varijabla>
  </DomainObject.Predmet.ProtustrankaFormatedOIB>
  <DomainObject.Predmet.ProtustrankaFormatedWithAdress>
    <izvorni_sadrzaj> SPLITSKO-DALMATINSKA UDRUGA HOTELIJERA, Grljevačka 2 a, 21311 Podstrana</izvorni_sadrzaj>
    <derivirana_varijabla naziv="DomainObject.Predmet.ProtustrankaFormatedWithAdress_1"> SPLITSKO-DALMATINSKA UDRUGA HOTELIJERA, Grljevačka 2 a, 21311 Podstrana</derivirana_varijabla>
  </DomainObject.Predmet.ProtustrankaFormatedWithAdress>
  <DomainObject.Predmet.ProtustrankaFormatedWithAdressOIB>
    <izvorni_sadrzaj> SPLITSKO-DALMATINSKA UDRUGA HOTELIJERA, OIB 85718045423, Grljevačka 2 a, 21311 Podstrana</izvorni_sadrzaj>
    <derivirana_varijabla naziv="DomainObject.Predmet.ProtustrankaFormatedWithAdressOIB_1"> SPLITSKO-DALMATINSKA UDRUGA HOTELIJERA, OIB 85718045423, Grljevačka 2 a, 21311 Podstrana</derivirana_varijabla>
  </DomainObject.Predmet.ProtustrankaFormatedWithAdressOIB>
  <DomainObject.Predmet.ProtustrankaWithAdress>
    <izvorni_sadrzaj>SPLITSKO-DALMATINSKA UDRUGA HOTELIJERA Grljevačka 2 a, 21311 Podstrana</izvorni_sadrzaj>
    <derivirana_varijabla naziv="DomainObject.Predmet.ProtustrankaWithAdress_1">SPLITSKO-DALMATINSKA UDRUGA HOTELIJERA Grljevačka 2 a, 21311 Podstrana</derivirana_varijabla>
  </DomainObject.Predmet.ProtustrankaWithAdress>
  <DomainObject.Predmet.ProtustrankaWithAdressOIB>
    <izvorni_sadrzaj>SPLITSKO-DALMATINSKA UDRUGA HOTELIJERA, OIB 85718045423, Grljevačka 2 a, 21311 Podstrana</izvorni_sadrzaj>
    <derivirana_varijabla naziv="DomainObject.Predmet.ProtustrankaWithAdressOIB_1">SPLITSKO-DALMATINSKA UDRUGA HOTELIJERA, OIB 85718045423, Grljevačka 2 a, 21311 Podstrana</derivirana_varijabla>
  </DomainObject.Predmet.ProtustrankaWithAdressOIB>
  <DomainObject.Predmet.ProtustrankaNazivFormated>
    <izvorni_sadrzaj>SPLITSKO-DALMATINSKA UDRUGA HOTELIJERA</izvorni_sadrzaj>
    <derivirana_varijabla naziv="DomainObject.Predmet.ProtustrankaNazivFormated_1">SPLITSKO-DALMATINSKA UDRUGA HOTELIJERA</derivirana_varijabla>
  </DomainObject.Predmet.ProtustrankaNazivFormated>
  <DomainObject.Predmet.ProtustrankaNazivFormatedOIB>
    <izvorni_sadrzaj>SPLITSKO-DALMATINSKA UDRUGA HOTELIJERA, OIB 85718045423</izvorni_sadrzaj>
    <derivirana_varijabla naziv="DomainObject.Predmet.ProtustrankaNazivFormatedOIB_1">SPLITSKO-DALMATINSKA UDRUGA HOTELIJERA, OIB 85718045423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1573.47</izvorni_sadrzaj>
    <derivirana_varijabla naziv="DomainObject.Predmet.TrenutnaVrijednost_1">1573.47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SPLITSKO-DALMATINSKA UDRUGA HOTELIJERA</item>
    </izvorni_sadrzaj>
    <derivirana_varijabla naziv="DomainObject.Predmet.ProtuStrankaListFormated_1">
      <item>SPLITSKO-DALMATINSKA UDRUGA HOTELIJERA</item>
    </derivirana_varijabla>
  </DomainObject.Predmet.ProtuStrankaListFormated>
  <DomainObject.Predmet.ProtuStrankaListFormatedOIB>
    <izvorni_sadrzaj>
      <item>SPLITSKO-DALMATINSKA UDRUGA HOTELIJERA, OIB 85718045423</item>
    </izvorni_sadrzaj>
    <derivirana_varijabla naziv="DomainObject.Predmet.ProtuStrankaListFormatedOIB_1">
      <item>SPLITSKO-DALMATINSKA UDRUGA HOTELIJERA, OIB 85718045423</item>
    </derivirana_varijabla>
  </DomainObject.Predmet.ProtuStrankaListFormatedOIB>
  <DomainObject.Predmet.ProtuStrankaListFormatedWithAdress>
    <izvorni_sadrzaj>
      <item>SPLITSKO-DALMATINSKA UDRUGA HOTELIJERA, Grljevačka 2 a, 21311 Podstrana</item>
    </izvorni_sadrzaj>
    <derivirana_varijabla naziv="DomainObject.Predmet.ProtuStrankaListFormatedWithAdress_1">
      <item>SPLITSKO-DALMATINSKA UDRUGA HOTELIJERA, Grljevačka 2 a, 21311 Podstrana</item>
    </derivirana_varijabla>
  </DomainObject.Predmet.ProtuStrankaListFormatedWithAdress>
  <DomainObject.Predmet.ProtuStrankaListFormatedWithAdressOIB>
    <izvorni_sadrzaj>
      <item>SPLITSKO-DALMATINSKA UDRUGA HOTELIJERA, OIB 85718045423, Grljevačka 2 a, 21311 Podstrana</item>
    </izvorni_sadrzaj>
    <derivirana_varijabla naziv="DomainObject.Predmet.ProtuStrankaListFormatedWithAdressOIB_1">
      <item>SPLITSKO-DALMATINSKA UDRUGA HOTELIJERA, OIB 85718045423, Grljevačka 2 a, 21311 Podstrana</item>
    </derivirana_varijabla>
  </DomainObject.Predmet.ProtuStrankaListFormatedWithAdressOIB>
  <DomainObject.Predmet.ProtuStrankaListNazivFormated>
    <izvorni_sadrzaj>
      <item>SPLITSKO-DALMATINSKA UDRUGA HOTELIJERA</item>
    </izvorni_sadrzaj>
    <derivirana_varijabla naziv="DomainObject.Predmet.ProtuStrankaListNazivFormated_1">
      <item>SPLITSKO-DALMATINSKA UDRUGA HOTELIJERA</item>
    </derivirana_varijabla>
  </DomainObject.Predmet.ProtuStrankaListNazivFormated>
  <DomainObject.Predmet.ProtuStrankaListNazivFormatedOIB>
    <izvorni_sadrzaj>
      <item>SPLITSKO-DALMATINSKA UDRUGA HOTELIJERA, OIB 85718045423</item>
    </izvorni_sadrzaj>
    <derivirana_varijabla naziv="DomainObject.Predmet.ProtuStrankaListNazivFormatedOIB_1">
      <item>SPLITSKO-DALMATINSKA UDRUGA HOTELIJERA, OIB 85718045423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SPLITSKO-DALMATINSKA UDRUGA HOTELIJERA</izvorni_sadrzaj>
    <derivirana_varijabla naziv="DomainObject.Predmet.ProtustrankaIDrugi_1">SPLITSKO-DALMATINSKA UDRUGA HOTELIJERA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SPLITSKO-DALMATINSKA UDRUGA HOTELIJERA, OIB 85718045423, Grljevačka 2 a, 21311 Podstrana</izvorni_sadrzaj>
    <derivirana_varijabla naziv="DomainObject.Predmet.ProtustrankaIDrugiAdressOIB_1">SPLITSKO-DALMATINSKA UDRUGA HOTELIJERA, OIB 85718045423, Grljevačka 2 a,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SPLITSKO-DALMATINSKA UDRUGA HOTELIJERA</item>
      <item>FINANCIJSKA AGENCIJA RC SPLIT</item>
    </izvorni_sadrzaj>
    <derivirana_varijabla naziv="DomainObject.Predmet.SudioniciListNaziv_1">
      <item>SPLITSKO-DALMATINSKA UDRUGA HOTELIJERA</item>
      <item>FINANCIJSKA AGENCIJA RC SPLIT</item>
    </derivirana_varijabla>
  </DomainObject.Predmet.SudioniciListNaziv>
  <DomainObject.Predmet.SudioniciListAdressOIB>
    <izvorni_sadrzaj>
      <item>SPLITSKO-DALMATINSKA UDRUGA HOTELIJERA, OIB 85718045423, Grljevačka 2 a,21311 Podstrana</item>
      <item>FINANCIJSKA AGENCIJA RC SPLIT, OIB 85821130368, Mažuranićevo šetalište 24b,21000 Split</item>
    </izvorni_sadrzaj>
    <derivirana_varijabla naziv="DomainObject.Predmet.SudioniciListAdressOIB_1">
      <item>SPLITSKO-DALMATINSKA UDRUGA HOTELIJERA, OIB 85718045423, Grljevačka 2 a,21311 Podstrana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85718045423</item>
      <item>, OIB 85821130368</item>
    </izvorni_sadrzaj>
    <derivirana_varijabla naziv="DomainObject.Predmet.SudioniciListNazivOIB_1">
      <item>, OIB 85718045423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599</properties:Words>
  <properties:Characters>3322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2016-03-23T09:05:00Z</dcterms:created>
  <dc:creator>Lari Glavaš</dc:creator>
  <cp:lastModifiedBy>Lari Glavaš</cp:lastModifiedBy>
  <cp:lastPrinted>2016-03-23T09:05:00Z</cp:lastPrinted>
  <dcterms:modified xmlns:xsi="http://www.w3.org/2001/XMLSchema-instance" xsi:type="dcterms:W3CDTF">2016-03-23T09:05:00Z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