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2a8a" w14:paraId="c572a8a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4963A8">
        <w:t>Broj: 2/St-352/2017-14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B61431" w:rsidRPr="00B61431">
        <w:t>FRUGI d.o.o., OIB: 56923922714 sa sjedištem u Ante Starčevića 36, Požega</w:t>
      </w:r>
      <w:r w:rsidRPr="00F62B0D">
        <w:t>,</w:t>
      </w:r>
      <w:r w:rsidR="00B61431">
        <w:br/>
      </w:r>
      <w:r w:rsidRPr="00F62B0D">
        <w:t xml:space="preserve">dana </w:t>
      </w:r>
      <w:r w:rsidR="00B61431">
        <w:t>01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C0661F">
        <w:rPr>
          <w:b/>
        </w:rPr>
        <w:t>352</w:t>
      </w:r>
      <w:r w:rsidR="00982083">
        <w:rPr>
          <w:b/>
        </w:rPr>
        <w:t xml:space="preserve"> 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C0661F">
        <w:t>Osijek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F006C4">
        <w:t>120</w:t>
      </w:r>
      <w:r>
        <w:t xml:space="preserve"> dana u iznosu od</w:t>
      </w:r>
      <w:r w:rsidR="00F006C4">
        <w:t xml:space="preserve"> 383.989,37 kn</w:t>
      </w:r>
      <w:r w:rsidR="006B4AA5">
        <w:t xml:space="preserve">, te da ima </w:t>
      </w:r>
      <w:r w:rsidR="00F006C4">
        <w:t>dvije</w:t>
      </w:r>
      <w:r w:rsidR="006B4AA5">
        <w:t xml:space="preserve"> zaposlen</w:t>
      </w:r>
      <w:r w:rsidR="00F006C4">
        <w:t xml:space="preserve">e </w:t>
      </w:r>
      <w:r w:rsidR="006B4AA5">
        <w:t>osob</w:t>
      </w:r>
      <w:r w:rsidR="00F006C4">
        <w:t>e</w:t>
      </w:r>
      <w:r w:rsidR="006B4AA5">
        <w:t>.</w:t>
      </w:r>
      <w:r w:rsidR="006D60B9">
        <w:t xml:space="preserve"> </w:t>
      </w:r>
    </w:p>
    <w:p w:rsidRDefault="00B379F8" w:rsidP="000916BF" w:rsidR="00D93464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D93464">
        <w:t>01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D93464" w:rsidRPr="00D93464">
        <w:t>FRUGI d.o.o., OIB: 56923922714 sa sjedištem u Ante Starčevića 36, Požega</w:t>
      </w:r>
      <w:r w:rsidR="004854A5" w:rsidRPr="004854A5">
        <w:t xml:space="preserve"> </w:t>
      </w:r>
      <w:r w:rsidR="008E789E">
        <w:t>na koje</w:t>
      </w:r>
      <w:r w:rsidR="004854A5">
        <w:t xml:space="preserve"> je pristupio </w:t>
      </w:r>
      <w:r w:rsidR="00D93464" w:rsidRPr="00D93464">
        <w:t>Josip Rožman z.z.</w:t>
      </w:r>
      <w:r w:rsidR="004854A5">
        <w:t xml:space="preserve"> dužnika.</w:t>
      </w:r>
      <w:r w:rsidR="00DA29B8">
        <w:t xml:space="preserve"> Koji je iskazao da </w:t>
      </w:r>
    </w:p>
    <w:p w:rsidRDefault="00D93464" w:rsidP="00D93464" w:rsidR="00922083">
      <w:pPr>
        <w:pStyle w:val="Bezproreda"/>
        <w:jc w:val="both"/>
      </w:pPr>
      <w:r w:rsidRPr="00D93464">
        <w:t xml:space="preserve">postoji jedna stara linija </w:t>
      </w:r>
      <w:r>
        <w:t xml:space="preserve">za punjenje sokova </w:t>
      </w:r>
      <w:r w:rsidRPr="00D93464">
        <w:t>sa CO</w:t>
      </w:r>
      <w:r w:rsidRPr="00D93464">
        <w:rPr>
          <w:vertAlign w:val="subscript"/>
        </w:rPr>
        <w:t>2</w:t>
      </w:r>
      <w:r w:rsidRPr="00D93464">
        <w:t xml:space="preserve"> sustavom punjenja </w:t>
      </w:r>
      <w:r>
        <w:t xml:space="preserve">koja je otpisana jer više od dvije godine nije u uporabi, njena eventualna vrijednost mogla bi biti koliko vrijedi po </w:t>
      </w:r>
      <w:r>
        <w:lastRenderedPageBreak/>
        <w:t xml:space="preserve">kilogramu za staro željezo, to je 600,00 kn -700,00 kn. Što se tiče vozila isto je odjavljeno i prodano, a poduzeće nema nekretnina, pokretnina, udjela, novčanih sredstava, niti neke druge imovine. </w:t>
      </w: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485747">
        <w:t>08</w:t>
      </w:r>
      <w:r>
        <w:t xml:space="preserve">. </w:t>
      </w:r>
      <w:r w:rsidR="00485747">
        <w:t>veljače</w:t>
      </w:r>
      <w:r>
        <w:t xml:space="preserve"> </w:t>
      </w:r>
      <w:r w:rsidR="00485747">
        <w:t>2017</w:t>
      </w:r>
      <w:r>
        <w:t xml:space="preserve">. u očevidniku redoslijeda osnova za plaćanje ima neizvršene osnove za plaćanje u neprekidnom razdoblju od </w:t>
      </w:r>
      <w:r w:rsidR="00485747">
        <w:t>120</w:t>
      </w:r>
      <w:r>
        <w:t xml:space="preserve"> dana u iznosu od</w:t>
      </w:r>
      <w:r w:rsidR="00F12363">
        <w:t xml:space="preserve"> </w:t>
      </w:r>
      <w:r w:rsidR="00485747">
        <w:t>248.386,62</w:t>
      </w:r>
      <w:r w:rsidR="00DA29B8">
        <w:t xml:space="preserve"> kn </w:t>
      </w:r>
      <w:r w:rsidR="007B11AD">
        <w:t xml:space="preserve">kako to proizlazi iz potvrde od </w:t>
      </w:r>
      <w:r w:rsidR="00485747">
        <w:t>09</w:t>
      </w:r>
      <w:r w:rsidR="007B11AD">
        <w:t xml:space="preserve">. </w:t>
      </w:r>
      <w:r w:rsidR="00485747">
        <w:t>veljače</w:t>
      </w:r>
      <w:r w:rsidR="007B11AD">
        <w:t xml:space="preserve"> </w:t>
      </w:r>
      <w:r w:rsidR="00485747">
        <w:t>2017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>Iz podataka koje je sud pribavio od zemljišnoknjižnog odjela, CVH, Min. financija Porezna uprava Sl. Brod proizlazi da dužnik nije vlasnik nekretnina, pokretnina, dionica, dividendi,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D7567E">
        <w:t>01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D7567E" w:rsidP="00D44DD0" w:rsidR="00D7567E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065" w:rsidP="00B670D0" w:rsidR="00D54065">
      <w:r>
        <w:separator/>
      </w:r>
    </w:p>
  </w:endnote>
  <w:endnote w:id="0" w:type="continuationSeparator">
    <w:p w:rsidRDefault="00D54065" w:rsidP="00B670D0" w:rsidR="00D54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984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065" w:rsidP="00B670D0" w:rsidR="00D54065">
      <w:r>
        <w:separator/>
      </w:r>
    </w:p>
  </w:footnote>
  <w:footnote w:id="0" w:type="continuationSeparator">
    <w:p w:rsidRDefault="00D54065" w:rsidP="00B670D0" w:rsidR="00D5406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81179"/>
    <w:rsid w:val="000916BF"/>
    <w:rsid w:val="000E5CE0"/>
    <w:rsid w:val="000F4E91"/>
    <w:rsid w:val="001274EA"/>
    <w:rsid w:val="00164AC1"/>
    <w:rsid w:val="0017264E"/>
    <w:rsid w:val="001A30EE"/>
    <w:rsid w:val="001B4CE7"/>
    <w:rsid w:val="001D347D"/>
    <w:rsid w:val="00221771"/>
    <w:rsid w:val="002512B6"/>
    <w:rsid w:val="00255262"/>
    <w:rsid w:val="00280D95"/>
    <w:rsid w:val="0029706D"/>
    <w:rsid w:val="002C1EC0"/>
    <w:rsid w:val="002D7F2F"/>
    <w:rsid w:val="002E0070"/>
    <w:rsid w:val="002E5B68"/>
    <w:rsid w:val="0030130A"/>
    <w:rsid w:val="0032533A"/>
    <w:rsid w:val="00364A4A"/>
    <w:rsid w:val="00375D24"/>
    <w:rsid w:val="00386D51"/>
    <w:rsid w:val="00392EA7"/>
    <w:rsid w:val="003C642F"/>
    <w:rsid w:val="003E4973"/>
    <w:rsid w:val="003E723F"/>
    <w:rsid w:val="003F76F7"/>
    <w:rsid w:val="00410A95"/>
    <w:rsid w:val="00437132"/>
    <w:rsid w:val="00437AAB"/>
    <w:rsid w:val="00466439"/>
    <w:rsid w:val="004854A5"/>
    <w:rsid w:val="00485747"/>
    <w:rsid w:val="004963A8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A3E74"/>
    <w:rsid w:val="005A6EB9"/>
    <w:rsid w:val="005C0794"/>
    <w:rsid w:val="005F518F"/>
    <w:rsid w:val="006651BD"/>
    <w:rsid w:val="00673C7E"/>
    <w:rsid w:val="006754EC"/>
    <w:rsid w:val="006765FC"/>
    <w:rsid w:val="00696188"/>
    <w:rsid w:val="006B4AA5"/>
    <w:rsid w:val="006D4522"/>
    <w:rsid w:val="006D60B9"/>
    <w:rsid w:val="00721D38"/>
    <w:rsid w:val="00722F69"/>
    <w:rsid w:val="00727490"/>
    <w:rsid w:val="00754B04"/>
    <w:rsid w:val="007A17E0"/>
    <w:rsid w:val="007A6644"/>
    <w:rsid w:val="007B11AD"/>
    <w:rsid w:val="007D38EE"/>
    <w:rsid w:val="00813984"/>
    <w:rsid w:val="00814209"/>
    <w:rsid w:val="008248FA"/>
    <w:rsid w:val="00844D2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22083"/>
    <w:rsid w:val="009427E8"/>
    <w:rsid w:val="00967F3E"/>
    <w:rsid w:val="00982083"/>
    <w:rsid w:val="009E05F8"/>
    <w:rsid w:val="00A344EE"/>
    <w:rsid w:val="00A54F31"/>
    <w:rsid w:val="00A84704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B1DD2"/>
    <w:rsid w:val="00BD5199"/>
    <w:rsid w:val="00BE08ED"/>
    <w:rsid w:val="00BE2C35"/>
    <w:rsid w:val="00C051D3"/>
    <w:rsid w:val="00C0661F"/>
    <w:rsid w:val="00CA7E15"/>
    <w:rsid w:val="00CD450E"/>
    <w:rsid w:val="00CF0205"/>
    <w:rsid w:val="00D14E97"/>
    <w:rsid w:val="00D358A1"/>
    <w:rsid w:val="00D44DD0"/>
    <w:rsid w:val="00D54065"/>
    <w:rsid w:val="00D60AB4"/>
    <w:rsid w:val="00D7567E"/>
    <w:rsid w:val="00D92EFE"/>
    <w:rsid w:val="00D93464"/>
    <w:rsid w:val="00D9689D"/>
    <w:rsid w:val="00D96C0F"/>
    <w:rsid w:val="00DA29B8"/>
    <w:rsid w:val="00DA569A"/>
    <w:rsid w:val="00DB2E82"/>
    <w:rsid w:val="00DD2614"/>
    <w:rsid w:val="00DE21C2"/>
    <w:rsid w:val="00E15625"/>
    <w:rsid w:val="00E26988"/>
    <w:rsid w:val="00E67EF1"/>
    <w:rsid w:val="00E70871"/>
    <w:rsid w:val="00E77AFE"/>
    <w:rsid w:val="00EA3C05"/>
    <w:rsid w:val="00EE6A06"/>
    <w:rsid w:val="00EF47AD"/>
    <w:rsid w:val="00F006C4"/>
    <w:rsid w:val="00F12363"/>
    <w:rsid w:val="00F21319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383989.37</izvorni_sadrzaj>
    <derivirana_varijabla naziv="DomainObject.Predmet.InicijalnaVrijednost_1">383989.37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FRUGI d.o.o. za proizvodnju i usluge</izvorni_sadrzaj>
    <derivirana_varijabla naziv="DomainObject.Predmet.ProtustrankaFormated_1">  FRUGI d.o.o. za proizvodnju i usluge</derivirana_varijabla>
  </DomainObject.Predmet.ProtustrankaFormated>
  <DomainObject.Predmet.ProtustrankaFormatedOIB>
    <izvorni_sadrzaj>  FRUGI d.o.o. za proizvodnju i usluge, OIB 56923922714</izvorni_sadrzaj>
    <derivirana_varijabla naziv="DomainObject.Predmet.ProtustrankaFormatedOIB_1">  FRUGI d.o.o. za proizvodnju i usluge, OIB 56923922714</derivirana_varijabla>
  </DomainObject.Predmet.ProtustrankaFormatedOIB>
  <DomainObject.Predmet.ProtustrankaFormatedWithAdress>
    <izvorni_sadrzaj> FRUGI d.o.o. za proizvodnju i usluge, Ante Starčevića 36, 34000 Požega</izvorni_sadrzaj>
    <derivirana_varijabla naziv="DomainObject.Predmet.ProtustrankaFormatedWithAdress_1"> FRUGI d.o.o. za proizvodnju i usluge, Ante Starčevića 36, 34000 Požega</derivirana_varijabla>
  </DomainObject.Predmet.ProtustrankaFormatedWithAdress>
  <DomainObject.Predmet.ProtustrankaFormatedWithAdressOIB>
    <izvorni_sadrzaj> FRUGI d.o.o. za proizvodnju i usluge, OIB 56923922714, Ante Starčevića 36, 34000 Požega</izvorni_sadrzaj>
    <derivirana_varijabla naziv="DomainObject.Predmet.ProtustrankaFormatedWithAdressOIB_1"> FRUGI d.o.o. za proizvodnju i usluge, OIB 56923922714, Ante Starčevića 36, 34000 Požega</derivirana_varijabla>
  </DomainObject.Predmet.ProtustrankaFormatedWithAdressOIB>
  <DomainObject.Predmet.ProtustrankaWithAdress>
    <izvorni_sadrzaj>FRUGI d.o.o. za proizvodnju i usluge Ante Starčevića 36, 34000 Požega</izvorni_sadrzaj>
    <derivirana_varijabla naziv="DomainObject.Predmet.ProtustrankaWithAdress_1">FRUGI d.o.o. za proizvodnju i usluge Ante Starčevića 36, 34000 Požega</derivirana_varijabla>
  </DomainObject.Predmet.ProtustrankaWithAdress>
  <DomainObject.Predmet.ProtustrankaWithAdressOIB>
    <izvorni_sadrzaj>FRUGI d.o.o. za proizvodnju i usluge, OIB 56923922714, Ante Starčevića 36, 34000 Požega</izvorni_sadrzaj>
    <derivirana_varijabla naziv="DomainObject.Predmet.ProtustrankaWithAdressOIB_1">FRUGI d.o.o. za proizvodnju i usluge, OIB 56923922714, Ante Starčevića 36, 34000 Požega</derivirana_varijabla>
  </DomainObject.Predmet.ProtustrankaWithAdressOIB>
  <DomainObject.Predmet.ProtustrankaNazivFormated>
    <izvorni_sadrzaj>FRUGI d.o.o. za proizvodnju i usluge</izvorni_sadrzaj>
    <derivirana_varijabla naziv="DomainObject.Predmet.ProtustrankaNazivFormated_1">FRUGI d.o.o. za proizvodnju i usluge</derivirana_varijabla>
  </DomainObject.Predmet.ProtustrankaNazivFormated>
  <DomainObject.Predmet.ProtustrankaNazivFormatedOIB>
    <izvorni_sadrzaj>FRUGI d.o.o. za proizvodnju i usluge, OIB 56923922714</izvorni_sadrzaj>
    <derivirana_varijabla naziv="DomainObject.Predmet.ProtustrankaNazivFormatedOIB_1">FRUGI d.o.o. za proizvodnju i usluge, OIB 56923922714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FRUGI d.o.o. za proizvodnju i usluge</item>
    </izvorni_sadrzaj>
    <derivirana_varijabla naziv="DomainObject.Predmet.ProtuStrankaListFormated_1">
      <item>FRUGI d.o.o. za proizvodnju i usluge</item>
    </derivirana_varijabla>
  </DomainObject.Predmet.ProtuStrankaListFormated>
  <DomainObject.Predmet.ProtuStrankaListFormatedOIB>
    <izvorni_sadrzaj>
      <item>FRUGI d.o.o. za proizvodnju i usluge, OIB 56923922714</item>
    </izvorni_sadrzaj>
    <derivirana_varijabla naziv="DomainObject.Predmet.ProtuStrankaListFormatedOIB_1">
      <item>FRUGI d.o.o. za proizvodnju i usluge, OIB 56923922714</item>
    </derivirana_varijabla>
  </DomainObject.Predmet.ProtuStrankaListFormatedOIB>
  <DomainObject.Predmet.ProtuStrankaListFormatedWithAdress>
    <izvorni_sadrzaj>
      <item>FRUGI d.o.o. za proizvodnju i usluge, Ante Starčevića 36, 34000 Požega</item>
    </izvorni_sadrzaj>
    <derivirana_varijabla naziv="DomainObject.Predmet.ProtuStrankaListFormatedWithAdress_1">
      <item>FRUGI d.o.o. za proizvodnju i usluge, Ante Starčevića 36, 34000 Požega</item>
    </derivirana_varijabla>
  </DomainObject.Predmet.ProtuStrankaListFormatedWithAdress>
  <DomainObject.Predmet.ProtuStrankaListFormatedWithAdressOIB>
    <izvorni_sadrzaj>
      <item>FRUGI d.o.o. za proizvodnju i usluge, OIB 56923922714, Ante Starčevića 36, 34000 Požega</item>
    </izvorni_sadrzaj>
    <derivirana_varijabla naziv="DomainObject.Predmet.ProtuStrankaListFormatedWithAdressOIB_1">
      <item>FRUGI d.o.o. za proizvodnju i usluge, OIB 56923922714, Ante Starčevića 36, 34000 Požega</item>
    </derivirana_varijabla>
  </DomainObject.Predmet.ProtuStrankaListFormatedWithAdressOIB>
  <DomainObject.Predmet.ProtuStrankaListNazivFormated>
    <izvorni_sadrzaj>
      <item>FRUGI d.o.o. za proizvodnju i usluge</item>
    </izvorni_sadrzaj>
    <derivirana_varijabla naziv="DomainObject.Predmet.ProtuStrankaListNazivFormated_1">
      <item>FRUGI d.o.o. za proizvodnju i usluge</item>
    </derivirana_varijabla>
  </DomainObject.Predmet.ProtuStrankaListNazivFormated>
  <DomainObject.Predmet.ProtuStrankaListNazivFormatedOIB>
    <izvorni_sadrzaj>
      <item>FRUGI d.o.o. za proizvodnju i usluge, OIB 56923922714</item>
    </izvorni_sadrzaj>
    <derivirana_varijabla naziv="DomainObject.Predmet.ProtuStrankaListNazivFormatedOIB_1">
      <item>FRUGI d.o.o. za proizvodnju i usluge, OIB 56923922714</item>
    </derivirana_varijabla>
  </DomainObject.Predmet.ProtuStrankaListNazivFormatedOIB>
  <DomainObject.Predmet.OstaliListFormated>
    <izvorni_sadrzaj>
      <item>Josip Rožman</item>
    </izvorni_sadrzaj>
    <derivirana_varijabla naziv="DomainObject.Predmet.OstaliListFormated_1">
      <item>Josip Rožman</item>
    </derivirana_varijabla>
  </DomainObject.Predmet.OstaliListFormated>
  <DomainObject.Predmet.OstaliListFormatedOIB>
    <izvorni_sadrzaj>
      <item>Josip Rožman</item>
    </izvorni_sadrzaj>
    <derivirana_varijabla naziv="DomainObject.Predmet.OstaliListFormatedOIB_1">
      <item>Josip Rožman</item>
    </derivirana_varijabla>
  </DomainObject.Predmet.OstaliListFormatedOIB>
  <DomainObject.Predmet.OstaliListFormatedWithAdress>
    <izvorni_sadrzaj>
      <item>Josip Rožman</item>
    </izvorni_sadrzaj>
    <derivirana_varijabla naziv="DomainObject.Predmet.OstaliListFormatedWithAdress_1">
      <item>Josip Rožman</item>
    </derivirana_varijabla>
  </DomainObject.Predmet.OstaliListFormatedWithAdress>
  <DomainObject.Predmet.OstaliListFormatedWithAdressOIB>
    <izvorni_sadrzaj>
      <item>Josip Rožman</item>
    </izvorni_sadrzaj>
    <derivirana_varijabla naziv="DomainObject.Predmet.OstaliListFormatedWithAdressOIB_1">
      <item>Josip Rožman</item>
    </derivirana_varijabla>
  </DomainObject.Predmet.OstaliListFormatedWithAdressOIB>
  <DomainObject.Predmet.OstaliListNazivFormated>
    <izvorni_sadrzaj>
      <item>Josip Rožman</item>
    </izvorni_sadrzaj>
    <derivirana_varijabla naziv="DomainObject.Predmet.OstaliListNazivFormated_1">
      <item>Josip Rožman</item>
    </derivirana_varijabla>
  </DomainObject.Predmet.OstaliListNazivFormated>
  <DomainObject.Predmet.OstaliListNazivFormatedOIB>
    <izvorni_sadrzaj>
      <item>Josip Rožman</item>
    </izvorni_sadrzaj>
    <derivirana_varijabla naziv="DomainObject.Predmet.OstaliListNazivFormatedOIB_1">
      <item>Josip Rožman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FRUGI d.o.o. za proizvodnju i usluge</izvorni_sadrzaj>
    <derivirana_varijabla naziv="DomainObject.Predmet.ProtustrankaIDrugi_1">FRUGI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FRUGI d.o.o. za proizvodnju i usluge, OIB 56923922714, Ante Starčevića 36, 34000 Požega</izvorni_sadrzaj>
    <derivirana_varijabla naziv="DomainObject.Predmet.ProtustrankaIDrugiAdressOIB_1">FRUGI d.o.o. za proizvodnju i usluge, OIB 56923922714, Ante Starčevića 36,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FRUGI d.o.o. za proizvodnju i usluge</item>
      <item>Josip Rožman</item>
    </izvorni_sadrzaj>
    <derivirana_varijabla naziv="DomainObject.Predmet.SudioniciListNaziv_1">
      <item>Financijska agencija</item>
      <item>FRUGI d.o.o. za proizvodnju i usluge</item>
      <item>Josip Rožman</item>
    </derivirana_varijabla>
  </DomainObject.Predmet.SudioniciListNaziv>
  <DomainObject.Predmet.SudioniciListAdressOIB>
    <izvorni_sadrzaj>
      <item>Financijska agencija, OIB 85821130368, Ulica grada Vukovara 70,10000 Zagreb</item>
      <item>FRUGI d.o.o. za proizvodnju i usluge, OIB 56923922714, Ante Starčevića 36,34000 Požega</item>
      <item>Josip Rožman</item>
    </izvorni_sadrzaj>
    <derivirana_varijabla naziv="DomainObject.Predmet.SudioniciListAdressOIB_1">
      <item>Financijska agencija, OIB 85821130368, Ulica grada Vukovara 70,10000 Zagreb</item>
      <item>FRUGI d.o.o. za proizvodnju i usluge, OIB 56923922714, Ante Starčevića 36,34000 Požega</item>
      <item>Josip Rožman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56923922714</item>
      <item>, OIB null</item>
    </izvorni_sadrzaj>
    <derivirana_varijabla naziv="DomainObject.Predmet.SudioniciListNazivOIB_1">
      <item>, OIB 85821130368</item>
      <item>, OIB 56923922714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549</properties:Words>
  <properties:Characters>2677</properties:Characters>
  <properties:Lines>102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2018-10-01T07:12:00Z</dcterms:created>
  <dc:creator>wsadmin</dc:creator>
  <cp:lastModifiedBy>wsadmin</cp:lastModifiedBy>
  <cp:lastPrinted>2018-06-07T09:13:00Z</cp:lastPrinted>
  <dcterms:modified xmlns:xsi="http://www.w3.org/2001/XMLSchema-instance" xsi:type="dcterms:W3CDTF">2018-10-01T07:12:00Z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St-352-2017 01.10.2018..docx)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