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beef" w14:paraId="fa5bee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684C2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7D5DA5">
        <w:t>749</w:t>
      </w:r>
      <w:r w:rsidR="00942DCA">
        <w:t>/16-4</w:t>
      </w:r>
      <w:r w:rsidR="0040522B">
        <w:t xml:space="preserve">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942DCA" w:rsidRPr="00942DCA">
        <w:t xml:space="preserve">Financijske agencije Regionalni centar Osijek Podružnica Osijek, L. Jagera 3, za pokretanje skraćenog stečajnog postupka  nad dužnikom </w:t>
      </w:r>
      <w:r w:rsidR="007D5DA5" w:rsidRPr="007D5DA5">
        <w:t>WEISS-ELEKTRO d.o.o. za proizvodnju i usluge, Osijek, J.J.Strossmayera 155, MBS:  030008328, OIB 10852330794</w:t>
      </w:r>
      <w:r w:rsidR="00231648">
        <w:t xml:space="preserve">, dana </w:t>
      </w:r>
      <w:r w:rsidR="007D5DA5">
        <w:t>3</w:t>
      </w:r>
      <w:r w:rsidR="00D94AC7">
        <w:t>. lipnja</w:t>
      </w:r>
      <w:r w:rsidR="00DF6168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7D5DA5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7D5DA5" w:rsidRPr="007D5DA5">
        <w:t>WEISS-ELEKTRO d.o.o. za proizvodnju i usluge, Osijek, J.J.Strossmayera 155, MBS:  030008328, OIB 10852330794</w:t>
      </w:r>
      <w:r>
        <w:t>.</w:t>
      </w:r>
    </w:p>
    <w:p w:rsidRDefault="0040522B" w:rsidP="0040522B" w:rsidR="00B46765" w:rsidRPr="00B46765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7D5DA5">
        <w:t>Siniša Rajnović, Milanovac, Virovitica, Sv. Trojstva 87, OIB: 86217384445</w:t>
      </w:r>
      <w:r w:rsidR="00F96D2E">
        <w:t>.</w:t>
      </w:r>
    </w:p>
    <w:p w:rsidRDefault="0040522B" w:rsidP="007D5DA5" w:rsidR="0040522B" w:rsidRP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7D5DA5" w:rsidRPr="007D5DA5">
        <w:t>WEISS-ELEKTRO d.o.o. za proizvodnju i usluge, Osijek, J.J.Strossmayera 155, MBS:  030008328, OIB 10852330794</w:t>
      </w:r>
      <w:r>
        <w:t>.</w:t>
      </w: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942DCA">
        <w:t>Osijek</w:t>
      </w:r>
      <w:r>
        <w:t xml:space="preserve">, Podružnica </w:t>
      </w:r>
      <w:r w:rsidR="00942DCA">
        <w:t>Osijek</w:t>
      </w:r>
      <w:r>
        <w:t xml:space="preserve"> podnijela je dana </w:t>
      </w:r>
      <w:r w:rsidR="007D5DA5">
        <w:t>25</w:t>
      </w:r>
      <w:r w:rsidR="00126740">
        <w:t xml:space="preserve">. </w:t>
      </w:r>
      <w:r w:rsidR="00942DCA">
        <w:t>ožujka</w:t>
      </w:r>
      <w:r w:rsidR="00126740">
        <w:t xml:space="preserve"> 2016</w:t>
      </w:r>
      <w:r>
        <w:t xml:space="preserve">. zahtjev sudu za provedbu skraćenog </w:t>
      </w:r>
      <w:r w:rsidR="00BA1A5C">
        <w:t>stečajnog postupka nad dužnikom</w:t>
      </w:r>
      <w:r>
        <w:t xml:space="preserve"> </w:t>
      </w:r>
      <w:r w:rsidR="007D5DA5" w:rsidRPr="007D5DA5">
        <w:t>WEISS-ELEKTRO d.o.o. za proizvodnju i usluge, Osijek, J.J.Strossmayera 155, MBS:  030008328, OIB 10852330794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942DCA">
        <w:t>29. ožujka</w:t>
      </w:r>
      <w:r w:rsidR="00DF6168">
        <w:t xml:space="preserve"> 2016</w:t>
      </w:r>
      <w:r>
        <w:t>. objavio oglas na mrežnoj stranici e-Oglasna ploča sudova pod posl. brojem St-</w:t>
      </w:r>
      <w:r w:rsidR="007D5DA5">
        <w:t>749</w:t>
      </w:r>
      <w:r w:rsidR="00942DCA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  <w:jc w:val="center"/>
      </w:pPr>
    </w:p>
    <w:p w:rsidRDefault="004C6929" w:rsidP="0040522B" w:rsidR="004C6929">
      <w:pPr>
        <w:pStyle w:val="Tijeloteksta"/>
        <w:ind w:firstLine="708"/>
        <w:jc w:val="center"/>
      </w:pPr>
    </w:p>
    <w:p w:rsidRDefault="007248F4" w:rsidP="0040522B" w:rsidR="007248F4">
      <w:pPr>
        <w:pStyle w:val="Tijeloteksta"/>
        <w:ind w:firstLine="708"/>
        <w:jc w:val="center"/>
      </w:pPr>
    </w:p>
    <w:p w:rsidRDefault="00B46765" w:rsidP="0040522B" w:rsidR="00B46765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7D5DA5">
        <w:t>749</w:t>
      </w:r>
      <w:r w:rsidR="00942DCA">
        <w:t>/16-4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7D5DA5">
        <w:t>3</w:t>
      </w:r>
      <w:r w:rsidR="00350838">
        <w:t>. lipnja</w:t>
      </w:r>
      <w:r w:rsidR="00DF6168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350838">
        <w:t>17/7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80160"/>
    <w:rsid w:val="00095675"/>
    <w:rsid w:val="000C0CEA"/>
    <w:rsid w:val="000D49F9"/>
    <w:rsid w:val="000E5197"/>
    <w:rsid w:val="00126740"/>
    <w:rsid w:val="001426E8"/>
    <w:rsid w:val="00196E1F"/>
    <w:rsid w:val="00231648"/>
    <w:rsid w:val="002B6512"/>
    <w:rsid w:val="00333EEE"/>
    <w:rsid w:val="00350838"/>
    <w:rsid w:val="0036302D"/>
    <w:rsid w:val="003942B2"/>
    <w:rsid w:val="0040522B"/>
    <w:rsid w:val="00423822"/>
    <w:rsid w:val="00437C48"/>
    <w:rsid w:val="004C6929"/>
    <w:rsid w:val="005C2121"/>
    <w:rsid w:val="005D0763"/>
    <w:rsid w:val="00624162"/>
    <w:rsid w:val="00657E40"/>
    <w:rsid w:val="00684C25"/>
    <w:rsid w:val="00686F9E"/>
    <w:rsid w:val="00690406"/>
    <w:rsid w:val="006A75EA"/>
    <w:rsid w:val="006C63A3"/>
    <w:rsid w:val="006E787E"/>
    <w:rsid w:val="007248F4"/>
    <w:rsid w:val="00785BDD"/>
    <w:rsid w:val="007D5DA5"/>
    <w:rsid w:val="008D7500"/>
    <w:rsid w:val="00917B69"/>
    <w:rsid w:val="00942DCA"/>
    <w:rsid w:val="009F5360"/>
    <w:rsid w:val="00A571AD"/>
    <w:rsid w:val="00A868A7"/>
    <w:rsid w:val="00B37C1E"/>
    <w:rsid w:val="00B46765"/>
    <w:rsid w:val="00B82754"/>
    <w:rsid w:val="00B87BDD"/>
    <w:rsid w:val="00BA1A5C"/>
    <w:rsid w:val="00C1697B"/>
    <w:rsid w:val="00C827B2"/>
    <w:rsid w:val="00D21A2C"/>
    <w:rsid w:val="00D94AC7"/>
    <w:rsid w:val="00DB5F30"/>
    <w:rsid w:val="00DE0702"/>
    <w:rsid w:val="00DE4CD2"/>
    <w:rsid w:val="00DE544E"/>
    <w:rsid w:val="00DF6168"/>
    <w:rsid w:val="00E00143"/>
    <w:rsid w:val="00E97025"/>
    <w:rsid w:val="00EE3FB4"/>
    <w:rsid w:val="00F620B4"/>
    <w:rsid w:val="00F96D2E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6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426E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426E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6E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6E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6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426E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426E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6E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6E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WEISS-ELEKTRO d.o.o. za proizvodnju i usluge</izvorni_sadrzaj>
    <derivirana_varijabla naziv="DomainObject.Predmet.ProtustrankaFormated_1">  WEISS-ELEKTRO d.o.o. za proizvodnju i usluge</derivirana_varijabla>
  </DomainObject.Predmet.ProtustrankaFormated>
  <DomainObject.Predmet.ProtustrankaFormatedOIB>
    <izvorni_sadrzaj>  WEISS-ELEKTRO d.o.o. za proizvodnju i usluge, OIB 10852330794</izvorni_sadrzaj>
    <derivirana_varijabla naziv="DomainObject.Predmet.ProtustrankaFormatedOIB_1">  WEISS-ELEKTRO d.o.o. za proizvodnju i usluge, OIB 10852330794</derivirana_varijabla>
  </DomainObject.Predmet.ProtustrankaFormatedOIB>
  <DomainObject.Predmet.ProtustrankaFormatedWithAdress>
    <izvorni_sadrzaj> WEISS-ELEKTRO d.o.o. za proizvodnju i usluge, J. J. Strossmayera 155, 31000 Osijek</izvorni_sadrzaj>
    <derivirana_varijabla naziv="DomainObject.Predmet.ProtustrankaFormatedWithAdress_1"> WEISS-ELEKTRO d.o.o. za proizvodnju i usluge, J. J. Strossmayera 155, 31000 Osijek</derivirana_varijabla>
  </DomainObject.Predmet.ProtustrankaFormatedWithAdress>
  <DomainObject.Predmet.ProtustrankaFormatedWithAdressOIB>
    <izvorni_sadrzaj> WEISS-ELEKTRO d.o.o. za proizvodnju i usluge, OIB 10852330794, J. J. Strossmayera 155, 31000 Osijek</izvorni_sadrzaj>
    <derivirana_varijabla naziv="DomainObject.Predmet.ProtustrankaFormatedWithAdressOIB_1"> WEISS-ELEKTRO d.o.o. za proizvodnju i usluge, OIB 10852330794, J. J. Strossmayera 155, 31000 Osijek</derivirana_varijabla>
  </DomainObject.Predmet.ProtustrankaFormatedWithAdressOIB>
  <DomainObject.Predmet.ProtustrankaWithAdress>
    <izvorni_sadrzaj>WEISS-ELEKTRO d.o.o. za proizvodnju i usluge J. J. Strossmayera 155, 31000 Osijek</izvorni_sadrzaj>
    <derivirana_varijabla naziv="DomainObject.Predmet.ProtustrankaWithAdress_1">WEISS-ELEKTRO d.o.o. za proizvodnju i usluge J. J. Strossmayera 155, 31000 Osijek</derivirana_varijabla>
  </DomainObject.Predmet.ProtustrankaWithAdress>
  <DomainObject.Predmet.ProtustrankaWithAdressOIB>
    <izvorni_sadrzaj>WEISS-ELEKTRO d.o.o. za proizvodnju i usluge, OIB 10852330794, J. J. Strossmayera 155, 31000 Osijek</izvorni_sadrzaj>
    <derivirana_varijabla naziv="DomainObject.Predmet.ProtustrankaWithAdressOIB_1">WEISS-ELEKTRO d.o.o. za proizvodnju i usluge, OIB 10852330794, J. J. Strossmayera 155, 31000 Osijek</derivirana_varijabla>
  </DomainObject.Predmet.ProtustrankaWithAdressOIB>
  <DomainObject.Predmet.ProtustrankaNazivFormated>
    <izvorni_sadrzaj>WEISS-ELEKTRO d.o.o. za proizvodnju i usluge</izvorni_sadrzaj>
    <derivirana_varijabla naziv="DomainObject.Predmet.ProtustrankaNazivFormated_1">WEISS-ELEKTRO d.o.o. za proizvodnju i usluge</derivirana_varijabla>
  </DomainObject.Predmet.ProtustrankaNazivFormated>
  <DomainObject.Predmet.ProtustrankaNazivFormatedOIB>
    <izvorni_sadrzaj>WEISS-ELEKTRO d.o.o. za proizvodnju i usluge, OIB 10852330794</izvorni_sadrzaj>
    <derivirana_varijabla naziv="DomainObject.Predmet.ProtustrankaNazivFormatedOIB_1">WEISS-ELEKTRO d.o.o. za proizvodnju i usluge, OIB 10852330794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WEISS-ELEKTRO d.o.o. za proizvodnju i usluge</item>
    </izvorni_sadrzaj>
    <derivirana_varijabla naziv="DomainObject.Predmet.ProtuStrankaListFormated_1">
      <item>WEISS-ELEKTRO d.o.o. za proizvodnju i usluge</item>
    </derivirana_varijabla>
  </DomainObject.Predmet.ProtuStrankaListFormated>
  <DomainObject.Predmet.ProtuStrankaListFormatedOIB>
    <izvorni_sadrzaj>
      <item>WEISS-ELEKTRO d.o.o. za proizvodnju i usluge, OIB 10852330794</item>
    </izvorni_sadrzaj>
    <derivirana_varijabla naziv="DomainObject.Predmet.ProtuStrankaListFormatedOIB_1">
      <item>WEISS-ELEKTRO d.o.o. za proizvodnju i usluge, OIB 10852330794</item>
    </derivirana_varijabla>
  </DomainObject.Predmet.ProtuStrankaListFormatedOIB>
  <DomainObject.Predmet.ProtuStrankaListFormatedWithAdress>
    <izvorni_sadrzaj>
      <item>WEISS-ELEKTRO d.o.o. za proizvodnju i usluge, J. J. Strossmayera 155, 31000 Osijek</item>
    </izvorni_sadrzaj>
    <derivirana_varijabla naziv="DomainObject.Predmet.ProtuStrankaListFormatedWithAdress_1">
      <item>WEISS-ELEKTRO d.o.o. za proizvodnju i usluge, J. J. Strossmayera 155, 31000 Osijek</item>
    </derivirana_varijabla>
  </DomainObject.Predmet.ProtuStrankaListFormatedWithAdress>
  <DomainObject.Predmet.ProtuStrankaListFormatedWithAdressOIB>
    <izvorni_sadrzaj>
      <item>WEISS-ELEKTRO d.o.o. za proizvodnju i usluge, OIB 10852330794, J. J. Strossmayera 155, 31000 Osijek</item>
    </izvorni_sadrzaj>
    <derivirana_varijabla naziv="DomainObject.Predmet.ProtuStrankaListFormatedWithAdressOIB_1">
      <item>WEISS-ELEKTRO d.o.o. za proizvodnju i usluge, OIB 10852330794, J. J. Strossmayera 155, 31000 Osijek</item>
    </derivirana_varijabla>
  </DomainObject.Predmet.ProtuStrankaListFormatedWithAdressOIB>
  <DomainObject.Predmet.ProtuStrankaListNazivFormated>
    <izvorni_sadrzaj>
      <item>WEISS-ELEKTRO d.o.o. za proizvodnju i usluge</item>
    </izvorni_sadrzaj>
    <derivirana_varijabla naziv="DomainObject.Predmet.ProtuStrankaListNazivFormated_1">
      <item>WEISS-ELEKTRO d.o.o. za proizvodnju i usluge</item>
    </derivirana_varijabla>
  </DomainObject.Predmet.ProtuStrankaListNazivFormated>
  <DomainObject.Predmet.ProtuStrankaListNazivFormatedOIB>
    <izvorni_sadrzaj>
      <item>WEISS-ELEKTRO d.o.o. za proizvodnju i usluge, OIB 10852330794</item>
    </izvorni_sadrzaj>
    <derivirana_varijabla naziv="DomainObject.Predmet.ProtuStrankaListNazivFormatedOIB_1">
      <item>WEISS-ELEKTRO d.o.o. za proizvodnju i usluge, OIB 10852330794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WEISS-ELEKTRO d.o.o. za proizvodnju i usluge</izvorni_sadrzaj>
    <derivirana_varijabla naziv="DomainObject.Predmet.ProtustrankaIDrugi_1">WEISS-ELEKTRO d.o.o. za proizvodnju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WEISS-ELEKTRO d.o.o. za proizvodnju i usluge, OIB 10852330794, J. J. Strossmayera 155, 31000 Osijek</izvorni_sadrzaj>
    <derivirana_varijabla naziv="DomainObject.Predmet.ProtustrankaIDrugiAdressOIB_1">WEISS-ELEKTRO d.o.o. za proizvodnju i usluge, OIB 10852330794, J. J. Strossmayera 155,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WEISS-ELEKTRO d.o.o. za proizvodnju i usluge</item>
    </izvorni_sadrzaj>
    <derivirana_varijabla naziv="DomainObject.Predmet.SudioniciListNaziv_1">
      <item>FINA RC OSIJEK</item>
      <item>WEISS-ELEKTRO d.o.o. za proizvodnju i usluge</item>
    </derivirana_varijabla>
  </DomainObject.Predmet.SudioniciListNaziv>
  <DomainObject.Predmet.SudioniciListAdressOIB>
    <izvorni_sadrzaj>
      <item>FINA RC OSIJEK, OIB 85821130368, L. JEGERA 3,31000 Osijek</item>
      <item>WEISS-ELEKTRO d.o.o. za proizvodnju i usluge, OIB 10852330794, J. J. Strossmayera 155,31000 Osijek</item>
    </izvorni_sadrzaj>
    <derivirana_varijabla naziv="DomainObject.Predmet.SudioniciListAdressOIB_1">
      <item>FINA RC OSIJEK, OIB 85821130368, L. JEGERA 3,31000 Osijek</item>
      <item>WEISS-ELEKTRO d.o.o. za proizvodnju i usluge, OIB 10852330794, J. J. Strossmayera 155,31000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10852330794</item>
    </izvorni_sadrzaj>
    <derivirana_varijabla naziv="DomainObject.Predmet.SudioniciListNazivOIB_1">
      <item>, OIB 85821130368</item>
      <item>, OIB 10852330794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2273</properties:Characters>
  <properties:Lines>91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2016-06-03T06:21:00Z</dcterms:created>
  <dc:creator>korisnik</dc:creator>
  <cp:lastModifiedBy>Žana Bem</cp:lastModifiedBy>
  <cp:lastPrinted>2015-10-20T06:06:00Z</cp:lastPrinted>
  <dcterms:modified xmlns:xsi="http://www.w3.org/2001/XMLSchema-instance" xsi:type="dcterms:W3CDTF">2016-06-03T06:23:00Z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