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3f1b" w14:paraId="d4b3f1b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proofErr w:type="spellStart"/>
      <w:r w:rsidRPr="009219F7">
        <w:t>Posl</w:t>
      </w:r>
      <w:proofErr w:type="spellEnd"/>
      <w:r w:rsidRPr="009219F7">
        <w:t>. br. 1 St-</w:t>
      </w:r>
      <w:r w:rsidR="0014223C">
        <w:t>567/13-</w:t>
      </w:r>
      <w:r w:rsidR="00551709">
        <w:t>63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 xml:space="preserve">Trgovački sud u Zadru </w:t>
      </w:r>
      <w:r w:rsidR="009E2183">
        <w:t>(OIB: 39670464653)</w:t>
      </w:r>
      <w:r w:rsidR="009E2183" w:rsidRPr="009219F7">
        <w:t xml:space="preserve"> </w:t>
      </w:r>
      <w:r w:rsidRPr="009219F7">
        <w:t xml:space="preserve">po sucu ovog suda Ardeni </w:t>
      </w:r>
      <w:proofErr w:type="spellStart"/>
      <w:r w:rsidRPr="009219F7">
        <w:t>Bajlo</w:t>
      </w:r>
      <w:proofErr w:type="spellEnd"/>
      <w:r w:rsidR="009E2183">
        <w:t>,</w:t>
      </w:r>
      <w:r w:rsidRPr="009219F7">
        <w:t xml:space="preserve"> </w:t>
      </w:r>
      <w:r w:rsidR="004616BF" w:rsidRPr="009219F7">
        <w:t xml:space="preserve">u 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14223C" w:rsidRPr="0014223C">
        <w:t>TENIS d.o.o. Buković</w:t>
      </w:r>
      <w:r w:rsidR="00710FFA">
        <w:t xml:space="preserve"> u stečaju, </w:t>
      </w:r>
      <w:r w:rsidR="009B33F1">
        <w:t xml:space="preserve">OIB: 01089248153, </w:t>
      </w:r>
      <w:r w:rsidRPr="009219F7">
        <w:t>zastupano</w:t>
      </w:r>
      <w:r w:rsidR="004616BF" w:rsidRPr="009219F7">
        <w:t>m</w:t>
      </w:r>
      <w:r w:rsidRPr="009219F7">
        <w:t xml:space="preserve"> po </w:t>
      </w:r>
      <w:r w:rsidR="004616BF" w:rsidRPr="009219F7">
        <w:t>stečajnom u</w:t>
      </w:r>
      <w:r w:rsidR="00156A8B" w:rsidRPr="009219F7">
        <w:t xml:space="preserve">pravitelju </w:t>
      </w:r>
      <w:r w:rsidR="0014223C">
        <w:t>Milanu Ljubičiću</w:t>
      </w:r>
      <w:r w:rsidRPr="009219F7">
        <w:t xml:space="preserve">, dana </w:t>
      </w:r>
      <w:r w:rsidR="009B33F1">
        <w:t>06.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</w:t>
      </w:r>
      <w:proofErr w:type="spellStart"/>
      <w:r>
        <w:t>posl</w:t>
      </w:r>
      <w:proofErr w:type="spellEnd"/>
      <w:r>
        <w:t>. br. 1 St-</w:t>
      </w:r>
      <w:r w:rsidR="009B33F1">
        <w:t>118/12-</w:t>
      </w:r>
      <w:r w:rsidR="0014223C">
        <w:t xml:space="preserve">6 </w:t>
      </w:r>
      <w:r>
        <w:t xml:space="preserve">od </w:t>
      </w:r>
      <w:r w:rsidR="0014223C">
        <w:t>14. siječnja 2013</w:t>
      </w:r>
      <w:r>
        <w:t xml:space="preserve">. godine dopunjuje se na način </w:t>
      </w:r>
      <w:r w:rsidR="00071091">
        <w:t xml:space="preserve">da se dodaju točke </w:t>
      </w:r>
      <w:r w:rsidR="00261DA2" w:rsidRPr="009B33F1">
        <w:t>V</w:t>
      </w:r>
      <w:r w:rsidR="009B33F1">
        <w:t>I</w:t>
      </w:r>
      <w:r w:rsidR="00261DA2" w:rsidRPr="009B33F1">
        <w:t xml:space="preserve"> i VI</w:t>
      </w:r>
      <w:r w:rsidR="009B33F1">
        <w:t>I</w:t>
      </w:r>
      <w:r w:rsidR="0014223C">
        <w:t xml:space="preserve"> </w:t>
      </w:r>
      <w:r w:rsidR="00261DA2">
        <w:t>koje glase</w:t>
      </w:r>
      <w:r w:rsidR="009B33F1">
        <w:t>: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9B33F1">
        <w:t>I</w:t>
      </w:r>
      <w:r w:rsidR="00071091">
        <w:t xml:space="preserve"> Stečajna masa stečajnog dužnika </w:t>
      </w:r>
      <w:r w:rsidR="0014223C" w:rsidRPr="0014223C">
        <w:t>TENIS d.o.o. Buković</w:t>
      </w:r>
      <w:r w:rsidR="0014223C">
        <w:t xml:space="preserve">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9B33F1">
        <w:t>I</w:t>
      </w:r>
      <w:r w:rsidR="00071091">
        <w:t xml:space="preserve"> Stečajni upravitelj stečajne mase stečajnog dužnika </w:t>
      </w:r>
      <w:r w:rsidR="0014223C" w:rsidRPr="0014223C">
        <w:t>TENIS d.o.o. Buković</w:t>
      </w:r>
      <w:r w:rsidR="0014223C">
        <w:t xml:space="preserve"> </w:t>
      </w:r>
      <w:r w:rsidR="00071091">
        <w:t xml:space="preserve">u stečaju je </w:t>
      </w:r>
      <w:r w:rsidR="0014223C">
        <w:t>Milan Ljubičić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 xml:space="preserve">Rješenjem ovog suda </w:t>
      </w:r>
      <w:proofErr w:type="spellStart"/>
      <w:r>
        <w:t>posl</w:t>
      </w:r>
      <w:proofErr w:type="spellEnd"/>
      <w:r>
        <w:t>. br. 1 St-</w:t>
      </w:r>
      <w:r w:rsidR="009B33F1">
        <w:t>118/12-</w:t>
      </w:r>
      <w:r w:rsidR="0014223C">
        <w:t>6 od 14. siječnja 2013</w:t>
      </w:r>
      <w:r>
        <w:t xml:space="preserve">. godine </w:t>
      </w:r>
      <w:r w:rsidR="00B97F1E">
        <w:t>otvoren</w:t>
      </w:r>
      <w:r>
        <w:t xml:space="preserve"> je i zaključen stečajni postupak nad stečajnim dužnikom </w:t>
      </w:r>
      <w:r w:rsidR="0014223C" w:rsidRPr="0014223C">
        <w:t>TENIS d.o.o. Buković</w:t>
      </w:r>
      <w:r w:rsidR="0014223C">
        <w:t xml:space="preserve"> </w:t>
      </w:r>
      <w:r>
        <w:t>u stečaju.</w:t>
      </w:r>
      <w:r w:rsidR="00B97F1E">
        <w:t xml:space="preserve"> </w:t>
      </w:r>
    </w:p>
    <w:p w:rsidRDefault="000D77A7" w:rsidP="000D77A7" w:rsidR="00AE03AE">
      <w:pPr>
        <w:pStyle w:val="Tijeloteksta"/>
        <w:ind w:firstLine="709"/>
      </w:pPr>
      <w:r>
        <w:t xml:space="preserve">Podneskom od </w:t>
      </w:r>
      <w:r w:rsidR="0014223C">
        <w:t>04. studenoga</w:t>
      </w:r>
      <w:r>
        <w:t xml:space="preserve"> 2015. godine stečajni upravitelj stečajne mase stečajnog dužnika predložio je dopunu rješenja </w:t>
      </w:r>
      <w:proofErr w:type="spellStart"/>
      <w:r>
        <w:t>posl</w:t>
      </w:r>
      <w:proofErr w:type="spellEnd"/>
      <w:r>
        <w:t>. br. 1 St-</w:t>
      </w:r>
      <w:r w:rsidR="0014223C">
        <w:t>118/12-26 od 14. siječnja 2013</w:t>
      </w:r>
      <w:r>
        <w:t>. godine radi upisa stečajne mase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9B33F1">
        <w:t>06.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 xml:space="preserve">Ardena </w:t>
      </w:r>
      <w:proofErr w:type="spellStart"/>
      <w:r w:rsidRPr="009219F7">
        <w:t>Bajlo</w:t>
      </w:r>
      <w:proofErr w:type="spellEnd"/>
    </w:p>
    <w:p w:rsidRDefault="00D13B38" w:rsidP="007A5740" w:rsidR="00D13B38" w:rsidRPr="009219F7">
      <w:pPr>
        <w:pStyle w:val="Tijeloteksta"/>
        <w:ind w:firstLine="708" w:left="5664"/>
      </w:pPr>
    </w:p>
    <w:p w:rsidRDefault="009B33F1" w:rsidP="007A5740" w:rsidR="009B33F1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E64301" w:rsidR="00BE6C59" w:rsidRPr="009219F7">
      <w:pPr>
        <w:pStyle w:val="Tijeloteksta"/>
      </w:pPr>
      <w:r w:rsidRPr="009219F7">
        <w:t xml:space="preserve">- U spis </w:t>
      </w:r>
    </w:p>
    <w:sectPr w:rsidSect="00E64301" w:rsidR="00BE6C59" w:rsidRPr="009219F7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D77A7"/>
    <w:rsid w:val="00135196"/>
    <w:rsid w:val="0014223C"/>
    <w:rsid w:val="00156A8B"/>
    <w:rsid w:val="001A7E21"/>
    <w:rsid w:val="00223895"/>
    <w:rsid w:val="00261DA2"/>
    <w:rsid w:val="00365D1F"/>
    <w:rsid w:val="003F1475"/>
    <w:rsid w:val="004616BF"/>
    <w:rsid w:val="004B42D9"/>
    <w:rsid w:val="004D663C"/>
    <w:rsid w:val="00551709"/>
    <w:rsid w:val="006466C1"/>
    <w:rsid w:val="006D5987"/>
    <w:rsid w:val="00710FFA"/>
    <w:rsid w:val="007A5740"/>
    <w:rsid w:val="008E1367"/>
    <w:rsid w:val="009219F7"/>
    <w:rsid w:val="009B33F1"/>
    <w:rsid w:val="009E2183"/>
    <w:rsid w:val="00A94666"/>
    <w:rsid w:val="00AB02AB"/>
    <w:rsid w:val="00AE03AE"/>
    <w:rsid w:val="00B97F1E"/>
    <w:rsid w:val="00BE6C59"/>
    <w:rsid w:val="00D13B38"/>
    <w:rsid w:val="00DF22CC"/>
    <w:rsid w:val="00E00E4D"/>
    <w:rsid w:val="00E52B77"/>
    <w:rsid w:val="00E64301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291</properties:Words>
  <properties:Characters>1343</properties:Characters>
  <properties:Lines>51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2015-11-05T08:34:00Z</dcterms:created>
  <dc:creator>Ardena Bajlo</dc:creator>
  <cp:lastModifiedBy>wsadmin</cp:lastModifiedBy>
  <cp:lastPrinted>2010-02-05T10:42:00Z</cp:lastPrinted>
  <dcterms:modified xmlns:xsi="http://www.w3.org/2001/XMLSchema-instance" xsi:type="dcterms:W3CDTF">2015-11-06T12:01:00Z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