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fd16" w14:paraId="9dafd16" w:rsidRDefault="009A4E9A" w:rsidP="009A4E9A" w:rsidR="009A4E9A">
      <w:pPr>
        <w:spacing w:after="0"/>
        <w:ind w:left="5664"/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Poslovni broj: 4 St-723/16-20</w:t>
      </w:r>
    </w:p>
    <w:p w:rsidRDefault="009A4E9A" w:rsidP="009A4E9A" w:rsidR="009A4E9A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9A4E9A" w:rsidP="009A4E9A" w:rsidR="009A4E9A">
      <w:pPr>
        <w:spacing w:after="0"/>
        <w:rPr>
          <w:rFonts w:cs="Times New Roman"/>
        </w:rPr>
      </w:pPr>
    </w:p>
    <w:p w:rsidRDefault="009A4E9A" w:rsidP="009A4E9A" w:rsidR="009A4E9A">
      <w:pPr>
        <w:spacing w:after="0"/>
        <w:ind w:firstLine="720"/>
        <w:rPr>
          <w:rFonts w:cs="Times New Roman"/>
          <w:b/>
        </w:rPr>
      </w:pPr>
    </w:p>
    <w:p w:rsidRDefault="009A4E9A" w:rsidP="009A4E9A" w:rsidR="009A4E9A">
      <w:pPr>
        <w:spacing w:after="0"/>
        <w:ind w:firstLine="720"/>
        <w:rPr>
          <w:rFonts w:cs="Times New Roman"/>
          <w:b/>
        </w:rPr>
      </w:pPr>
    </w:p>
    <w:p w:rsidRDefault="009A4E9A" w:rsidP="009A4E9A" w:rsidR="009A4E9A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9A4E9A" w:rsidP="009A4E9A" w:rsidR="009A4E9A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9A4E9A" w:rsidP="009A4E9A" w:rsidR="009A4E9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9A4E9A" w:rsidP="009A4E9A" w:rsidR="009A4E9A">
      <w:pPr>
        <w:spacing w:after="0"/>
        <w:jc w:val="both"/>
        <w:rPr>
          <w:rFonts w:cs="Times New Roman"/>
          <w:lang w:val="pt-BR"/>
        </w:rPr>
      </w:pPr>
    </w:p>
    <w:p w:rsidRDefault="009A4E9A" w:rsidP="009A4E9A" w:rsidR="009A4E9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9A4E9A" w:rsidP="009A4E9A" w:rsidR="009A4E9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9A4E9A" w:rsidP="009A4E9A" w:rsidR="009A4E9A">
      <w:pPr>
        <w:spacing w:after="0"/>
        <w:jc w:val="both"/>
        <w:rPr>
          <w:rFonts w:cs="Times New Roman"/>
        </w:rPr>
      </w:pPr>
    </w:p>
    <w:p w:rsidRDefault="009A4E9A" w:rsidP="009A4E9A" w:rsidR="009A4E9A" w:rsidRPr="009A4E9A">
      <w:pPr>
        <w:pStyle w:val="Naslov2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9A4E9A" w:rsidP="009A4E9A" w:rsidR="009A4E9A">
      <w:pPr>
        <w:spacing w:after="0"/>
        <w:jc w:val="both"/>
        <w:rPr>
          <w:rFonts w:cs="Times New Roman"/>
        </w:rPr>
      </w:pPr>
    </w:p>
    <w:p w:rsidRDefault="009A4E9A" w:rsidP="009A4E9A" w:rsidR="009A4E9A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JASNA PAVLEKOVIĆ d.o.o, Trnovec 11, Trnovec, OIB: 56988286026, dana 15. ožujka 2017. </w:t>
      </w:r>
    </w:p>
    <w:p w:rsidRDefault="009A4E9A" w:rsidP="009A4E9A" w:rsidR="009A4E9A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9A4E9A" w:rsidP="009A4E9A" w:rsidR="009A4E9A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9A4E9A" w:rsidP="009A4E9A" w:rsidR="009A4E9A">
      <w:pPr>
        <w:spacing w:after="0"/>
        <w:jc w:val="both"/>
        <w:rPr>
          <w:rFonts w:cs="Times New Roman"/>
        </w:rPr>
      </w:pPr>
    </w:p>
    <w:p w:rsidRDefault="009A4E9A" w:rsidP="009A4E9A" w:rsidR="009A4E9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JASNA PAVLEKOVIĆ d.o.o, Trnovec 11, Trnovec, OIB: 56988286026,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  <w:b/>
        </w:rPr>
        <w:t>22072316</w:t>
      </w:r>
      <w:r>
        <w:rPr>
          <w:rFonts w:cs="Times New Roman"/>
        </w:rPr>
        <w:t>, iznos od 8.000,00 kn na ime predujmljivanja troškova prethodnog i otvorenog stečajnog postupka.</w:t>
      </w:r>
    </w:p>
    <w:p w:rsidRDefault="009A4E9A" w:rsidP="009A4E9A" w:rsidR="009A4E9A">
      <w:pPr>
        <w:spacing w:after="0"/>
        <w:jc w:val="both"/>
        <w:rPr>
          <w:rFonts w:cs="Times New Roman"/>
        </w:rPr>
      </w:pPr>
    </w:p>
    <w:p w:rsidRDefault="009A4E9A" w:rsidP="009A4E9A" w:rsidR="009A4E9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9A4E9A" w:rsidP="009A4E9A" w:rsidR="009A4E9A">
      <w:pPr>
        <w:spacing w:after="0"/>
        <w:ind w:firstLine="708"/>
        <w:jc w:val="both"/>
        <w:rPr>
          <w:rFonts w:cs="Times New Roman"/>
        </w:rPr>
      </w:pPr>
    </w:p>
    <w:p w:rsidRDefault="009A4E9A" w:rsidP="009A4E9A" w:rsidR="009A4E9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15. ožujka 2017.</w:t>
      </w:r>
    </w:p>
    <w:p w:rsidRDefault="009A4E9A" w:rsidP="009A4E9A" w:rsidR="009A4E9A">
      <w:pPr>
        <w:spacing w:after="0"/>
        <w:jc w:val="center"/>
        <w:rPr>
          <w:rFonts w:cs="Times New Roman"/>
        </w:rPr>
      </w:pPr>
    </w:p>
    <w:p w:rsidRDefault="009A4E9A" w:rsidP="009A4E9A" w:rsidR="009A4E9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9A4E9A" w:rsidP="009A4E9A" w:rsidR="009A4E9A">
      <w:pPr>
        <w:spacing w:after="0"/>
        <w:jc w:val="both"/>
        <w:rPr>
          <w:rFonts w:cs="Times New Roman"/>
        </w:rPr>
      </w:pPr>
    </w:p>
    <w:p w:rsidRDefault="009A4E9A" w:rsidP="009A4E9A" w:rsidR="009A4E9A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Nemec</w:t>
      </w:r>
    </w:p>
    <w:p w:rsidRDefault="009A4E9A" w:rsidP="009A4E9A" w:rsidR="009A4E9A">
      <w:pPr>
        <w:spacing w:after="0"/>
        <w:jc w:val="both"/>
        <w:rPr>
          <w:rFonts w:cs="Times New Roman"/>
        </w:rPr>
      </w:pPr>
    </w:p>
    <w:p w:rsidRDefault="009A4E9A" w:rsidP="009A4E9A" w:rsidR="009A4E9A">
      <w:pPr>
        <w:spacing w:after="0"/>
        <w:jc w:val="both"/>
        <w:rPr>
          <w:rFonts w:cs="Times New Roman"/>
        </w:rPr>
      </w:pPr>
    </w:p>
    <w:p w:rsidRDefault="009A4E9A" w:rsidP="009A4E9A" w:rsidR="009A4E9A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9A4E9A" w:rsidP="009A4E9A" w:rsidR="009A4E9A">
      <w:pPr>
        <w:spacing w:after="0"/>
        <w:jc w:val="both"/>
        <w:rPr>
          <w:rFonts w:cs="Times New Roman"/>
        </w:rPr>
      </w:pPr>
    </w:p>
    <w:p w:rsidRDefault="009A4E9A" w:rsidP="009A4E9A" w:rsidR="009A4E9A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9A4E9A" w:rsidP="009A4E9A" w:rsidR="009A4E9A">
      <w:pPr>
        <w:spacing w:after="0"/>
        <w:jc w:val="both"/>
        <w:rPr>
          <w:rFonts w:cs="Times New Roman"/>
        </w:rPr>
      </w:pPr>
    </w:p>
    <w:p w:rsidRDefault="009A4E9A" w:rsidP="009A4E9A" w:rsidR="009A4E9A">
      <w:pPr>
        <w:spacing w:after="0"/>
        <w:jc w:val="both"/>
        <w:rPr>
          <w:rFonts w:cs="Times New Roman"/>
        </w:rPr>
      </w:pPr>
    </w:p>
    <w:p w:rsidRDefault="009A4E9A" w:rsidP="009A4E9A" w:rsidR="009A4E9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9A4E9A" w:rsidP="009A4E9A" w:rsidR="009A4E9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937FF9" w:rsidP="009A4E9A" w:rsidR="0071688E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9A4E9A" w:rsidR="00DA0242">
      <w:headerReference w:type="default" r:id="rId14"/>
      <w:pgSz w:code="9" w:h="16839" w:w="11907"/>
      <w:pgMar w:gutter="0" w:footer="1134" w:header="1134" w:left="1417" w:bottom="142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4E9A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0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St-723/2016-20</izvorni_sadrzaj>
    <derivirana_varijabla naziv="DomainObject.Oznaka_1">St-723/2016-20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JASNA PAVLEKOVIĆ društvo s ograničenom odgovornošću za trgovinu zastupanog po punomoćniku Željka Krznar</izvorni_sadrzaj>
    <derivirana_varijabla naziv="DomainObject.Predmet.ProtustrankaFormated_1">  JASNA PAVLEKOVIĆ društvo s ograničenom odgovornošću za trgovinu zastupanog po punomoćniku Željka Krznar</derivirana_varijabla>
  </DomainObject.Predmet.ProtustrankaFormated>
  <DomainObject.Predmet.ProtustrankaFormatedOIB>
    <izvorni_sadrzaj>  JASNA PAVLEKOVIĆ društvo s ograničenom odgovornošću za trgovinu, OIB 56988286026 zastupanog po punomoćniku Željka Krznar</izvorni_sadrzaj>
    <derivirana_varijabla naziv="DomainObject.Predmet.ProtustrankaFormatedOIB_1">  JASNA PAVLEKOVIĆ društvo s ograničenom odgovornošću za trgovinu, OIB 56988286026 zastupanog po punomoćniku Željka Krznar</derivirana_varijabla>
  </DomainObject.Predmet.ProtustrankaFormatedOIB>
  <DomainObject.Predmet.ProtustrankaFormatedWithAdress>
    <izvorni_sadrzaj> JASNA PAVLEKOVIĆ društvo s ograničenom odgovornošću za trgovinu, Trnovec 11, 40000 Trnovec zastupanog po punomoćniku Željka Krznar</izvorni_sadrzaj>
    <derivirana_varijabla naziv="DomainObject.Predmet.ProtustrankaFormatedWithAdress_1"> JASNA PAVLEKOVIĆ društvo s ograničenom odgovornošću za trgovinu, Trnovec 11, 40000 Trnovec zastupanog po punomoćniku Željka Krznar</derivirana_varijabla>
  </DomainObject.Predmet.ProtustrankaFormatedWithAdress>
  <DomainObject.Predmet.ProtustrankaFormatedWithAdressOIB>
    <izvorni_sadrzaj> JASNA PAVLEKOVIĆ društvo s ograničenom odgovornošću za trgovinu, OIB 56988286026, Trnovec 11, 40000 Trnovec zastupanog po punomoćniku Željka Krznar</izvorni_sadrzaj>
    <derivirana_varijabla naziv="DomainObject.Predmet.ProtustrankaFormatedWithAdressOIB_1"> JASNA PAVLEKOVIĆ društvo s ograničenom odgovornošću za trgovinu, OIB 56988286026, Trnovec 11, 40000 Trnovec zastupanog po punomoćniku Željka Krznar</derivirana_varijabla>
  </DomainObject.Predmet.ProtustrankaFormatedWithAdressOIB>
  <DomainObject.Predmet.ProtustrankaWithAdress>
    <izvorni_sadrzaj>JASNA PAVLEKOVIĆ društvo s ograničenom odgovornošću za trgovinu Trnovec 11, 40000 Trnovec</izvorni_sadrzaj>
    <derivirana_varijabla naziv="DomainObject.Predmet.ProtustrankaWithAdress_1">JASNA PAVLEKOVIĆ društvo s ograničenom odgovornošću za trgovinu Trnovec 11, 40000 Trnovec</derivirana_varijabla>
  </DomainObject.Predmet.ProtustrankaWithAdress>
  <DomainObject.Predmet.ProtustrankaWithAdressOIB>
    <izvorni_sadrzaj>JASNA PAVLEKOVIĆ društvo s ograničenom odgovornošću za trgovinu, OIB 56988286026, Trnovec 11, 40000 Trnovec</izvorni_sadrzaj>
    <derivirana_varijabla naziv="DomainObject.Predmet.ProtustrankaWithAdressOIB_1">JASNA PAVLEKOVIĆ društvo s ograničenom odgovornošću za trgovinu, OIB 56988286026, Trnovec 11, 40000 Trnovec</derivirana_varijabla>
  </DomainObject.Predmet.ProtustrankaWithAdressOIB>
  <DomainObject.Predmet.ProtustrankaNazivFormated>
    <izvorni_sadrzaj>JASNA PAVLEKOVIĆ društvo s ograničenom odgovornošću za trgovinu</izvorni_sadrzaj>
    <derivirana_varijabla naziv="DomainObject.Predmet.ProtustrankaNazivFormated_1">JASNA PAVLEKOVIĆ društvo s ograničenom odgovornošću za trgovinu</derivirana_varijabla>
  </DomainObject.Predmet.ProtustrankaNazivFormated>
  <DomainObject.Predmet.ProtustrankaNazivFormatedOIB>
    <izvorni_sadrzaj>JASNA PAVLEKOVIĆ društvo s ograničenom odgovornošću za trgovinu, OIB 56988286026</izvorni_sadrzaj>
    <derivirana_varijabla naziv="DomainObject.Predmet.ProtustrankaNazivFormatedOIB_1">JASNA PAVLEKOVIĆ društvo s ograničenom odgovornošću za trgovinu, OIB 56988286026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SJEVERNA HRVATSKA zastupanog po punomoćniku Županijsko državno odvjetništvo u Varaždinu</izvorni_sadrzaj>
    <derivirana_varijabla naziv="DomainObject.Predmet.StrankaFormated_1">  RH MF POREZNA UPRAVA PODRUČNI URED SJEVERNA HRVATSKA zastupanog po punomoćniku Županijsko državno odvjetništvo u Varaždinu</derivirana_varijabla>
  </DomainObject.Predmet.StrankaFormated>
  <DomainObject.Predmet.StrankaFormatedOIB>
    <izvorni_sadrzaj>  RH MF POREZNA UPRAVA PODRUČNI URED SJEVERNA HRVATSKA, OIB 18683136487 zastupanog po punomoćniku Županijsko državno odvjetništvo u Varaždinu</izvorni_sadrzaj>
    <derivirana_varijabla naziv="DomainObject.Predmet.StrankaFormatedOIB_1">  RH MF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 PODRUČNI URED SJEVERNA HRVATSKA, Graberje 1, 42000 Varaždin zastupanog po punomoćniku Županijsko državno odvjetništvo u Varaždinu</izvorni_sadrzaj>
    <derivirana_varijabla naziv="DomainObject.Predmet.StrankaFormatedWithAdress_1"> RH MF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 PODRUČNI URED SJEVERNA HRVATSKA Graberje 1,42000 Varaždin</izvorni_sadrzaj>
    <derivirana_varijabla naziv="DomainObject.Predmet.StrankaWithAdress_1">RH MF POREZNA UPRAVA PODRUČNI URED SJEVERNA HRVATSKA Graberje 1,42000 Varaždin</derivirana_varijabla>
  </DomainObject.Predmet.StrankaWithAdress>
  <DomainObject.Predmet.StrankaWithAdressOIB>
    <izvorni_sadrzaj>RH MF POREZNA UPRAVA PODRUČNI URED SJEVERNA HRVATSKA, OIB 18683136487, Graberje 1,42000 Varaždin</izvorni_sadrzaj>
    <derivirana_varijabla naziv="DomainObject.Predmet.StrankaWithAdressOIB_1">RH MF POREZNA UPRAVA PODRUČNI URED SJEVERNA HRVATSKA, OIB 18683136487, Graberje 1,42000 Varaždin</derivirana_varijabla>
  </DomainObject.Predmet.StrankaWithAdressOIB>
  <DomainObject.Predmet.StrankaNazivFormated>
    <izvorni_sadrzaj>RH MF POREZNA UPRAVA PODRUČNI URED SJEVERNA HRVATSKA</izvorni_sadrzaj>
    <derivirana_varijabla naziv="DomainObject.Predmet.StrankaNazivFormated_1">RH MF POREZNA UPRAVA PODRUČNI URED SJEVERNA HRVATSKA</derivirana_varijabla>
  </DomainObject.Predmet.StrankaNazivFormated>
  <DomainObject.Predmet.StrankaNazivFormatedOIB>
    <izvorni_sadrzaj>RH MF POREZNA UPRAVA PODRUČNI URED SJEVERNA HRVATSKA, OIB 18683136487</izvorni_sadrzaj>
    <derivirana_varijabla naziv="DomainObject.Predmet.StrankaNazivFormatedOIB_1">RH MF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377871.55</izvorni_sadrzaj>
    <derivirana_varijabla naziv="DomainObject.Predmet.TrenutnaVrijednost_1">377871.55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 PODRUČNI URED SJEVERNA HRVATSKA zastupanog po punomoćniku Županijsko državno odvjetništvo u Varaždinu</item>
    </izvorni_sadrzaj>
    <derivirana_varijabla naziv="DomainObject.Predmet.StrankaListFormated_1">
      <item>RH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PODRUČNI URED SJEVERNA HRVATSKA, OIB 18683136487 zastupanog po punomoćniku Županijsko državno odvjetništvo u Varaždinu</item>
    </izvorni_sadrzaj>
    <derivirana_varijabla naziv="DomainObject.Predmet.StrankaListFormatedOIB_1">
      <item>RH MF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PODRUČNI URED SJEVERNA HRVATSKA</item>
    </izvorni_sadrzaj>
    <derivirana_varijabla naziv="DomainObject.Predmet.StrankaListNazivFormated_1">
      <item>RH MF POREZNA UPRAVA PODRUČNI URED SJEVERNA HRVATSKA</item>
    </derivirana_varijabla>
  </DomainObject.Predmet.StrankaListNazivFormated>
  <DomainObject.Predmet.StrankaListNazivFormatedOIB>
    <izvorni_sadrzaj>
      <item>RH MF POREZNA UPRAVA PODRUČNI URED SJEVERNA HRVATSKA, OIB 18683136487</item>
    </izvorni_sadrzaj>
    <derivirana_varijabla naziv="DomainObject.Predmet.StrankaListNazivFormatedOIB_1">
      <item>RH MF POREZNA UPRAVA PODRUČNI URED SJEVERNA HRVATSKA, OIB 18683136487</item>
    </derivirana_varijabla>
  </DomainObject.Predmet.StrankaListNazivFormatedOIB>
  <DomainObject.Predmet.ProtuStrankaListFormated>
    <izvorni_sadrzaj>
      <item>JASNA PAVLEKOVIĆ društvo s ograničenom odgovornošću za trgovinu zastupanog po punomoćniku Željka Krznar</item>
    </izvorni_sadrzaj>
    <derivirana_varijabla naziv="DomainObject.Predmet.ProtuStrankaListFormated_1">
      <item>JASNA PAVLEKOVIĆ društvo s ograničenom odgovornošću za trgovinu zastupanog po punomoćniku Željka Krznar</item>
    </derivirana_varijabla>
  </DomainObject.Predmet.ProtuStrankaListFormated>
  <DomainObject.Predmet.ProtuStrankaListFormatedOIB>
    <izvorni_sadrzaj>
      <item>JASNA PAVLEKOVIĆ društvo s ograničenom odgovornošću za trgovinu, OIB 56988286026 zastupanog po punomoćniku Željka Krznar</item>
    </izvorni_sadrzaj>
    <derivirana_varijabla naziv="DomainObject.Predmet.ProtuStrankaListFormatedOIB_1">
      <item>JASNA PAVLEKOVIĆ društvo s ograničenom odgovornošću za trgovinu, OIB 56988286026 zastupanog po punomoćniku Željka Krznar</item>
    </derivirana_varijabla>
  </DomainObject.Predmet.ProtuStrankaListFormatedOIB>
  <DomainObject.Predmet.ProtuStrankaListFormatedWithAdress>
    <izvorni_sadrzaj>
      <item>JASNA PAVLEKOVIĆ društvo s ograničenom odgovornošću za trgovinu, Trnovec 11, 40000 Trnovec zastupanog po punomoćniku Željka Krznar</item>
    </izvorni_sadrzaj>
    <derivirana_varijabla naziv="DomainObject.Predmet.ProtuStrankaListFormatedWithAdress_1">
      <item>JASNA PAVLEKOVIĆ društvo s ograničenom odgovornošću za trgovinu, Trnovec 11, 40000 Trnovec zastupanog po punomoćniku Željka Krznar</item>
    </derivirana_varijabla>
  </DomainObject.Predmet.ProtuStrankaListFormatedWithAdress>
  <DomainObject.Predmet.ProtuStrankaListFormatedWithAdressOIB>
    <izvorni_sadrzaj>
      <item>JASNA PAVLEKOVIĆ društvo s ograničenom odgovornošću za trgovinu, OIB 56988286026, Trnovec 11, 40000 Trnovec zastupanog po punomoćniku Željka Krznar</item>
    </izvorni_sadrzaj>
    <derivirana_varijabla naziv="DomainObject.Predmet.ProtuStrankaListFormatedWithAdressOIB_1">
      <item>JASNA PAVLEKOVIĆ društvo s ograničenom odgovornošću za trgovinu, OIB 56988286026, Trnovec 11, 40000 Trnovec zastupanog po punomoćniku Željka Krznar</item>
    </derivirana_varijabla>
  </DomainObject.Predmet.ProtuStrankaListFormatedWithAdressOIB>
  <DomainObject.Predmet.ProtuStrankaListNazivFormated>
    <izvorni_sadrzaj>
      <item>JASNA PAVLEKOVIĆ društvo s ograničenom odgovornošću za trgovinu</item>
    </izvorni_sadrzaj>
    <derivirana_varijabla naziv="DomainObject.Predmet.ProtuStrankaListNazivFormated_1">
      <item>JASNA PAVLEKOVIĆ društvo s ograničenom odgovornošću za trgovinu</item>
    </derivirana_varijabla>
  </DomainObject.Predmet.ProtuStrankaListNazivFormated>
  <DomainObject.Predmet.ProtuStrankaListNazivFormatedOIB>
    <izvorni_sadrzaj>
      <item>JASNA PAVLEKOVIĆ društvo s ograničenom odgovornošću za trgovinu, OIB 56988286026</item>
    </izvorni_sadrzaj>
    <derivirana_varijabla naziv="DomainObject.Predmet.ProtuStrankaListNazivFormatedOIB_1">
      <item>JASNA PAVLEKOVIĆ društvo s ograničenom odgovornošću za trgovinu, OIB 56988286026</item>
    </derivirana_varijabla>
  </DomainObject.Predmet.ProtuStrankaListNazivFormatedOIB>
  <DomainObject.Predmet.OstaliListFormated>
    <izvorni_sadrzaj>
      <item>Županijsko državno odvjetništvo u Varaždinu punomoćnik sudionika u postupku RH MF POREZNA UPRAVA PODRUČNI URED SJEVERNA HRVATSKA</item>
      <item>Željka Krznar punomoćnik sudionika u postupku JASNA PAVLEKOVIĆ društvo s ograničenom odgovornošću za trgovinu</item>
      <item>Željko Pavleković</item>
      <item>Lidija Lesar</item>
    </izvorni_sadrzaj>
    <derivirana_varijabla naziv="DomainObject.Predmet.OstaliListFormated_1">
      <item>Županijsko državno odvjetništvo u Varaždinu punomoćnik sudionika u postupku RH MF POREZNA UPRAVA PODRUČNI URED SJEVERNA HRVATSKA</item>
      <item>Željka Krznar punomoćnik sudionika u postupku JASNA PAVLEKOVIĆ društvo s ograničenom odgovornošću za trgovinu</item>
      <item>Željko Pavleković</item>
      <item>Lidija Lesar</item>
    </derivirana_varijabla>
  </DomainObject.Predmet.OstaliListFormated>
  <DomainObject.Predmet.OstaliListFormatedOIB>
    <izvorni_sadrzaj>
      <item>Županijsko državno odvjetništvo u Varaždinu punomoćnik sudionika u postupku RH MF POREZNA UPRAVA PODRUČNI URED SJEVERNA HRVATSKA</item>
      <item>Željka Krznar, OIB 10607646008 punomoćnik sudionika u postupku JASNA PAVLEKOVIĆ društvo s ograničenom odgovornošću za trgovinu</item>
      <item>Željko Pavleković, OIB 50937610232</item>
      <item>Lidija Lesar, OIB 29389899347</item>
    </izvorni_sadrzaj>
    <derivirana_varijabla naziv="DomainObject.Predmet.OstaliListFormatedOIB_1">
      <item>Županijsko državno odvjetništvo u Varaždinu punomoćnik sudionika u postupku RH MF POREZNA UPRAVA PODRUČNI URED SJEVERNA HRVATSKA</item>
      <item>Željka Krznar, OIB 10607646008 punomoćnik sudionika u postupku JASNA PAVLEKOVIĆ društvo s ograničenom odgovornošću za trgovinu</item>
      <item>Željko Pavleković, OIB 50937610232</item>
      <item>Lidija Lesar, OIB 29389899347</item>
    </derivirana_varijabla>
  </DomainObject.Predmet.OstaliListFormatedOIB>
  <DomainObject.Predmet.OstaliListFormatedWithAdress>
    <izvorni_sadrzaj>
      <item>Županijsko državno odvjetništvo u Varaždinu punomoćnik sudionika u postupku RH MF POREZNA UPRAVA PODRUČNI URED SJEVERNA HRVATSKA</item>
      <item>Željka Krznar, Trnovec 27b, 40000 Trnovec punomoćnik sudionika u postupku JASNA PAVLEKOVIĆ društvo s ograničenom odgovornošću za trgovinu</item>
      <item>Željko Pavleković, Trnovec 27b, 40000 Trnovec</item>
      <item>Lidija Lesar, Travnička 26a, 40000 Čakovec</item>
    </izvorni_sadrzaj>
    <derivirana_varijabla naziv="DomainObject.Predmet.OstaliListFormatedWithAdress_1">
      <item>Županijsko državno odvjetništvo u Varaždinu punomoćnik sudionika u postupku RH MF POREZNA UPRAVA PODRUČNI URED SJEVERNA HRVATSKA</item>
      <item>Željka Krznar, Trnovec 27b, 40000 Trnovec punomoćnik sudionika u postupku JASNA PAVLEKOVIĆ društvo s ograničenom odgovornošću za trgovinu</item>
      <item>Željko Pavleković, Trnovec 27b, 40000 Trnovec</item>
      <item>Lidija Lesar, Travnička 26a, 40000 Čakovec</item>
    </derivirana_varijabla>
  </DomainObject.Predmet.OstaliListFormatedWithAdress>
  <DomainObject.Predmet.OstaliListFormatedWithAdressOIB>
    <izvorni_sadrzaj>
      <item>Županijsko državno odvjetništvo u Varaždinu punomoćnik sudionika u postupku RH MF POREZNA UPRAVA PODRUČNI URED SJEVERNA HRVATSKA</item>
      <item>Željka Krznar, OIB 10607646008, Trnovec 27b, 40000 Trnovec punomoćnik sudionika u postupku JASNA PAVLEKOVIĆ društvo s ograničenom odgovornošću za trgovinu</item>
      <item>Željko Pavleković, OIB 50937610232, Trnovec 27b, 40000 Trnovec</item>
      <item>Lidija Lesar, OIB 29389899347, Travnička 26a, 40000 Čakovec</item>
    </izvorni_sadrzaj>
    <derivirana_varijabla naziv="DomainObject.Predmet.OstaliListFormatedWithAdressOIB_1">
      <item>Županijsko državno odvjetništvo u Varaždinu punomoćnik sudionika u postupku RH MF POREZNA UPRAVA PODRUČNI URED SJEVERNA HRVATSKA</item>
      <item>Željka Krznar, OIB 10607646008, Trnovec 27b, 40000 Trnovec punomoćnik sudionika u postupku JASNA PAVLEKOVIĆ društvo s ograničenom odgovornošću za trgovinu</item>
      <item>Željko Pavleković, OIB 50937610232, Trnovec 27b, 40000 Trnovec</item>
      <item>Lidija Lesar, OIB 29389899347, Travnička 26a, 40000 Čakovec</item>
    </derivirana_varijabla>
  </DomainObject.Predmet.OstaliListFormatedWithAdressOIB>
  <DomainObject.Predmet.OstaliListNazivFormated>
    <izvorni_sadrzaj>
      <item>Županijsko državno odvjetništvo u Varaždinu</item>
      <item>Željka Krznar</item>
      <item>Željko Pavleković</item>
      <item>Lidija Lesar</item>
    </izvorni_sadrzaj>
    <derivirana_varijabla naziv="DomainObject.Predmet.OstaliListNazivFormated_1">
      <item>Županijsko državno odvjetništvo u Varaždinu</item>
      <item>Željka Krznar</item>
      <item>Željko Pavleković</item>
      <item>Lidija Lesar</item>
    </derivirana_varijabla>
  </DomainObject.Predmet.OstaliListNazivFormated>
  <DomainObject.Predmet.OstaliListNazivFormatedOIB>
    <izvorni_sadrzaj>
      <item>Županijsko državno odvjetništvo u Varaždinu</item>
      <item>Željka Krznar, OIB 10607646008</item>
      <item>Željko Pavleković, OIB 50937610232</item>
      <item>Lidija Lesar, OIB 29389899347</item>
    </izvorni_sadrzaj>
    <derivirana_varijabla naziv="DomainObject.Predmet.OstaliListNazivFormatedOIB_1">
      <item>Županijsko državno odvjetništvo u Varaždinu</item>
      <item>Željka Krznar, OIB 10607646008</item>
      <item>Željko Pavleković, OIB 50937610232</item>
      <item>Lidija Lesar, OIB 29389899347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St-723/2016-20</izvorni_sadrzaj>
    <derivirana_varijabla naziv="DomainObject.PoslovniBrojDokumenta_1">St-723/2016-20</derivirana_varijabla>
  </DomainObject.PoslovniBrojDokumenta>
  <DomainObject.Predmet.StrankaIDrugi>
    <izvorni_sadrzaj>RH MF POREZNA UPRAVA PODRUČNI URED SJEVERNA HRVATSKA</izvorni_sadrzaj>
    <derivirana_varijabla naziv="DomainObject.Predmet.StrankaIDrugi_1">RH MF POREZNA UPRAVA PODRUČNI URED SJEVERNA HRVATSKA</derivirana_varijabla>
  </DomainObject.Predmet.StrankaIDrugi>
  <DomainObject.Predmet.ProtustrankaIDrugi>
    <izvorni_sadrzaj>JASNA PAVLEKOVIĆ društvo s ograničenom odgovornošću za trgovinu</izvorni_sadrzaj>
    <derivirana_varijabla naziv="DomainObject.Predmet.ProtustrankaIDrugi_1">JASNA PAVLEKOVIĆ društvo s ograničenom odgovornošću za trgovinu</derivirana_varijabla>
  </DomainObject.Predmet.ProtustrankaIDrugi>
  <DomainObject.Predmet.StrankaIDrugiAdressOIB>
    <izvorni_sadrzaj>RH MF POREZNA UPRAVA PODRUČNI URED SJEVERNA HRVATSKA, OIB 18683136487, Graberje 1, 42000 Varaždin</izvorni_sadrzaj>
    <derivirana_varijabla naziv="DomainObject.Predmet.StrankaIDrugiAdressOIB_1">RH MF POREZNA UPRAVA PODRUČNI URED SJEVERNA HRVATSKA, OIB 18683136487, Graberje 1, 42000 Varaždin</derivirana_varijabla>
  </DomainObject.Predmet.StrankaIDrugiAdressOIB>
  <DomainObject.Predmet.ProtustrankaIDrugiAdressOIB>
    <izvorni_sadrzaj>JASNA PAVLEKOVIĆ društvo s ograničenom odgovornošću za trgovinu, OIB 56988286026, Trnovec 11, 40000 Trnovec</izvorni_sadrzaj>
    <derivirana_varijabla naziv="DomainObject.Predmet.ProtustrankaIDrugiAdressOIB_1">JASNA PAVLEKOVIĆ društvo s ograničenom odgovornošću za trgovinu, OIB 56988286026, Trnovec 11, 40000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PAVLEKOVIĆ društvo s ograničenom odgovornošću za trgovinu</item>
      <item>Županijsko državno odvjetništvo u Varaždinu</item>
      <item>RH MF POREZNA UPRAVA PODRUČNI URED SJEVERNA HRVATSKA</item>
      <item>Željka Krznar</item>
      <item>Željko Pavleković</item>
      <item>Lidija Lesar</item>
    </izvorni_sadrzaj>
    <derivirana_varijabla naziv="DomainObject.Predmet.SudioniciListNaziv_1">
      <item>JASNA PAVLEKOVIĆ društvo s ograničenom odgovornošću za trgovinu</item>
      <item>Županijsko državno odvjetništvo u Varaždinu</item>
      <item>RH MF POREZNA UPRAVA PODRUČNI URED SJEVERNA HRVATSKA</item>
      <item>Željka Krznar</item>
      <item>Željko Pavleković</item>
      <item>Lidija Lesar</item>
    </derivirana_varijabla>
  </DomainObject.Predmet.SudioniciListNaziv>
  <DomainObject.Predmet.SudioniciListAdressOIB>
    <izvorni_sadrzaj>
      <item>JASNA PAVLEKOVIĆ društvo s ograničenom odgovornošću za trgovinu, OIB 56988286026, Trnovec 11,40000 Trnovec</item>
      <item>Županijsko državno odvjetništvo u Varaždinu</item>
      <item>RH MF POREZNA UPRAVA PODRUČNI URED SJEVERNA HRVATSKA, OIB 18683136487, Graberje 1,42000 Varaždin</item>
      <item>Željka Krznar, OIB 10607646008, Trnovec 27b,40000 Trnovec</item>
      <item>Željko Pavleković, OIB 50937610232, Trnovec 27b,40000 Trnovec</item>
      <item>Lidija Lesar, OIB 29389899347, Travnička 26a,40000 Čakovec</item>
    </izvorni_sadrzaj>
    <derivirana_varijabla naziv="DomainObject.Predmet.SudioniciListAdressOIB_1">
      <item>JASNA PAVLEKOVIĆ društvo s ograničenom odgovornošću za trgovinu, OIB 56988286026, Trnovec 11,40000 Trnovec</item>
      <item>Županijsko državno odvjetništvo u Varaždinu</item>
      <item>RH MF POREZNA UPRAVA PODRUČNI URED SJEVERNA HRVATSKA, OIB 18683136487, Graberje 1,42000 Varaždin</item>
      <item>Željka Krznar, OIB 10607646008, Trnovec 27b,40000 Trnovec</item>
      <item>Željko Pavleković, OIB 50937610232, Trnovec 27b,40000 Trnovec</item>
      <item>Lidija Lesar,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33064-F4A4-4CD2-B8C9-BFF35990CE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1251</properties:Characters>
  <properties:Lines>50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2017-03-15T13:36:00Z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St-723/2016-20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