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ff5f" w14:paraId="2ebff5f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31684A">
        <w:t>4</w:t>
      </w:r>
      <w:r w:rsidR="00C9293C">
        <w:t>/</w:t>
      </w:r>
      <w:r w:rsidR="00CB4934">
        <w:t>20</w:t>
      </w:r>
      <w:r w:rsidR="00E34EFC">
        <w:t>1</w:t>
      </w:r>
      <w:r w:rsidR="009D3CD2">
        <w:t>6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31684A">
        <w:t xml:space="preserve">Igor Antunović </w:t>
      </w:r>
      <w:r w:rsidR="00D47921">
        <w:t xml:space="preserve">iz </w:t>
      </w:r>
      <w:r w:rsidR="0031684A">
        <w:t>Grebaštice</w:t>
      </w:r>
      <w:r w:rsidR="00D47921">
        <w:t xml:space="preserve">, </w:t>
      </w:r>
      <w:r w:rsidR="0031684A">
        <w:t>Grebaštica donja 120A</w:t>
      </w:r>
      <w:r w:rsidR="009D3CD2">
        <w:t>, OIB:</w:t>
      </w:r>
      <w:r w:rsidR="0031684A">
        <w:t>47856079065</w:t>
      </w:r>
      <w:r w:rsidR="009D3CD2">
        <w:t xml:space="preserve">, za otvaranje postupka stečaja potrošača, </w:t>
      </w:r>
      <w:r w:rsidR="00D47921">
        <w:t>1</w:t>
      </w:r>
      <w:r w:rsidR="0031684A">
        <w:t>4</w:t>
      </w:r>
      <w:r w:rsidR="009D3CD2">
        <w:t xml:space="preserve">. </w:t>
      </w:r>
      <w:r w:rsidR="00D47921">
        <w:t>listopada</w:t>
      </w:r>
      <w:r w:rsidR="009D3CD2">
        <w:t xml:space="preserve"> 2016.g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F05C18" w:rsidR="009566A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F05C18">
        <w:rPr>
          <w:b/>
        </w:rPr>
        <w:t>15</w:t>
      </w:r>
      <w:r w:rsidR="009D3CD2">
        <w:rPr>
          <w:b/>
        </w:rPr>
        <w:t xml:space="preserve">. </w:t>
      </w:r>
      <w:r w:rsidR="00D47921">
        <w:rPr>
          <w:b/>
        </w:rPr>
        <w:t>prosinca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>
        <w:rPr>
          <w:b/>
        </w:rPr>
        <w:t>6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31684A">
        <w:rPr>
          <w:b/>
        </w:rPr>
        <w:t>11</w:t>
      </w:r>
      <w:r w:rsidR="009566A2">
        <w:rPr>
          <w:b/>
        </w:rPr>
        <w:t>,</w:t>
      </w:r>
      <w:r w:rsidR="00893F68">
        <w:rPr>
          <w:b/>
        </w:rPr>
        <w:t>0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9566A2">
        <w:t>.</w:t>
      </w:r>
    </w:p>
    <w:p w:rsidRDefault="009D3CD2" w:rsidP="009566A2" w:rsidR="009D3CD2">
      <w:pPr>
        <w:jc w:val="center"/>
      </w:pPr>
    </w:p>
    <w:p w:rsidRDefault="009D3CD2" w:rsidP="009D3CD2" w:rsidR="009D3CD2">
      <w:pPr>
        <w:jc w:val="both"/>
      </w:pPr>
      <w:r>
        <w:t>te se na isto pozivaju:</w:t>
      </w:r>
    </w:p>
    <w:p w:rsidRDefault="009D3CD2" w:rsidP="009D3CD2" w:rsidR="009D3CD2">
      <w:pPr>
        <w:jc w:val="both"/>
      </w:pPr>
    </w:p>
    <w:p w:rsidRDefault="00EE2554" w:rsidP="001865F5" w:rsidR="0031684A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31684A">
        <w:t>Igor Antunović iz Grebaštice, Grebaštica donja 120A, OIB:47856079065</w:t>
      </w:r>
    </w:p>
    <w:p w:rsidRDefault="0031684A" w:rsidP="0031684A" w:rsidR="0031684A">
      <w:pPr>
        <w:pStyle w:val="Odlomakpopisa"/>
        <w:jc w:val="both"/>
      </w:pPr>
    </w:p>
    <w:p w:rsidRDefault="0031684A" w:rsidP="001865F5" w:rsidR="0031684A">
      <w:pPr>
        <w:pStyle w:val="Odlomakpopisa"/>
        <w:numPr>
          <w:ilvl w:val="0"/>
          <w:numId w:val="7"/>
        </w:numPr>
        <w:jc w:val="both"/>
      </w:pPr>
      <w:r>
        <w:t xml:space="preserve">vjerovnik OTP banka d.d., </w:t>
      </w:r>
      <w:r w:rsidR="00AD19F2">
        <w:t xml:space="preserve">Domovinskog rata 3, Zadar, </w:t>
      </w:r>
      <w:r w:rsidR="00760229">
        <w:t>OIB:52508873833</w:t>
      </w:r>
    </w:p>
    <w:p w:rsidRDefault="0031684A" w:rsidP="001865F5" w:rsidR="0031684A">
      <w:pPr>
        <w:pStyle w:val="Odlomakpopisa"/>
        <w:numPr>
          <w:ilvl w:val="0"/>
          <w:numId w:val="7"/>
        </w:numPr>
        <w:jc w:val="both"/>
      </w:pPr>
      <w:r>
        <w:t>vjerovnik Erste&amp;steiermarkische bank d.d.</w:t>
      </w:r>
      <w:r w:rsidR="00760229">
        <w:t xml:space="preserve">, </w:t>
      </w:r>
      <w:r w:rsidR="00A83E85">
        <w:t>Jadranski trg 3A, R</w:t>
      </w:r>
      <w:r w:rsidR="00AD19F2">
        <w:t xml:space="preserve">ijeka, </w:t>
      </w:r>
      <w:r w:rsidR="00760229">
        <w:t>OIB:23057039320</w:t>
      </w:r>
    </w:p>
    <w:p w:rsidRDefault="0031684A" w:rsidP="0031684A" w:rsidR="0031684A">
      <w:pPr>
        <w:pStyle w:val="Odlomakpopisa"/>
        <w:numPr>
          <w:ilvl w:val="0"/>
          <w:numId w:val="7"/>
        </w:numPr>
        <w:jc w:val="both"/>
      </w:pPr>
      <w:r>
        <w:t xml:space="preserve">vjerovnik HYPO ALPE-ADRIA-BANK </w:t>
      </w:r>
      <w:r w:rsidR="00760229">
        <w:t>, OIB:14036333877</w:t>
      </w:r>
      <w:r w:rsidR="00AD19F2">
        <w:t xml:space="preserve"> (sada Addiko banka)</w:t>
      </w:r>
      <w:r w:rsidR="00A83E85">
        <w:t>, Slavonska avenija 6, Zagreb</w:t>
      </w:r>
    </w:p>
    <w:p w:rsidRDefault="00D47921" w:rsidP="00D47921" w:rsidR="00D47921">
      <w:pPr>
        <w:pStyle w:val="Odlomakpopisa"/>
        <w:numPr>
          <w:ilvl w:val="0"/>
          <w:numId w:val="7"/>
        </w:numPr>
        <w:jc w:val="both"/>
      </w:pPr>
      <w:r>
        <w:t>vjerovnik HT d.d., Zagreb, R.F. Mihanovića 9,</w:t>
      </w:r>
      <w:r w:rsidR="00CB4934">
        <w:t xml:space="preserve"> OIB:81793146560</w:t>
      </w:r>
    </w:p>
    <w:p w:rsidRDefault="001863C1" w:rsidP="00D47921" w:rsidR="00893F68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31684A">
        <w:t>PBZ card d.o.o.</w:t>
      </w:r>
      <w:r w:rsidR="00893F68">
        <w:t xml:space="preserve">, </w:t>
      </w:r>
      <w:r w:rsidR="00A83E85">
        <w:t xml:space="preserve">Radnička cesta 44, Zagreb, </w:t>
      </w:r>
      <w:r w:rsidR="00893F68">
        <w:t>OIB:</w:t>
      </w:r>
      <w:r w:rsidR="00760229">
        <w:t>28495895537</w:t>
      </w:r>
    </w:p>
    <w:p w:rsidRDefault="001863C1" w:rsidP="00D47921" w:rsidR="001863C1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31684A">
        <w:t>ERSTE CARD CLUB d.o.o.</w:t>
      </w:r>
      <w:r>
        <w:t xml:space="preserve">, </w:t>
      </w:r>
      <w:r w:rsidR="00AD19F2">
        <w:t xml:space="preserve">Praška 5, Zagreb, </w:t>
      </w:r>
      <w:r>
        <w:t>OIB:</w:t>
      </w:r>
      <w:r w:rsidR="00760229">
        <w:t>85941596441</w:t>
      </w:r>
    </w:p>
    <w:p w:rsidRDefault="001863C1" w:rsidP="00D47921" w:rsidR="001863C1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31684A">
        <w:t>EOS MATRIX d.o.o.,</w:t>
      </w:r>
      <w:r>
        <w:t xml:space="preserve"> </w:t>
      </w:r>
      <w:r w:rsidR="00AD19F2">
        <w:t xml:space="preserve">Zagreb, Horvatova 82, </w:t>
      </w:r>
      <w:r>
        <w:t>OIB:</w:t>
      </w:r>
      <w:r w:rsidR="00760229">
        <w:t>76674680107</w:t>
      </w:r>
    </w:p>
    <w:p w:rsidRDefault="005B1E85" w:rsidP="009D3CD2" w:rsidR="005B1E85">
      <w:pPr>
        <w:pStyle w:val="Odlomakpopisa"/>
        <w:numPr>
          <w:ilvl w:val="0"/>
          <w:numId w:val="7"/>
        </w:numPr>
        <w:jc w:val="both"/>
      </w:pPr>
      <w:r>
        <w:t xml:space="preserve">vjerovnik FINANCIJSKA AGENCIJA, </w:t>
      </w:r>
      <w:r w:rsidR="00AF6AE0">
        <w:t>Zagreb, Ulica grada Vukovara 70,</w:t>
      </w:r>
      <w:r w:rsidR="00CB4934">
        <w:t xml:space="preserve"> OIB:85821130368</w:t>
      </w:r>
    </w:p>
    <w:p w:rsidRDefault="00AF6AE0" w:rsidP="00AF6AE0" w:rsidR="00AF6AE0">
      <w:pPr>
        <w:pStyle w:val="Odlomakpopisa"/>
        <w:jc w:val="both"/>
      </w:pPr>
    </w:p>
    <w:p w:rsidRDefault="00AF6AE0" w:rsidP="009D3CD2" w:rsidR="00B40156">
      <w:pPr>
        <w:pStyle w:val="Odlomakpopisa"/>
        <w:numPr>
          <w:ilvl w:val="0"/>
          <w:numId w:val="7"/>
        </w:numPr>
        <w:jc w:val="both"/>
      </w:pPr>
      <w:r>
        <w:t xml:space="preserve">posrednik FINANCIJSKA AGENCIJA, Poslovnica </w:t>
      </w:r>
      <w:r w:rsidR="00764B1C">
        <w:t>Šibenik</w:t>
      </w:r>
      <w:r>
        <w:t>.</w:t>
      </w:r>
    </w:p>
    <w:p w:rsidRDefault="005B1E85" w:rsidP="005B1E85" w:rsidR="005B1E85">
      <w:pPr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 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 48. st.2. ZSP-a)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ZSP).</w:t>
      </w:r>
    </w:p>
    <w:p w:rsidRDefault="00BD018A" w:rsidP="005B1E85" w:rsidR="00BD018A">
      <w:pPr>
        <w:ind w:firstLine="708"/>
        <w:jc w:val="both"/>
      </w:pPr>
    </w:p>
    <w:p w:rsidRDefault="00BD018A" w:rsidP="00B40156" w:rsidR="005B1E85">
      <w:pPr>
        <w:ind w:firstLine="708"/>
        <w:jc w:val="both"/>
      </w:pPr>
      <w:r>
        <w:t xml:space="preserve">V. Poziva se potrošač </w:t>
      </w:r>
      <w:r w:rsidR="0031684A">
        <w:t>Igor Antunović</w:t>
      </w:r>
      <w:r w:rsidR="00764B1C">
        <w:t xml:space="preserve"> da u roku od 30 dana od ob</w:t>
      </w:r>
      <w:r>
        <w:t>j</w:t>
      </w:r>
      <w:r w:rsidR="00764B1C">
        <w:t>a</w:t>
      </w:r>
      <w:r>
        <w:t xml:space="preserve">ve ovog poziva na mrežnoj stranici e-oglasna ploča sudova uplati predujam za troškove postupka stečaja potrošača u iznosu od </w:t>
      </w:r>
      <w:r w:rsidR="00B1217E">
        <w:t>2</w:t>
      </w:r>
      <w:r>
        <w:t>.</w:t>
      </w:r>
      <w:r w:rsidR="00B1217E">
        <w:t>0</w:t>
      </w:r>
      <w:r>
        <w:t>00,00 kn (</w:t>
      </w:r>
      <w:r w:rsidR="00B1217E">
        <w:t>dvije</w:t>
      </w:r>
      <w:r w:rsidR="00764B1C">
        <w:t>tisuć</w:t>
      </w:r>
      <w:r w:rsidR="00B1217E">
        <w:t>e</w:t>
      </w:r>
      <w:r w:rsidR="00764B1C">
        <w:t xml:space="preserve"> </w:t>
      </w:r>
      <w:r>
        <w:t xml:space="preserve">kuna) na žiro račun ovog suda broj: </w:t>
      </w:r>
      <w:r w:rsidR="00B40156" w:rsidRPr="00B40156">
        <w:t>HR</w:t>
      </w:r>
      <w:r w:rsidR="00B1217E">
        <w:t>4023900011300001202</w:t>
      </w:r>
      <w:r w:rsidR="00B40156">
        <w:rPr>
          <w:b/>
        </w:rPr>
        <w:t xml:space="preserve"> </w:t>
      </w:r>
      <w:r w:rsidR="00B40156">
        <w:t xml:space="preserve">s pozivom na broj </w:t>
      </w:r>
      <w:r w:rsidR="00B1217E">
        <w:t>HR05</w:t>
      </w:r>
      <w:r w:rsidR="00F05C18">
        <w:t xml:space="preserve"> </w:t>
      </w:r>
      <w:r w:rsidR="00B1217E">
        <w:t>1</w:t>
      </w:r>
      <w:r w:rsidR="00F05C18">
        <w:t>007</w:t>
      </w:r>
      <w:r w:rsidR="001863C1">
        <w:t>-</w:t>
      </w:r>
      <w:r w:rsidR="0031684A">
        <w:t>4</w:t>
      </w:r>
      <w:r w:rsidR="00B1217E">
        <w:t>-160</w:t>
      </w:r>
      <w:r w:rsidR="00AF6AE0">
        <w:t>.</w:t>
      </w:r>
    </w:p>
    <w:p w:rsidRDefault="00764B1C" w:rsidP="009566A2" w:rsidR="00764B1C">
      <w:pPr>
        <w:jc w:val="both"/>
      </w:pPr>
    </w:p>
    <w:p w:rsidRDefault="00A83E85" w:rsidP="009566A2" w:rsidR="00A83E85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B40156">
        <w:t>1</w:t>
      </w:r>
      <w:r w:rsidR="0031684A">
        <w:t>4</w:t>
      </w:r>
      <w:r w:rsidR="009566A2">
        <w:t xml:space="preserve">. </w:t>
      </w:r>
      <w:r w:rsidR="00764B1C">
        <w:t>listopada</w:t>
      </w:r>
      <w:r w:rsidR="001329AB">
        <w:t xml:space="preserve"> </w:t>
      </w:r>
      <w:r w:rsidR="009566A2">
        <w:t>20</w:t>
      </w:r>
      <w:r w:rsidR="00E34EFC">
        <w:t>1</w:t>
      </w:r>
      <w:r>
        <w:t>6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AF6AE0">
        <w:t>lanom ispunjenja obveza (čl. 48. st. 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stranici e-oglasna ploča sudova (čl. 25. st. 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F0F" w:rsidR="00307F0F">
      <w:r>
        <w:separator/>
      </w:r>
    </w:p>
  </w:endnote>
  <w:endnote w:id="0" w:type="continuationSeparator">
    <w:p w:rsidRDefault="00307F0F" w:rsidR="00307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F0F" w:rsidR="00307F0F">
      <w:r>
        <w:separator/>
      </w:r>
    </w:p>
  </w:footnote>
  <w:footnote w:id="0" w:type="continuationSeparator">
    <w:p w:rsidRDefault="00307F0F" w:rsidR="00307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B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31684A">
      <w:t>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9557A"/>
    <w:rsid w:val="001178EC"/>
    <w:rsid w:val="001329AB"/>
    <w:rsid w:val="00136DCF"/>
    <w:rsid w:val="00151023"/>
    <w:rsid w:val="00154EDB"/>
    <w:rsid w:val="001710CC"/>
    <w:rsid w:val="001863C1"/>
    <w:rsid w:val="001B7C3B"/>
    <w:rsid w:val="002326E9"/>
    <w:rsid w:val="0026156A"/>
    <w:rsid w:val="002C7D7F"/>
    <w:rsid w:val="002D15D1"/>
    <w:rsid w:val="002D74B3"/>
    <w:rsid w:val="00305CA6"/>
    <w:rsid w:val="00307F0F"/>
    <w:rsid w:val="0031684A"/>
    <w:rsid w:val="00344D8F"/>
    <w:rsid w:val="003D17BA"/>
    <w:rsid w:val="0042288A"/>
    <w:rsid w:val="00453C35"/>
    <w:rsid w:val="004734CC"/>
    <w:rsid w:val="004E28E6"/>
    <w:rsid w:val="00510AD4"/>
    <w:rsid w:val="005624E7"/>
    <w:rsid w:val="005B1E85"/>
    <w:rsid w:val="005C5B01"/>
    <w:rsid w:val="00616D47"/>
    <w:rsid w:val="00655471"/>
    <w:rsid w:val="006626FF"/>
    <w:rsid w:val="00663CA8"/>
    <w:rsid w:val="00695EDE"/>
    <w:rsid w:val="006D15E9"/>
    <w:rsid w:val="007317A3"/>
    <w:rsid w:val="00760229"/>
    <w:rsid w:val="00764B1C"/>
    <w:rsid w:val="00773FC7"/>
    <w:rsid w:val="007B0FEE"/>
    <w:rsid w:val="007E41D5"/>
    <w:rsid w:val="00855D28"/>
    <w:rsid w:val="00893F68"/>
    <w:rsid w:val="00913843"/>
    <w:rsid w:val="009566A2"/>
    <w:rsid w:val="00966B9D"/>
    <w:rsid w:val="009D3CD2"/>
    <w:rsid w:val="00A318D5"/>
    <w:rsid w:val="00A538B5"/>
    <w:rsid w:val="00A83E85"/>
    <w:rsid w:val="00AD19F2"/>
    <w:rsid w:val="00AF6AE0"/>
    <w:rsid w:val="00B1217E"/>
    <w:rsid w:val="00B40156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1E62"/>
    <w:rsid w:val="00D25B55"/>
    <w:rsid w:val="00D47921"/>
    <w:rsid w:val="00D92CA8"/>
    <w:rsid w:val="00D943D2"/>
    <w:rsid w:val="00E34EFC"/>
    <w:rsid w:val="00E42AC2"/>
    <w:rsid w:val="00E46C32"/>
    <w:rsid w:val="00E60C6B"/>
    <w:rsid w:val="00E735C8"/>
    <w:rsid w:val="00EC5262"/>
    <w:rsid w:val="00EE2554"/>
    <w:rsid w:val="00F05C18"/>
    <w:rsid w:val="00F13B62"/>
    <w:rsid w:val="00F45669"/>
    <w:rsid w:val="00F5159D"/>
    <w:rsid w:val="00F540E1"/>
    <w:rsid w:val="00F5649F"/>
    <w:rsid w:val="00FC580E"/>
    <w:rsid w:val="00FD6492"/>
    <w:rsid w:val="00FF2E65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Sp-4/2016-2</izvorni_sadrzaj>
    <derivirana_varijabla naziv="DomainObject.Oznaka_1">Sp-4/2016-2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Antunović</izvorni_sadrzaj>
    <derivirana_varijabla naziv="DomainObject.Predmet.StrankaFormated_1">  Igor Antunović</derivirana_varijabla>
  </DomainObject.Predmet.StrankaFormated>
  <DomainObject.Predmet.StrankaFormatedOIB>
    <izvorni_sadrzaj>  Igor Antunović, OIB 47856079065</izvorni_sadrzaj>
    <derivirana_varijabla naziv="DomainObject.Predmet.StrankaFormatedOIB_1">  Igor Antunović, OIB 47856079065</derivirana_varijabla>
  </DomainObject.Predmet.StrankaFormatedOIB>
  <DomainObject.Predmet.StrankaFormatedWithAdress>
    <izvorni_sadrzaj> Igor Antunović, Grebaštica Donja 120a, 22000 Grebaštica</izvorni_sadrzaj>
    <derivirana_varijabla naziv="DomainObject.Predmet.StrankaFormatedWithAdress_1"> Igor Antunović, Grebaštica Donja 120a, 22000 Grebaštica</derivirana_varijabla>
  </DomainObject.Predmet.StrankaFormatedWithAdress>
  <DomainObject.Predmet.StrankaFormatedWithAdressOIB>
    <izvorni_sadrzaj> Igor Antunović, OIB 47856079065, Grebaštica Donja 120a, 22000 Grebaštica</izvorni_sadrzaj>
    <derivirana_varijabla naziv="DomainObject.Predmet.StrankaFormatedWithAdressOIB_1"> Igor Antunović, OIB 47856079065, Grebaštica Donja 120a, 22000 Grebaštica</derivirana_varijabla>
  </DomainObject.Predmet.StrankaFormatedWithAdressOIB>
  <DomainObject.Predmet.StrankaWithAdress>
    <izvorni_sadrzaj>Igor Antunović Grebaštica Donja 120a,22000 Grebaštica</izvorni_sadrzaj>
    <derivirana_varijabla naziv="DomainObject.Predmet.StrankaWithAdress_1">Igor Antunović Grebaštica Donja 120a,22000 Grebaštica</derivirana_varijabla>
  </DomainObject.Predmet.StrankaWithAdress>
  <DomainObject.Predmet.StrankaWithAdressOIB>
    <izvorni_sadrzaj>Igor Antunović, OIB 47856079065, Grebaštica Donja 120a,22000 Grebaštica</izvorni_sadrzaj>
    <derivirana_varijabla naziv="DomainObject.Predmet.StrankaWithAdressOIB_1">Igor Antunović, OIB 47856079065, Grebaštica Donja 120a,22000 Grebaštica</derivirana_varijabla>
  </DomainObject.Predmet.StrankaWithAdressOIB>
  <DomainObject.Predmet.StrankaNazivFormated>
    <izvorni_sadrzaj>Igor Antunović</izvorni_sadrzaj>
    <derivirana_varijabla naziv="DomainObject.Predmet.StrankaNazivFormated_1">Igor Antunović</derivirana_varijabla>
  </DomainObject.Predmet.StrankaNazivFormated>
  <DomainObject.Predmet.StrankaNazivFormatedOIB>
    <izvorni_sadrzaj>Igor Antunović, OIB 47856079065</izvorni_sadrzaj>
    <derivirana_varijabla naziv="DomainObject.Predmet.StrankaNazivFormatedOIB_1">Igor Antunović, OIB 47856079065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Igor Antunović</item>
    </izvorni_sadrzaj>
    <derivirana_varijabla naziv="DomainObject.Predmet.StrankaListFormated_1">
      <item>Igor Antunović</item>
    </derivirana_varijabla>
  </DomainObject.Predmet.StrankaListFormated>
  <DomainObject.Predmet.StrankaListFormatedOIB>
    <izvorni_sadrzaj>
      <item>Igor Antunović, OIB 47856079065</item>
    </izvorni_sadrzaj>
    <derivirana_varijabla naziv="DomainObject.Predmet.StrankaListFormatedOIB_1">
      <item>Igor Antunović, OIB 47856079065</item>
    </derivirana_varijabla>
  </DomainObject.Predmet.StrankaListFormatedOIB>
  <DomainObject.Predmet.StrankaListFormatedWithAdress>
    <izvorni_sadrzaj>
      <item>Igor Antunović, Grebaštica Donja 120a, 22000 Grebaštica</item>
    </izvorni_sadrzaj>
    <derivirana_varijabla naziv="DomainObject.Predmet.StrankaListFormatedWithAdress_1">
      <item>Igor Antunović, Grebaštica Donja 120a, 22000 Grebaštica</item>
    </derivirana_varijabla>
  </DomainObject.Predmet.StrankaListFormatedWithAdress>
  <DomainObject.Predmet.StrankaListFormatedWithAdressOIB>
    <izvorni_sadrzaj>
      <item>Igor Antunović, OIB 47856079065, Grebaštica Donja 120a, 22000 Grebaštica</item>
    </izvorni_sadrzaj>
    <derivirana_varijabla naziv="DomainObject.Predmet.StrankaListFormatedWithAdressOIB_1">
      <item>Igor Antunović, OIB 47856079065, Grebaštica Donja 120a, 22000 Grebaštica</item>
    </derivirana_varijabla>
  </DomainObject.Predmet.StrankaListFormatedWithAdressOIB>
  <DomainObject.Predmet.StrankaListNazivFormated>
    <izvorni_sadrzaj>
      <item>Igor Antunović</item>
    </izvorni_sadrzaj>
    <derivirana_varijabla naziv="DomainObject.Predmet.StrankaListNazivFormated_1">
      <item>Igor Antunović</item>
    </derivirana_varijabla>
  </DomainObject.Predmet.StrankaListNazivFormated>
  <DomainObject.Predmet.StrankaListNazivFormatedOIB>
    <izvorni_sadrzaj>
      <item>Igor Antunović, OIB 47856079065</item>
    </izvorni_sadrzaj>
    <derivirana_varijabla naziv="DomainObject.Predmet.StrankaListNazivFormatedOIB_1">
      <item>Igor Antunović, OIB 47856079065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Sp-4/2016-2</izvorni_sadrzaj>
    <derivirana_varijabla naziv="DomainObject.PoslovniBrojDokumenta_1">Sp-4/2016-2</derivirana_varijabla>
  </DomainObject.PoslovniBrojDokumenta>
  <DomainObject.Predmet.StrankaIDrugi>
    <izvorni_sadrzaj>Igor Antunović</izvorni_sadrzaj>
    <derivirana_varijabla naziv="DomainObject.Predmet.StrankaIDrugi_1">Igor Antunović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Antunović, OIB 47856079065, Grebaštica Donja 120a, 22000 Grebaštica</izvorni_sadrzaj>
    <derivirana_varijabla naziv="DomainObject.Predmet.StrankaIDrugiAdressOIB_1">Igor Antunović, OIB 47856079065, Grebaštica Donja 120a, 22000 Grebaštica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Antunović</item>
    </izvorni_sadrzaj>
    <derivirana_varijabla naziv="DomainObject.Predmet.SudioniciListNaziv_1">
      <item>Igor Antunović</item>
    </derivirana_varijabla>
  </DomainObject.Predmet.SudioniciListNaziv>
  <DomainObject.Predmet.SudioniciListAdressOIB>
    <izvorni_sadrzaj>
      <item>Igor Antunović, OIB 47856079065, Grebaštica Donja 120a,22000 Grebaštica</item>
    </izvorni_sadrzaj>
    <derivirana_varijabla naziv="DomainObject.Predmet.SudioniciListAdressOIB_1">
      <item>Igor Antunović, OIB 47856079065, Grebaštica Donja 120a,22000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47856079065</item>
    </izvorni_sadrzaj>
    <derivirana_varijabla naziv="DomainObject.Predmet.SudioniciListNazivOIB_1">
      <item>, OIB 47856079065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A134A-4EA0-4204-A7FD-58601F809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570</properties:Words>
  <properties:Characters>3208</properties:Characters>
  <properties:Lines>96</properties:Lines>
  <properties:Paragraphs>36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2016-10-13T12:31:00Z</dcterms:created>
  <dc:creator>RH - TDU</dc:creator>
  <cp:lastModifiedBy>Ana Kević Brakus</cp:lastModifiedBy>
  <cp:lastPrinted>2016-10-14T09:13:00Z</cp:lastPrinted>
  <dcterms:modified xmlns:xsi="http://www.w3.org/2001/XMLSchema-instance" xsi:type="dcterms:W3CDTF">2016-10-14T12:00:00Z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Sp-4/2016-2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