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64ff" w14:paraId="7f464ff" w:rsidRDefault="00E90467" w:rsidR="00E90467" w:rsidRPr="00190E50">
      <w:pPr>
        <w15:collapsed w:val="false"/>
        <w:rPr>
          <w:sz w:val="22"/>
          <w:szCs w:val="22"/>
        </w:rPr>
      </w:pPr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750F1E">
        <w:rPr>
          <w:sz w:val="22"/>
          <w:szCs w:val="22"/>
        </w:rPr>
        <w:t>2725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750F1E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8F3547">
        <w:rPr>
          <w:sz w:val="22"/>
          <w:szCs w:val="22"/>
        </w:rPr>
        <w:t xml:space="preserve"> Energy-sport jednostavno društvo s ograničenom odgovornošću za usluge</w:t>
      </w:r>
      <w:r w:rsidR="00750F1E" w:rsidRPr="00750F1E">
        <w:rPr>
          <w:sz w:val="22"/>
          <w:szCs w:val="22"/>
        </w:rPr>
        <w:t xml:space="preserve">, </w:t>
      </w:r>
      <w:r w:rsidR="00B42E44">
        <w:rPr>
          <w:sz w:val="22"/>
          <w:szCs w:val="22"/>
        </w:rPr>
        <w:t>Zagreb, Ilica 190</w:t>
      </w:r>
      <w:r w:rsidR="008F3547">
        <w:rPr>
          <w:sz w:val="22"/>
          <w:szCs w:val="22"/>
        </w:rPr>
        <w:t>, OIB: 96795355995, dana 17</w:t>
      </w:r>
      <w:r w:rsidR="00750F1E" w:rsidRPr="00750F1E">
        <w:rPr>
          <w:sz w:val="22"/>
          <w:szCs w:val="22"/>
        </w:rPr>
        <w:t xml:space="preserve">. </w:t>
      </w:r>
      <w:r w:rsidR="008F3547">
        <w:rPr>
          <w:sz w:val="22"/>
          <w:szCs w:val="22"/>
        </w:rPr>
        <w:t>siječnja 2018</w:t>
      </w:r>
      <w:r w:rsidR="00750F1E" w:rsidRPr="00750F1E">
        <w:rPr>
          <w:sz w:val="22"/>
          <w:szCs w:val="22"/>
        </w:rPr>
        <w:t>.godine</w:t>
      </w:r>
    </w:p>
    <w:p w:rsidRDefault="008F3547" w:rsidP="00750F1E" w:rsidR="008F3547">
      <w:pPr>
        <w:jc w:val="center"/>
        <w:rPr>
          <w:sz w:val="22"/>
          <w:szCs w:val="22"/>
        </w:rPr>
      </w:pPr>
    </w:p>
    <w:p w:rsidRDefault="00E90467" w:rsidP="00750F1E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 j u č i o   j e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750F1E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siječnja 2018</w:t>
      </w:r>
      <w:r w:rsidR="00190E50" w:rsidRPr="00190E50">
        <w:rPr>
          <w:sz w:val="22"/>
          <w:szCs w:val="22"/>
        </w:rPr>
        <w:t>. godine</w:t>
      </w:r>
    </w:p>
    <w:p w:rsidRDefault="00E90467" w:rsidP="004D6BA9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4D6BA9" w:rsidR="00E90467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4D6BA9">
        <w:rPr>
          <w:sz w:val="22"/>
          <w:szCs w:val="22"/>
        </w:rPr>
        <w:t>, v.r.</w:t>
      </w:r>
    </w:p>
    <w:p w:rsidRDefault="004D6BA9" w:rsidP="004D6BA9" w:rsidR="004D6BA9">
      <w:pPr>
        <w:ind w:firstLine="3" w:left="5661"/>
        <w:jc w:val="right"/>
        <w:rPr>
          <w:sz w:val="22"/>
          <w:szCs w:val="22"/>
        </w:rPr>
      </w:pPr>
    </w:p>
    <w:p w:rsidRDefault="004D6BA9" w:rsidP="004D6BA9" w:rsidR="004D6BA9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4D6BA9" w:rsidP="004D6BA9" w:rsidR="004D6BA9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4D6BA9" w:rsidP="004D6BA9" w:rsidR="004D6BA9" w:rsidRPr="00190E50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Branimir </w:t>
      </w:r>
      <w:proofErr w:type="spellStart"/>
      <w:r>
        <w:rPr>
          <w:sz w:val="22"/>
          <w:szCs w:val="22"/>
        </w:rPr>
        <w:t>Tot</w:t>
      </w:r>
      <w:proofErr w:type="spellEnd"/>
    </w:p>
    <w:p w:rsidRDefault="00E90467" w:rsidP="004D6BA9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4D6BA9" w:rsidR="00E90467" w:rsidRPr="00190E50">
      <w:pPr>
        <w:ind w:firstLine="3" w:left="5661"/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4D6BA9" w:rsidR="009247DD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  <w:bookmarkStart w:name="_GoBack" w:id="0"/>
      <w:bookmarkEnd w:id="0"/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393" w:rsidP="00E90467" w:rsidR="00AB2393">
      <w:r>
        <w:separator/>
      </w:r>
    </w:p>
  </w:endnote>
  <w:endnote w:id="0" w:type="continuationSeparator">
    <w:p w:rsidRDefault="00AB2393" w:rsidP="00E90467" w:rsidR="00AB2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393" w:rsidP="00E90467" w:rsidR="00AB2393">
      <w:r>
        <w:separator/>
      </w:r>
    </w:p>
  </w:footnote>
  <w:footnote w:id="0" w:type="continuationSeparator">
    <w:p w:rsidRDefault="00AB2393" w:rsidP="00E90467" w:rsidR="00AB2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4D6BA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26578C"/>
    <w:rsid w:val="002D642B"/>
    <w:rsid w:val="00427301"/>
    <w:rsid w:val="0043039F"/>
    <w:rsid w:val="004D6BA9"/>
    <w:rsid w:val="00712648"/>
    <w:rsid w:val="00750F1E"/>
    <w:rsid w:val="007D721C"/>
    <w:rsid w:val="00802DA3"/>
    <w:rsid w:val="008D6A36"/>
    <w:rsid w:val="008F3547"/>
    <w:rsid w:val="009247DD"/>
    <w:rsid w:val="00997C3E"/>
    <w:rsid w:val="00AB2393"/>
    <w:rsid w:val="00B0006C"/>
    <w:rsid w:val="00B42E44"/>
    <w:rsid w:val="00B96E30"/>
    <w:rsid w:val="00CF2D7D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D6B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BA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BA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BA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BA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D6B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BA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BA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BA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BA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St-2725/2017</izvorni_sadrzaj>
    <derivirana_varijabla naziv="DomainObject.Predmet.OznakaBroj_1">St-2725/2017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Energy-sport jednostavno društvo s ograničenom odgovornošću za usluge zastupanog po punomoćniku Davorko Šimegi</izvorni_sadrzaj>
    <derivirana_varijabla naziv="DomainObject.Predmet.ProtustrankaFormated_1">  Energy-sport jednostavno društvo s ograničenom odgovornošću za usluge zastupanog po punomoćniku Davorko Šimegi</derivirana_varijabla>
  </DomainObject.Predmet.ProtustrankaFormated>
  <DomainObject.Predmet.ProtustrankaFormatedOIB>
    <izvorni_sadrzaj>  Energy-sport jednostavno društvo s ograničenom odgovornošću za usluge, OIB 96795355995 zastupanog po punomoćniku Davorko Šimegi</izvorni_sadrzaj>
    <derivirana_varijabla naziv="DomainObject.Predmet.ProtustrankaFormatedOIB_1">  Energy-sport jednostavno društvo s ograničenom odgovornošću za usluge, OIB 96795355995 zastupanog po punomoćniku Davorko Šimegi</derivirana_varijabla>
  </DomainObject.Predmet.ProtustrankaFormatedOIB>
  <DomainObject.Predmet.ProtustrankaFormatedWithAdress>
    <izvorni_sadrzaj> Energy-sport jednostavno društvo s ograničenom odgovornošću za usluge, Ilica 190, 10000 Zagreb zastupanog po punomoćniku Davorko Šimegi</izvorni_sadrzaj>
    <derivirana_varijabla naziv="DomainObject.Predmet.ProtustrankaFormatedWithAdress_1"> Energy-sport jednostavno društvo s ograničenom odgovornošću za usluge, Ilica 190, 10000 Zagreb zastupanog po punomoćniku Davorko Šimegi</derivirana_varijabla>
  </DomainObject.Predmet.ProtustrankaFormatedWithAdress>
  <DomainObject.Predmet.ProtustrankaFormatedWithAdressOIB>
    <izvorni_sadrzaj> Energy-sport jednostavno društvo s ograničenom odgovornošću za usluge, OIB 96795355995, Ilica 190, 10000 Zagreb zastupanog po punomoćniku Davorko Šimegi</izvorni_sadrzaj>
    <derivirana_varijabla naziv="DomainObject.Predmet.ProtustrankaFormatedWithAdressOIB_1"> Energy-sport jednostavno društvo s ograničenom odgovornošću za usluge, OIB 96795355995, Ilica 190, 10000 Zagreb zastupanog po punomoćniku Davorko Šimegi</derivirana_varijabla>
  </DomainObject.Predmet.ProtustrankaFormatedWithAdressOIB>
  <DomainObject.Predmet.ProtustrankaWithAdress>
    <izvorni_sadrzaj>Energy-sport jednostavno društvo s ograničenom odgovornošću za usluge Ilica 190, 10000 Zagreb</izvorni_sadrzaj>
    <derivirana_varijabla naziv="DomainObject.Predmet.ProtustrankaWithAdress_1">Energy-sport jednostavno društvo s ograničenom odgovornošću za usluge Ilica 190, 10000 Zagreb</derivirana_varijabla>
  </DomainObject.Predmet.ProtustrankaWithAdress>
  <DomainObject.Predmet.ProtustrankaWithAdressOIB>
    <izvorni_sadrzaj>Energy-sport jednostavno društvo s ograničenom odgovornošću za usluge, OIB 96795355995, Ilica 190, 10000 Zagreb</izvorni_sadrzaj>
    <derivirana_varijabla naziv="DomainObject.Predmet.ProtustrankaWithAdressOIB_1">Energy-sport jednostavno društvo s ograničenom odgovornošću za usluge, OIB 96795355995, Ilica 190, 10000 Zagreb</derivirana_varijabla>
  </DomainObject.Predmet.ProtustrankaWithAdressOIB>
  <DomainObject.Predmet.ProtustrankaNazivFormated>
    <izvorni_sadrzaj>Energy-sport jednostavno društvo s ograničenom odgovornošću za usluge</izvorni_sadrzaj>
    <derivirana_varijabla naziv="DomainObject.Predmet.ProtustrankaNazivFormated_1">Energy-sport jednostavno društvo s ograničenom odgovornošću za usluge</derivirana_varijabla>
  </DomainObject.Predmet.ProtustrankaNazivFormated>
  <DomainObject.Predmet.ProtustrankaNazivFormatedOIB>
    <izvorni_sadrzaj>Energy-sport jednostavno društvo s ograničenom odgovornošću za usluge, OIB 96795355995</izvorni_sadrzaj>
    <derivirana_varijabla naziv="DomainObject.Predmet.ProtustrankaNazivFormatedOIB_1">Energy-sport jednostavno društvo s ograničenom odgovornošću za usluge, OIB 96795355995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Energy-sport jednostavno društvo s ograničenom odgovornošću za usluge zastupanog po punomoćniku Davorko Šimegi</item>
    </izvorni_sadrzaj>
    <derivirana_varijabla naziv="DomainObject.Predmet.ProtuStrankaListFormated_1">
      <item>Energy-sport jednostavno društvo s ograničenom odgovornošću za usluge zastupanog po punomoćniku Davorko Šimegi</item>
    </derivirana_varijabla>
  </DomainObject.Predmet.ProtuStrankaListFormated>
  <DomainObject.Predmet.ProtuStrankaListFormatedOIB>
    <izvorni_sadrzaj>
      <item>Energy-sport jednostavno društvo s ograničenom odgovornošću za usluge, OIB 96795355995 zastupanog po punomoćniku Davorko Šimegi</item>
    </izvorni_sadrzaj>
    <derivirana_varijabla naziv="DomainObject.Predmet.ProtuStrankaListFormatedOIB_1">
      <item>Energy-sport jednostavno društvo s ograničenom odgovornošću za usluge, OIB 96795355995 zastupanog po punomoćniku Davorko Šimegi</item>
    </derivirana_varijabla>
  </DomainObject.Predmet.ProtuStrankaListFormatedOIB>
  <DomainObject.Predmet.ProtuStrankaListFormatedWithAdress>
    <izvorni_sadrzaj>
      <item>Energy-sport jednostavno društvo s ograničenom odgovornošću za usluge, Ilica 190, 10000 Zagreb zastupanog po punomoćniku Davorko Šimegi</item>
    </izvorni_sadrzaj>
    <derivirana_varijabla naziv="DomainObject.Predmet.ProtuStrankaListFormatedWithAdress_1">
      <item>Energy-sport jednostavno društvo s ograničenom odgovornošću za usluge, Ilica 190, 10000 Zagreb zastupanog po punomoćniku Davorko Šimegi</item>
    </derivirana_varijabla>
  </DomainObject.Predmet.ProtuStrankaListFormatedWithAdress>
  <DomainObject.Predmet.ProtuStrankaListFormatedWithAdressOIB>
    <izvorni_sadrzaj>
      <item>Energy-sport jednostavno društvo s ograničenom odgovornošću za usluge, OIB 96795355995, Ilica 190, 10000 Zagreb zastupanog po punomoćniku Davorko Šimegi</item>
    </izvorni_sadrzaj>
    <derivirana_varijabla naziv="DomainObject.Predmet.ProtuStrankaListFormatedWithAdressOIB_1">
      <item>Energy-sport jednostavno društvo s ograničenom odgovornošću za usluge, OIB 96795355995, Ilica 190, 10000 Zagreb zastupanog po punomoćniku Davorko Šimegi</item>
    </derivirana_varijabla>
  </DomainObject.Predmet.ProtuStrankaListFormatedWithAdressOIB>
  <DomainObject.Predmet.ProtuStrankaListNazivFormated>
    <izvorni_sadrzaj>
      <item>Energy-sport jednostavno društvo s ograničenom odgovornošću za usluge</item>
    </izvorni_sadrzaj>
    <derivirana_varijabla naziv="DomainObject.Predmet.ProtuStrankaListNazivFormated_1">
      <item>Energy-sport jednostavno društvo s ograničenom odgovornošću za usluge</item>
    </derivirana_varijabla>
  </DomainObject.Predmet.ProtuStrankaListNazivFormated>
  <DomainObject.Predmet.ProtuStrankaListNazivFormatedOIB>
    <izvorni_sadrzaj>
      <item>Energy-sport jednostavno društvo s ograničenom odgovornošću za usluge, OIB 96795355995</item>
    </izvorni_sadrzaj>
    <derivirana_varijabla naziv="DomainObject.Predmet.ProtuStrankaListNazivFormatedOIB_1">
      <item>Energy-sport jednostavno društvo s ograničenom odgovornošću za usluge, OIB 96795355995</item>
    </derivirana_varijabla>
  </DomainObject.Predmet.ProtuStrankaListNazivFormatedOIB>
  <DomainObject.Predmet.OstaliListFormated>
    <izvorni_sadrzaj>
      <item>Davorko Šimegi punomoćnik sudionika u postupku Energy-sport jednostavno društvo s ograničenom odgovornošću za usluge</item>
    </izvorni_sadrzaj>
    <derivirana_varijabla naziv="DomainObject.Predmet.OstaliListFormated_1">
      <item>Davorko Šimegi punomoćnik sudionika u postupku Energy-sport jednostavno društvo s ograničenom odgovornošću za usluge</item>
    </derivirana_varijabla>
  </DomainObject.Predmet.OstaliListFormated>
  <DomainObject.Predmet.OstaliListFormatedOIB>
    <izvorni_sadrzaj>
      <item>Davorko Šimegi, OIB 64240082439 punomoćnik sudionika u postupku Energy-sport jednostavno društvo s ograničenom odgovornošću za usluge</item>
    </izvorni_sadrzaj>
    <derivirana_varijabla naziv="DomainObject.Predmet.OstaliListFormatedOIB_1">
      <item>Davorko Šimegi, OIB 64240082439 punomoćnik sudionika u postupku Energy-sport jednostavno društvo s ograničenom odgovornošću za usluge</item>
    </derivirana_varijabla>
  </DomainObject.Predmet.OstaliListFormatedOIB>
  <DomainObject.Predmet.OstaliListFormatedWithAdress>
    <izvorni_sadrzaj>
      <item>Davorko Šimegi, Ulica Matije Murka 7, 10000 Zagreb punomoćnik sudionika u postupku Energy-sport jednostavno društvo s ograničenom odgovornošću za usluge</item>
    </izvorni_sadrzaj>
    <derivirana_varijabla naziv="DomainObject.Predmet.OstaliListFormatedWithAdress_1">
      <item>Davorko Šimegi, Ulica Matije Murka 7, 10000 Zagreb punomoćnik sudionika u postupku Energy-sport jednostavno društvo s ograničenom odgovornošću za usluge</item>
    </derivirana_varijabla>
  </DomainObject.Predmet.OstaliListFormatedWithAdress>
  <DomainObject.Predmet.OstaliListFormatedWithAdressOIB>
    <izvorni_sadrzaj>
      <item>Davorko Šimegi, OIB 64240082439, Ulica Matije Murka 7, 10000 Zagreb punomoćnik sudionika u postupku Energy-sport jednostavno društvo s ograničenom odgovornošću za usluge</item>
    </izvorni_sadrzaj>
    <derivirana_varijabla naziv="DomainObject.Predmet.OstaliListFormatedWithAdressOIB_1">
      <item>Davorko Šimegi, OIB 64240082439, Ulica Matije Murka 7, 10000 Zagreb punomoćnik sudionika u postupku Energy-sport jednostavno društvo s ograničenom odgovornošću za usluge</item>
    </derivirana_varijabla>
  </DomainObject.Predmet.OstaliListFormatedWithAdressOIB>
  <DomainObject.Predmet.OstaliListNazivFormated>
    <izvorni_sadrzaj>
      <item>Davorko Šimegi</item>
    </izvorni_sadrzaj>
    <derivirana_varijabla naziv="DomainObject.Predmet.OstaliListNazivFormated_1">
      <item>Davorko Šimegi</item>
    </derivirana_varijabla>
  </DomainObject.Predmet.OstaliListNazivFormated>
  <DomainObject.Predmet.OstaliListNazivFormatedOIB>
    <izvorni_sadrzaj>
      <item>Davorko Šimegi, OIB 64240082439</item>
    </izvorni_sadrzaj>
    <derivirana_varijabla naziv="DomainObject.Predmet.OstaliListNazivFormatedOIB_1">
      <item>Davorko Šimegi, OIB 64240082439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Energy-sport jednostavno društvo s ograničenom odgovornošću za usluge</izvorni_sadrzaj>
    <derivirana_varijabla naziv="DomainObject.Predmet.ProtustrankaIDrugi_1">Energy-sport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Energy-sport jednostavno društvo s ograničenom odgovornošću za usluge, OIB 96795355995, Ilica 190, 10000 Zagreb</izvorni_sadrzaj>
    <derivirana_varijabla naziv="DomainObject.Predmet.ProtustrankaIDrugiAdressOIB_1">Energy-sport jednostavno društvo s ograničenom odgovornošću za usluge, OIB 96795355995,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Energy-sport jednostavno društvo s ograničenom odgovornošću za usluge</item>
      <item>Davorko Šimegi</item>
    </izvorni_sadrzaj>
    <derivirana_varijabla naziv="DomainObject.Predmet.SudioniciListNaziv_1">
      <item>FINA Regionalni centar Zagreb</item>
      <item>Energy-sport jednostavno društvo s ograničenom odgovornošću za usluge</item>
      <item>Davorko Šimegi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Energy-sport jednostavno društvo s ograničenom odgovornošću za usluge, OIB 96795355995, Ilica 190,10000 Zagreb</item>
      <item>Davorko Šimegi, OIB 64240082439, Ulica Matije Murka 7,10000 Zagreb</item>
    </izvorni_sadrzaj>
    <derivirana_varijabla naziv="DomainObject.Predmet.SudioniciListAdressOIB_1">
      <item>FINA Regionalni centar Zagreb, OIB 85821130368, Trg svibanjskih žrtava 1995. br. 1,10000 Zagreb</item>
      <item>Energy-sport jednostavno društvo s ograničenom odgovornošću za usluge, OIB 96795355995, Ilica 190,10000 Zagreb</item>
      <item>Davorko Šimegi, OIB 64240082439, Ulica Matije Murka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96795355995</item>
      <item>, OIB 64240082439</item>
    </izvorni_sadrzaj>
    <derivirana_varijabla naziv="DomainObject.Predmet.SudioniciListNazivOIB_1">
      <item>, OIB 85821130368</item>
      <item>, OIB 96795355995</item>
      <item>, OIB 64240082439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5DFBE-A434-441E-B3C1-8A4E46D69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2018-01-17T13:40:00Z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