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e2f0" w14:paraId="a76e2f0" w:rsidRDefault="00E12B38" w:rsidP="00E12B38" w:rsidR="00E12B3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2B38" w:rsidP="00E12B38" w:rsidR="00E12B3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12B38" w:rsidP="00E12B38" w:rsidR="00E12B3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12B38" w:rsidP="00E12B38" w:rsidR="00E12B3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12B38" w:rsidP="00E12B38" w:rsidR="00E12B3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12B38" w:rsidP="00E12B38" w:rsidR="00E12B3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12B38" w:rsidP="00E12B38" w:rsidR="00E12B38" w:rsidRPr="005D578C">
      <w:pPr>
        <w:jc w:val="center"/>
        <w:rPr>
          <w:rFonts w:cs="Times New Roman" w:eastAsia="Times New Roman"/>
          <w:szCs w:val="24"/>
        </w:rPr>
      </w:pPr>
    </w:p>
    <w:p w:rsidRDefault="00E12B38" w:rsidP="00E12B38" w:rsidR="00E12B3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12B38" w:rsidP="00E12B38" w:rsidR="00E12B38" w:rsidRPr="005D578C">
      <w:pPr>
        <w:rPr>
          <w:rFonts w:cs="Times New Roman" w:eastAsia="Times New Roman"/>
          <w:szCs w:val="24"/>
        </w:rPr>
      </w:pPr>
    </w:p>
    <w:p w:rsidRDefault="00E12B38" w:rsidP="00E12B38" w:rsidR="00E12B3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5246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RILAS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Trg Labinskih rudara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30473370073, MBS 130038903, 8. veljače 2016.</w:t>
      </w:r>
    </w:p>
    <w:p w:rsidRDefault="00E12B38" w:rsidP="00E12B38" w:rsidR="00E12B38" w:rsidRPr="005D578C">
      <w:pPr>
        <w:rPr>
          <w:rFonts w:cs="Times New Roman" w:eastAsia="Times New Roman"/>
          <w:szCs w:val="24"/>
        </w:rPr>
      </w:pPr>
    </w:p>
    <w:p w:rsidRDefault="00E12B38" w:rsidP="00E12B38" w:rsidR="00E12B3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12B38" w:rsidP="00E12B38" w:rsidR="00E12B38" w:rsidRPr="005D578C">
      <w:pPr>
        <w:rPr>
          <w:rFonts w:cs="Times New Roman" w:eastAsia="Times New Roman"/>
          <w:szCs w:val="24"/>
        </w:rPr>
      </w:pPr>
    </w:p>
    <w:p w:rsidRDefault="00E12B38" w:rsidP="00E12B38" w:rsidR="00E12B3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RILAS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Trg Labinskih rudara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30473370073, MBS 130038903,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8.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417EAC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E12B38" w:rsidP="00E12B38" w:rsidR="00E12B38" w:rsidRPr="005D578C">
      <w:pPr>
        <w:rPr>
          <w:rFonts w:cs="Times New Roman" w:eastAsia="Times New Roman"/>
          <w:szCs w:val="24"/>
        </w:rPr>
      </w:pPr>
    </w:p>
    <w:p w:rsidRDefault="00E12B38" w:rsidP="00E12B38" w:rsidR="00E12B3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E12B38" w:rsidP="00E12B38" w:rsidR="00E12B38">
      <w:pPr>
        <w:ind w:firstLine="708"/>
        <w:rPr>
          <w:rFonts w:cs="Times New Roman" w:eastAsia="Times New Roman"/>
          <w:szCs w:val="20"/>
        </w:rPr>
      </w:pPr>
    </w:p>
    <w:p w:rsidRDefault="00E12B38" w:rsidP="00E12B38" w:rsidR="00E12B3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RILAS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Trg Labinskih rudara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30473370073, MBS 130038903.</w:t>
      </w:r>
    </w:p>
    <w:p w:rsidRDefault="00E12B38" w:rsidP="00E12B38" w:rsidR="00E12B38">
      <w:pPr>
        <w:rPr>
          <w:rFonts w:cs="Times New Roman" w:eastAsia="Times New Roman"/>
          <w:szCs w:val="24"/>
        </w:rPr>
      </w:pPr>
    </w:p>
    <w:p w:rsidRDefault="00E12B38" w:rsidP="00E12B38" w:rsidR="00E12B3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RILAS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Trg Labinskih rudara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30473370073, MBS 130038903.</w:t>
      </w:r>
    </w:p>
    <w:p w:rsidRDefault="00E12B38" w:rsidP="00E12B38" w:rsidR="00E12B38">
      <w:pPr>
        <w:rPr>
          <w:rFonts w:cs="Times New Roman" w:eastAsia="Times New Roman"/>
          <w:szCs w:val="24"/>
        </w:rPr>
      </w:pPr>
    </w:p>
    <w:p w:rsidRDefault="00E12B38" w:rsidP="00E12B38" w:rsidR="00E12B38" w:rsidRPr="005D578C">
      <w:pPr>
        <w:rPr>
          <w:rFonts w:cs="Times New Roman" w:eastAsia="Times New Roman"/>
          <w:szCs w:val="24"/>
        </w:rPr>
      </w:pPr>
    </w:p>
    <w:p w:rsidRDefault="00E12B38" w:rsidP="00E12B38" w:rsidR="00E12B3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12B38" w:rsidP="00E12B38" w:rsidR="00E12B38">
      <w:pPr>
        <w:ind w:firstLine="708"/>
        <w:rPr>
          <w:rFonts w:cs="Times New Roman" w:eastAsia="Times New Roman"/>
          <w:szCs w:val="24"/>
        </w:rPr>
      </w:pPr>
    </w:p>
    <w:p w:rsidRDefault="00E12B38" w:rsidP="00E12B38" w:rsidR="00E12B3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RILAS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St-427/2015-3 od 30. studenog 2015. pokrenuo skraćeni stečajni postupak nad dužnikom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St-427/2015-4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12B38" w:rsidP="00E12B38" w:rsidR="00E12B3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12B38" w:rsidP="00E12B38" w:rsidR="00E12B38" w:rsidRPr="005D578C">
      <w:pPr>
        <w:rPr>
          <w:rFonts w:cs="Times New Roman" w:eastAsia="Times New Roman"/>
          <w:szCs w:val="24"/>
        </w:rPr>
      </w:pPr>
    </w:p>
    <w:p w:rsidRDefault="00E12B38" w:rsidP="00E12B38" w:rsidR="00E12B3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8.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12B38" w:rsidP="00E12B38" w:rsidR="00E12B38" w:rsidRPr="005D578C">
      <w:pPr>
        <w:jc w:val="center"/>
        <w:rPr>
          <w:rFonts w:cs="Times New Roman" w:eastAsia="Times New Roman"/>
          <w:szCs w:val="24"/>
        </w:rPr>
      </w:pPr>
    </w:p>
    <w:p w:rsidRDefault="00E12B38" w:rsidP="00E12B38" w:rsidR="00E12B38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E12B38" w:rsidP="00E12B38" w:rsidR="00E12B38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790111">
        <w:rPr>
          <w:rFonts w:cs="Times New Roman" w:eastAsia="Times New Roman"/>
          <w:szCs w:val="24"/>
        </w:rPr>
        <w:t>, v. r.</w:t>
      </w:r>
    </w:p>
    <w:p w:rsidRDefault="00E12B38" w:rsidP="00E12B38" w:rsidR="00E12B38">
      <w:pPr>
        <w:jc w:val="left"/>
        <w:rPr>
          <w:rFonts w:cs="Times New Roman" w:eastAsia="Times New Roman"/>
          <w:szCs w:val="24"/>
        </w:rPr>
      </w:pPr>
    </w:p>
    <w:p w:rsidRDefault="00E12B38" w:rsidP="00E12B38" w:rsidR="00E12B38" w:rsidRPr="005D578C">
      <w:pPr>
        <w:jc w:val="left"/>
        <w:rPr>
          <w:rFonts w:cs="Times New Roman" w:eastAsia="Times New Roman"/>
          <w:szCs w:val="24"/>
        </w:rPr>
      </w:pPr>
    </w:p>
    <w:p w:rsidRDefault="00E12B38" w:rsidP="00E12B38" w:rsidR="00E12B3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12B38" w:rsidP="00E12B38" w:rsidR="00E12B3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E12B38" w:rsidP="00E12B38" w:rsidR="00E12B3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12B38" w:rsidP="00E12B38" w:rsidR="00E12B38">
      <w:pPr>
        <w:rPr>
          <w:rFonts w:cs="Times New Roman" w:eastAsia="Times New Roman"/>
          <w:szCs w:val="24"/>
        </w:rPr>
      </w:pPr>
    </w:p>
    <w:p w:rsidRDefault="00E12B38" w:rsidP="00E12B38" w:rsidR="00E12B38" w:rsidRPr="005D578C">
      <w:pPr>
        <w:rPr>
          <w:rFonts w:cs="Times New Roman" w:eastAsia="Times New Roman"/>
          <w:szCs w:val="24"/>
        </w:rPr>
      </w:pPr>
    </w:p>
    <w:p w:rsidRDefault="00E12B38" w:rsidP="00E12B38" w:rsidR="00E12B3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12B38" w:rsidP="00E12B38" w:rsidR="00E12B3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12B38" w:rsidP="00E12B38" w:rsidR="00E12B3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RILAS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Labin, Trg Labinskih rudara 2, </w:t>
      </w:r>
    </w:p>
    <w:p w:rsidRDefault="00E93632" w:rsidP="00E12B38" w:rsidR="00E12B3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</w:t>
      </w:r>
      <w:r w:rsidR="00E12B38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</w:t>
      </w:r>
      <w:r w:rsidR="00E12B38">
        <w:rPr>
          <w:rFonts w:cs="Times New Roman" w:eastAsia="Times New Roman"/>
          <w:szCs w:val="24"/>
        </w:rPr>
        <w:t xml:space="preserve"> za zastupanje dužnika – Nezir Hadži i Ibraim Hadži, obojica na adresi Labin, Presika, Presika 12,</w:t>
      </w:r>
    </w:p>
    <w:p w:rsidRDefault="00E12B38" w:rsidP="00E12B38" w:rsidR="00E12B3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</w:t>
      </w:r>
      <w:r w:rsidR="005461D8">
        <w:rPr>
          <w:rFonts w:cs="Times New Roman" w:eastAsia="Times New Roman"/>
          <w:szCs w:val="20"/>
        </w:rPr>
        <w:t xml:space="preserve">Pazin, </w:t>
      </w:r>
      <w:r>
        <w:rPr>
          <w:rFonts w:cs="Times New Roman" w:eastAsia="Times New Roman"/>
          <w:szCs w:val="20"/>
        </w:rPr>
        <w:t xml:space="preserve">M. B. Rašana 2/4, </w:t>
      </w:r>
    </w:p>
    <w:p w:rsidRDefault="00E12B38" w:rsidP="00E12B38" w:rsidR="00E12B3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12B38" w:rsidP="00E12B38" w:rsidR="00E12B3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Radijana Trobonjača, Opatija, M. Tita 49,</w:t>
      </w:r>
    </w:p>
    <w:p w:rsidRDefault="00E12B38" w:rsidP="00E12B38" w:rsidR="00E12B3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12B38" w:rsidP="00E12B38" w:rsidR="00E12B3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12B38" w:rsidP="00E12B38" w:rsidR="00E12B3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12B38" w:rsidP="00E12B38" w:rsidR="00E12B38"/>
    <w:p w:rsidRDefault="005461D8" w:rsidR="005461D8"/>
    <w:sectPr w:rsidSect="005461D8" w:rsidR="005461D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1D8" w:rsidP="00E12B38" w:rsidR="005461D8">
      <w:r>
        <w:separator/>
      </w:r>
    </w:p>
  </w:endnote>
  <w:endnote w:id="0" w:type="continuationSeparator">
    <w:p w:rsidRDefault="005461D8" w:rsidP="00E12B38" w:rsidR="00546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1D8" w:rsidP="00E12B38" w:rsidR="005461D8">
      <w:r>
        <w:separator/>
      </w:r>
    </w:p>
  </w:footnote>
  <w:footnote w:id="0" w:type="continuationSeparator">
    <w:p w:rsidRDefault="005461D8" w:rsidP="00E12B38" w:rsidR="00546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1D8" w:rsidP="005461D8" w:rsidR="005461D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4538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St-427/2015-5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1D8" w:rsidP="005461D8" w:rsidR="005461D8" w:rsidRPr="00A074C3">
    <w:pPr>
      <w:pStyle w:val="Zaglavlje"/>
      <w:jc w:val="right"/>
      <w:rPr>
        <w:szCs w:val="24"/>
      </w:rPr>
    </w:pPr>
    <w:r>
      <w:rPr>
        <w:szCs w:val="24"/>
      </w:rPr>
      <w:t>11 St-427/2015-5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E89"/>
    <w:rsid w:val="00417EAC"/>
    <w:rsid w:val="005461D8"/>
    <w:rsid w:val="0075528E"/>
    <w:rsid w:val="00790111"/>
    <w:rsid w:val="0079403F"/>
    <w:rsid w:val="00B4538C"/>
    <w:rsid w:val="00E12B38"/>
    <w:rsid w:val="00E93632"/>
    <w:rsid w:val="00F5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2B3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2B3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12B3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2B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2B3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B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B3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5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38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4538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4538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4538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2B3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2B3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12B3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2B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2B3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B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B3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5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38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4538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4538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4538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St-427/2015</izvorni_sadrzaj>
    <derivirana_varijabla naziv="DomainObject.Predmet.OznakaBroj_1">St-427/2015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RILAS d.o.o. LABIN</izvorni_sadrzaj>
    <derivirana_varijabla naziv="DomainObject.Predmet.ProtustrankaFormated_1">  RILAS d.o.o. LABIN</derivirana_varijabla>
  </DomainObject.Predmet.ProtustrankaFormated>
  <DomainObject.Predmet.ProtustrankaFormatedOIB>
    <izvorni_sadrzaj>  RILAS d.o.o. LABIN, OIB 30473370073</izvorni_sadrzaj>
    <derivirana_varijabla naziv="DomainObject.Predmet.ProtustrankaFormatedOIB_1">  RILAS d.o.o. LABIN, OIB 30473370073</derivirana_varijabla>
  </DomainObject.Predmet.ProtustrankaFormatedOIB>
  <DomainObject.Predmet.ProtustrankaFormatedWithAdress>
    <izvorni_sadrzaj> RILAS d.o.o. LABIN, Trg Labinskih rudara 2, 52220 Labin</izvorni_sadrzaj>
    <derivirana_varijabla naziv="DomainObject.Predmet.ProtustrankaFormatedWithAdress_1"> RILAS d.o.o. LABIN, Trg Labinskih rudara 2, 52220 Labin</derivirana_varijabla>
  </DomainObject.Predmet.ProtustrankaFormatedWithAdress>
  <DomainObject.Predmet.ProtustrankaFormatedWithAdressOIB>
    <izvorni_sadrzaj> RILAS d.o.o. LABIN, OIB 30473370073, Trg Labinskih rudara 2, 52220 Labin</izvorni_sadrzaj>
    <derivirana_varijabla naziv="DomainObject.Predmet.ProtustrankaFormatedWithAdressOIB_1"> RILAS d.o.o. LABIN, OIB 30473370073, Trg Labinskih rudara 2, 52220 Labin</derivirana_varijabla>
  </DomainObject.Predmet.ProtustrankaFormatedWithAdressOIB>
  <DomainObject.Predmet.ProtustrankaWithAdress>
    <izvorni_sadrzaj>RILAS d.o.o. LABIN Trg Labinskih rudara 2, 52220 Labin</izvorni_sadrzaj>
    <derivirana_varijabla naziv="DomainObject.Predmet.ProtustrankaWithAdress_1">RILAS d.o.o. LABIN Trg Labinskih rudara 2, 52220 Labin</derivirana_varijabla>
  </DomainObject.Predmet.ProtustrankaWithAdress>
  <DomainObject.Predmet.ProtustrankaWithAdressOIB>
    <izvorni_sadrzaj>RILAS d.o.o. LABIN, OIB 30473370073, Trg Labinskih rudara 2, 52220 Labin</izvorni_sadrzaj>
    <derivirana_varijabla naziv="DomainObject.Predmet.ProtustrankaWithAdressOIB_1">RILAS d.o.o. LABIN, OIB 30473370073, Trg Labinskih rudara 2, 52220 Labin</derivirana_varijabla>
  </DomainObject.Predmet.ProtustrankaWithAdressOIB>
  <DomainObject.Predmet.ProtustrankaNazivFormated>
    <izvorni_sadrzaj>RILAS d.o.o. LABIN</izvorni_sadrzaj>
    <derivirana_varijabla naziv="DomainObject.Predmet.ProtustrankaNazivFormated_1">RILAS d.o.o. LABIN</derivirana_varijabla>
  </DomainObject.Predmet.ProtustrankaNazivFormated>
  <DomainObject.Predmet.ProtustrankaNazivFormatedOIB>
    <izvorni_sadrzaj>RILAS d.o.o. LABIN, OIB 30473370073</izvorni_sadrzaj>
    <derivirana_varijabla naziv="DomainObject.Predmet.ProtustrankaNazivFormatedOIB_1">RILAS d.o.o. LABIN, OIB 30473370073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51154.54</izvorni_sadrzaj>
    <derivirana_varijabla naziv="DomainObject.Predmet.TrenutnaVrijednost_1">51154.54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RILAS d.o.o. LABIN</item>
    </izvorni_sadrzaj>
    <derivirana_varijabla naziv="DomainObject.Predmet.ProtuStrankaListFormated_1">
      <item>RILAS d.o.o. LABIN</item>
    </derivirana_varijabla>
  </DomainObject.Predmet.ProtuStrankaListFormated>
  <DomainObject.Predmet.ProtuStrankaListFormatedOIB>
    <izvorni_sadrzaj>
      <item>RILAS d.o.o. LABIN, OIB 30473370073</item>
    </izvorni_sadrzaj>
    <derivirana_varijabla naziv="DomainObject.Predmet.ProtuStrankaListFormatedOIB_1">
      <item>RILAS d.o.o. LABIN, OIB 30473370073</item>
    </derivirana_varijabla>
  </DomainObject.Predmet.ProtuStrankaListFormatedOIB>
  <DomainObject.Predmet.ProtuStrankaListFormatedWithAdress>
    <izvorni_sadrzaj>
      <item>RILAS d.o.o. LABIN, Trg Labinskih rudara 2, 52220 Labin</item>
    </izvorni_sadrzaj>
    <derivirana_varijabla naziv="DomainObject.Predmet.ProtuStrankaListFormatedWithAdress_1">
      <item>RILAS d.o.o. LABIN, Trg Labinskih rudara 2, 52220 Labin</item>
    </derivirana_varijabla>
  </DomainObject.Predmet.ProtuStrankaListFormatedWithAdress>
  <DomainObject.Predmet.ProtuStrankaListFormatedWithAdressOIB>
    <izvorni_sadrzaj>
      <item>RILAS d.o.o. LABIN, OIB 30473370073, Trg Labinskih rudara 2, 52220 Labin</item>
    </izvorni_sadrzaj>
    <derivirana_varijabla naziv="DomainObject.Predmet.ProtuStrankaListFormatedWithAdressOIB_1">
      <item>RILAS d.o.o. LABIN, OIB 30473370073, Trg Labinskih rudara 2, 52220 Labin</item>
    </derivirana_varijabla>
  </DomainObject.Predmet.ProtuStrankaListFormatedWithAdressOIB>
  <DomainObject.Predmet.ProtuStrankaListNazivFormated>
    <izvorni_sadrzaj>
      <item>RILAS d.o.o. LABIN</item>
    </izvorni_sadrzaj>
    <derivirana_varijabla naziv="DomainObject.Predmet.ProtuStrankaListNazivFormated_1">
      <item>RILAS d.o.o. LABIN</item>
    </derivirana_varijabla>
  </DomainObject.Predmet.ProtuStrankaListNazivFormated>
  <DomainObject.Predmet.ProtuStrankaListNazivFormatedOIB>
    <izvorni_sadrzaj>
      <item>RILAS d.o.o. LABIN, OIB 30473370073</item>
    </izvorni_sadrzaj>
    <derivirana_varijabla naziv="DomainObject.Predmet.ProtuStrankaListNazivFormatedOIB_1">
      <item>RILAS d.o.o. LABIN, OIB 30473370073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RILAS d.o.o. LABIN</izvorni_sadrzaj>
    <derivirana_varijabla naziv="DomainObject.Predmet.ProtustrankaIDrugi_1">RILAS d.o.o. LABIN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RILAS d.o.o. LABIN, OIB 30473370073, Trg Labinskih rudara 2, 52220 Labin</izvorni_sadrzaj>
    <derivirana_varijabla naziv="DomainObject.Predmet.ProtustrankaIDrugiAdressOIB_1">RILAS d.o.o. LABIN, OIB 30473370073, Trg Labinskih rudara 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RILAS d.o.o. LABIN</item>
    </izvorni_sadrzaj>
    <derivirana_varijabla naziv="DomainObject.Predmet.SudioniciListNaziv_1">
      <item>FINANCIJSKA AGENCIJA, RC RIJEKA, PODRUŽNICA PULA, PULA</item>
      <item>RILAS d.o.o. LABIN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RILAS d.o.o. LABIN, OIB 30473370073, Trg Labinskih rudara 2,52220 Labin</item>
    </izvorni_sadrzaj>
    <derivirana_varijabla naziv="DomainObject.Predmet.SudioniciListAdressOIB_1">
      <item>FINANCIJSKA AGENCIJA, RC RIJEKA, PODRUŽNICA PULA, PULA, OIB 85821130368, Ulica grada Vukovara 70,Zagreb</item>
      <item>RILAS d.o.o. LABIN, OIB 30473370073, Trg Labinskih rudara 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30473370073</item>
    </izvorni_sadrzaj>
    <derivirana_varijabla naziv="DomainObject.Predmet.SudioniciListNazivOIB_1">
      <item>, OIB 85821130368</item>
      <item>, OIB 30473370073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3254</properties:Characters>
  <properties:Lines>80</properties:Lines>
  <properties:Paragraphs>30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2016-02-05T11:13:00Z</dcterms:created>
  <dc:creator>Mihaela Kaligari</dc:creator>
  <dc:description/>
  <cp:keywords/>
  <cp:lastModifiedBy>Jasmina Matika</cp:lastModifiedBy>
  <cp:lastPrinted>2016-02-08T09:46:00Z</cp:lastPrinted>
  <dcterms:modified xmlns:xsi="http://www.w3.org/2001/XMLSchema-instance" xsi:type="dcterms:W3CDTF">2016-02-08T11:39:00Z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