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c7ef" w14:paraId="606c7ef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532F4">
        <w:t>997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1532F4">
        <w:t xml:space="preserve">ANKORA PROMET j.d.o.o., </w:t>
      </w:r>
      <w:proofErr w:type="spellStart"/>
      <w:r w:rsidR="001532F4">
        <w:t>Miškovići</w:t>
      </w:r>
      <w:proofErr w:type="spellEnd"/>
      <w:r w:rsidR="001532F4">
        <w:t xml:space="preserve">, Put Mula 26, </w:t>
      </w:r>
      <w:proofErr w:type="spellStart"/>
      <w:r w:rsidR="001532F4">
        <w:t>Miškovići</w:t>
      </w:r>
      <w:proofErr w:type="spellEnd"/>
      <w:r w:rsidR="001532F4">
        <w:t>, OIB: 84330317599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532F4">
        <w:t xml:space="preserve">ANKORA PROMET j.d.o.o., </w:t>
      </w:r>
      <w:proofErr w:type="spellStart"/>
      <w:r w:rsidR="001532F4">
        <w:t>Miškovići</w:t>
      </w:r>
      <w:proofErr w:type="spellEnd"/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5A0A9D">
        <w:t>10.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A0A9D" w:rsidP="005A0A9D" w:rsidR="005A0A9D"/>
    <w:p w:rsidRDefault="005A0A9D" w:rsidP="005A0A9D" w:rsidR="005A0A9D"/>
    <w:p w:rsidRDefault="005A0A9D" w:rsidP="005A0A9D" w:rsidR="005A0A9D"/>
    <w:p w:rsidRDefault="005A0A9D" w:rsidP="005A0A9D" w:rsidR="005A0A9D">
      <w:r>
        <w:t>DNA:</w:t>
      </w:r>
    </w:p>
    <w:p w:rsidRDefault="005A0A9D" w:rsidP="005A0A9D" w:rsidR="005A0A9D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AB7880" w:rsidP="005A0A9D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32F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0A9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452F9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A0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2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2F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2F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2F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A0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2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2F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2F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2F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424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ANKORA PROMET j.d.o.o. za ugostiteljstvo i turizam</izvorni_sadrzaj>
    <derivirana_varijabla naziv="DomainObject.Predmet.ProtustrankaFormated_1">  ANKORA PROMET j.d.o.o. za ugostiteljstvo i turizam</derivirana_varijabla>
  </DomainObject.Predmet.ProtustrankaFormated>
  <DomainObject.Predmet.ProtustrankaFormatedOIB>
    <izvorni_sadrzaj>  ANKORA PROMET j.d.o.o. za ugostiteljstvo i turizam, OIB 84330317599</izvorni_sadrzaj>
    <derivirana_varijabla naziv="DomainObject.Predmet.ProtustrankaFormatedOIB_1">  ANKORA PROMET j.d.o.o. za ugostiteljstvo i turizam, OIB 84330317599</derivirana_varijabla>
  </DomainObject.Predmet.ProtustrankaFormatedOIB>
  <DomainObject.Predmet.ProtustrankaFormatedWithAdress>
    <izvorni_sadrzaj> ANKORA PROMET j.d.o.o. za ugostiteljstvo i turizam, Put mula 26, 23249 Miškovci</izvorni_sadrzaj>
    <derivirana_varijabla naziv="DomainObject.Predmet.ProtustrankaFormatedWithAdress_1"> ANKORA PROMET j.d.o.o. za ugostiteljstvo i turizam, Put mula 26, 23249 Miškovci</derivirana_varijabla>
  </DomainObject.Predmet.ProtustrankaFormatedWithAdress>
  <DomainObject.Predmet.ProtustrankaFormatedWithAdressOIB>
    <izvorni_sadrzaj> ANKORA PROMET j.d.o.o. za ugostiteljstvo i turizam, OIB 84330317599, Put mula 26, 23249 Miškovci</izvorni_sadrzaj>
    <derivirana_varijabla naziv="DomainObject.Predmet.ProtustrankaFormatedWithAdressOIB_1"> ANKORA PROMET j.d.o.o. za ugostiteljstvo i turizam, OIB 84330317599, Put mula 26, 23249 Miškovci</derivirana_varijabla>
  </DomainObject.Predmet.ProtustrankaFormatedWithAdressOIB>
  <DomainObject.Predmet.ProtustrankaWithAdress>
    <izvorni_sadrzaj>ANKORA PROMET j.d.o.o. za ugostiteljstvo i turizam Put mula 26, 23249 Miškovci</izvorni_sadrzaj>
    <derivirana_varijabla naziv="DomainObject.Predmet.ProtustrankaWithAdress_1">ANKORA PROMET j.d.o.o. za ugostiteljstvo i turizam Put mula 26, 23249 Miškovci</derivirana_varijabla>
  </DomainObject.Predmet.ProtustrankaWithAdress>
  <DomainObject.Predmet.ProtustrankaWithAdressOIB>
    <izvorni_sadrzaj>ANKORA PROMET j.d.o.o. za ugostiteljstvo i turizam, OIB 84330317599, Put mula 26, 23249 Miškovci</izvorni_sadrzaj>
    <derivirana_varijabla naziv="DomainObject.Predmet.ProtustrankaWithAdressOIB_1">ANKORA PROMET j.d.o.o. za ugostiteljstvo i turizam, OIB 84330317599, Put mula 26, 23249 Miškovci</derivirana_varijabla>
  </DomainObject.Predmet.ProtustrankaWithAdressOIB>
  <DomainObject.Predmet.ProtustrankaNazivFormated>
    <izvorni_sadrzaj>ANKORA PROMET j.d.o.o. za ugostiteljstvo i turizam</izvorni_sadrzaj>
    <derivirana_varijabla naziv="DomainObject.Predmet.ProtustrankaNazivFormated_1">ANKORA PROMET j.d.o.o. za ugostiteljstvo i turizam</derivirana_varijabla>
  </DomainObject.Predmet.ProtustrankaNazivFormated>
  <DomainObject.Predmet.ProtustrankaNazivFormatedOIB>
    <izvorni_sadrzaj>ANKORA PROMET j.d.o.o. za ugostiteljstvo i turizam, OIB 84330317599</izvorni_sadrzaj>
    <derivirana_varijabla naziv="DomainObject.Predmet.ProtustrankaNazivFormatedOIB_1">ANKORA PROMET j.d.o.o. za ugostiteljstvo i turizam, OIB 84330317599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256365.07</izvorni_sadrzaj>
    <derivirana_varijabla naziv="DomainObject.Predmet.TrenutnaVrijednost_1">256365.07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ANKORA PROMET j.d.o.o. za ugostiteljstvo i turizam</item>
    </izvorni_sadrzaj>
    <derivirana_varijabla naziv="DomainObject.Predmet.ProtuStrankaListFormated_1">
      <item>ANKORA PROMET j.d.o.o. za ugostiteljstvo i turizam</item>
    </derivirana_varijabla>
  </DomainObject.Predmet.ProtuStrankaListFormated>
  <DomainObject.Predmet.ProtuStrankaListFormatedOIB>
    <izvorni_sadrzaj>
      <item>ANKORA PROMET j.d.o.o. za ugostiteljstvo i turizam, OIB 84330317599</item>
    </izvorni_sadrzaj>
    <derivirana_varijabla naziv="DomainObject.Predmet.ProtuStrankaListFormatedOIB_1">
      <item>ANKORA PROMET j.d.o.o. za ugostiteljstvo i turizam, OIB 84330317599</item>
    </derivirana_varijabla>
  </DomainObject.Predmet.ProtuStrankaListFormatedOIB>
  <DomainObject.Predmet.ProtuStrankaListFormatedWithAdress>
    <izvorni_sadrzaj>
      <item>ANKORA PROMET j.d.o.o. za ugostiteljstvo i turizam, Put mula 26, 23249 Miškovci</item>
    </izvorni_sadrzaj>
    <derivirana_varijabla naziv="DomainObject.Predmet.ProtuStrankaListFormatedWithAdress_1">
      <item>ANKORA PROMET j.d.o.o. za ugostiteljstvo i turizam, Put mula 26, 23249 Miškovci</item>
    </derivirana_varijabla>
  </DomainObject.Predmet.ProtuStrankaListFormatedWithAdress>
  <DomainObject.Predmet.ProtuStrankaListFormatedWithAdressOIB>
    <izvorni_sadrzaj>
      <item>ANKORA PROMET j.d.o.o. za ugostiteljstvo i turizam, OIB 84330317599, Put mula 26, 23249 Miškovci</item>
    </izvorni_sadrzaj>
    <derivirana_varijabla naziv="DomainObject.Predmet.ProtuStrankaListFormatedWithAdressOIB_1">
      <item>ANKORA PROMET j.d.o.o. za ugostiteljstvo i turizam, OIB 84330317599, Put mula 26, 23249 Miškovci</item>
    </derivirana_varijabla>
  </DomainObject.Predmet.ProtuStrankaListFormatedWithAdressOIB>
  <DomainObject.Predmet.ProtuStrankaListNazivFormated>
    <izvorni_sadrzaj>
      <item>ANKORA PROMET j.d.o.o. za ugostiteljstvo i turizam</item>
    </izvorni_sadrzaj>
    <derivirana_varijabla naziv="DomainObject.Predmet.ProtuStrankaListNazivFormated_1">
      <item>ANKORA PROMET j.d.o.o. za ugostiteljstvo i turizam</item>
    </derivirana_varijabla>
  </DomainObject.Predmet.ProtuStrankaListNazivFormated>
  <DomainObject.Predmet.ProtuStrankaListNazivFormatedOIB>
    <izvorni_sadrzaj>
      <item>ANKORA PROMET j.d.o.o. za ugostiteljstvo i turizam, OIB 84330317599</item>
    </izvorni_sadrzaj>
    <derivirana_varijabla naziv="DomainObject.Predmet.ProtuStrankaListNazivFormatedOIB_1">
      <item>ANKORA PROMET j.d.o.o. za ugostiteljstvo i turizam, OIB 84330317599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ANKORA PROMET j.d.o.o. za ugostiteljstvo i turizam</izvorni_sadrzaj>
    <derivirana_varijabla naziv="DomainObject.Predmet.ProtustrankaIDrugi_1">ANKORA PROMET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ANKORA PROMET j.d.o.o. za ugostiteljstvo i turizam, OIB 84330317599, Put mula 26, 23249 Miškovci</izvorni_sadrzaj>
    <derivirana_varijabla naziv="DomainObject.Predmet.ProtustrankaIDrugiAdressOIB_1">ANKORA PROMET j.d.o.o. za ugostiteljstvo i turizam, OIB 84330317599,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ANKORA PROMET j.d.o.o. za ugostiteljstvo i turizam</item>
    </izvorni_sadrzaj>
    <derivirana_varijabla naziv="DomainObject.Predmet.SudioniciListNaziv_1">
      <item>FINA</item>
      <item>ANKORA PROMET j.d.o.o. za ugostiteljstvo i turizam</item>
    </derivirana_varijabla>
  </DomainObject.Predmet.SudioniciListNaziv>
  <DomainObject.Predmet.SudioniciListAdressOIB>
    <izvorni_sadrzaj>
      <item>FINA, OIB 85821130368</item>
      <item>ANKORA PROMET j.d.o.o. za ugostiteljstvo i turizam, OIB 84330317599, Put mula 26,23249 Miškovci</item>
    </izvorni_sadrzaj>
    <derivirana_varijabla naziv="DomainObject.Predmet.SudioniciListAdressOIB_1">
      <item>FINA, OIB 85821130368</item>
      <item>ANKORA PROMET j.d.o.o. za ugostiteljstvo i turizam, OIB 84330317599,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84330317599</item>
    </izvorni_sadrzaj>
    <derivirana_varijabla naziv="DomainObject.Predmet.SudioniciListNazivOIB_1">
      <item>, OIB 85821130368</item>
      <item>, OIB 84330317599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446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2016-10-24T08:04:00Z</dcterms:created>
  <dc:creator>Administrator</dc:creator>
  <cp:lastModifiedBy>Nena Mužanović</cp:lastModifiedBy>
  <cp:lastPrinted>2016-09-27T09:50:00Z</cp:lastPrinted>
  <dcterms:modified xmlns:xsi="http://www.w3.org/2001/XMLSchema-instance" xsi:type="dcterms:W3CDTF">2017-02-10T09:57:00Z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