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8e7f" w14:paraId="3ea8e7f" w:rsidRDefault="00850F14" w:rsidP="00850F14" w:rsidR="00850F14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F14" w:rsidP="00850F14" w:rsidR="00850F14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850F14" w:rsidP="00850F14" w:rsidR="00850F14">
      <w:pPr>
        <w:rPr>
          <w:szCs w:val="24"/>
        </w:rPr>
      </w:pPr>
      <w:r>
        <w:rPr>
          <w:szCs w:val="24"/>
        </w:rPr>
        <w:t>Trgovački sud u Varaždinu</w:t>
      </w:r>
    </w:p>
    <w:p w:rsidRDefault="00850F14" w:rsidP="00850F14" w:rsidR="00850F14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St-393/2017-4</w:t>
      </w:r>
    </w:p>
    <w:p w:rsidRDefault="00850F14" w:rsidP="00850F14" w:rsidR="00850F14">
      <w:pPr>
        <w:jc w:val="center"/>
        <w:rPr>
          <w:szCs w:val="24"/>
        </w:rPr>
      </w:pPr>
    </w:p>
    <w:p w:rsidRDefault="00850F14" w:rsidP="00850F14" w:rsidR="00850F14">
      <w:pPr>
        <w:jc w:val="center"/>
        <w:rPr>
          <w:szCs w:val="24"/>
        </w:rPr>
      </w:pPr>
    </w:p>
    <w:p w:rsidRDefault="00850F14" w:rsidP="00850F14" w:rsidR="00850F14">
      <w:pPr>
        <w:jc w:val="center"/>
        <w:rPr>
          <w:szCs w:val="24"/>
        </w:rPr>
      </w:pPr>
    </w:p>
    <w:p w:rsidRDefault="00850F14" w:rsidP="00850F14" w:rsidR="00850F14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ĐASTI j.d.o.o. </w:t>
      </w:r>
      <w:proofErr w:type="spellStart"/>
      <w:r>
        <w:t>Goričan</w:t>
      </w:r>
      <w:proofErr w:type="spellEnd"/>
      <w:r>
        <w:t xml:space="preserve">, Školska 4, OIB: 84075940470, dana 26. listopada 2017., </w:t>
      </w:r>
    </w:p>
    <w:p w:rsidRDefault="00850F14" w:rsidP="00850F14" w:rsidR="00850F14">
      <w:pPr>
        <w:jc w:val="both"/>
      </w:pPr>
    </w:p>
    <w:p w:rsidRDefault="00850F14" w:rsidP="00850F14" w:rsidR="00850F1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ĐASTI j.d.o.o. </w:t>
      </w:r>
      <w:proofErr w:type="spellStart"/>
      <w:r>
        <w:t>Goričan</w:t>
      </w:r>
      <w:proofErr w:type="spellEnd"/>
      <w:r>
        <w:t>, Školska 4, OIB: 84075940470</w:t>
      </w:r>
      <w:r>
        <w:rPr>
          <w:szCs w:val="24"/>
        </w:rPr>
        <w:t>, s danom 26. listopada 2017. u 9,20 sati.</w:t>
      </w:r>
    </w:p>
    <w:p w:rsidRDefault="00850F14" w:rsidP="00850F14" w:rsidR="00850F14">
      <w:pPr>
        <w:ind w:hanging="705" w:left="1413"/>
        <w:jc w:val="both"/>
        <w:rPr>
          <w:szCs w:val="24"/>
        </w:rPr>
      </w:pPr>
    </w:p>
    <w:p w:rsidRDefault="00850F14" w:rsidP="00850F14" w:rsidR="00850F14">
      <w:pPr>
        <w:ind w:hanging="705" w:left="1410"/>
        <w:jc w:val="both"/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OIB: 86217384445.</w:t>
      </w:r>
    </w:p>
    <w:p w:rsidRDefault="00850F14" w:rsidP="00850F14" w:rsidR="00850F14">
      <w:pPr>
        <w:ind w:hanging="705" w:left="1413"/>
        <w:jc w:val="both"/>
        <w:rPr>
          <w:szCs w:val="24"/>
        </w:rPr>
      </w:pPr>
    </w:p>
    <w:p w:rsidRDefault="00850F14" w:rsidP="00850F14" w:rsidR="00850F14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ĐASTI j.d.o.o. </w:t>
      </w:r>
      <w:proofErr w:type="spellStart"/>
      <w:r>
        <w:t>Goričan</w:t>
      </w:r>
      <w:proofErr w:type="spellEnd"/>
      <w:r>
        <w:t>, Školska 4, OIB: 84075940470.</w:t>
      </w:r>
    </w:p>
    <w:p w:rsidRDefault="00850F14" w:rsidP="00850F14" w:rsidR="00850F14">
      <w:pPr>
        <w:ind w:hanging="705" w:left="1410"/>
        <w:jc w:val="both"/>
      </w:pPr>
    </w:p>
    <w:p w:rsidRDefault="00850F14" w:rsidP="00850F14" w:rsidR="00850F14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850F14" w:rsidP="00850F14" w:rsidR="00850F14">
      <w:pPr>
        <w:jc w:val="both"/>
        <w:rPr>
          <w:szCs w:val="24"/>
        </w:rPr>
      </w:pPr>
    </w:p>
    <w:p w:rsidRDefault="00850F14" w:rsidP="00850F14" w:rsidR="00850F14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ĐASTI j.d.o.o. </w:t>
      </w:r>
      <w:proofErr w:type="spellStart"/>
      <w:r>
        <w:t>Goričan</w:t>
      </w:r>
      <w:proofErr w:type="spellEnd"/>
      <w:r>
        <w:t>, Školska 4, OIB: 84075940470,</w:t>
      </w:r>
      <w:r>
        <w:rPr>
          <w:szCs w:val="24"/>
        </w:rPr>
        <w:t xml:space="preserve"> bit će brisan iz sudskog registra.</w:t>
      </w:r>
    </w:p>
    <w:p w:rsidRDefault="00850F14" w:rsidP="00850F14" w:rsidR="00850F14">
      <w:pPr>
        <w:jc w:val="center"/>
        <w:rPr>
          <w:szCs w:val="24"/>
        </w:rPr>
      </w:pPr>
    </w:p>
    <w:p w:rsidRDefault="00850F14" w:rsidP="00850F14" w:rsidR="00850F1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17. srpnja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jc w:val="both"/>
        <w:rPr>
          <w:szCs w:val="24"/>
        </w:rPr>
      </w:pPr>
      <w:r>
        <w:rPr>
          <w:szCs w:val="24"/>
        </w:rPr>
        <w:tab/>
      </w:r>
    </w:p>
    <w:p w:rsidRDefault="00850F14" w:rsidP="00850F14" w:rsidR="00850F14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jc w:val="center"/>
        <w:rPr>
          <w:szCs w:val="24"/>
        </w:rPr>
      </w:pPr>
      <w:r>
        <w:rPr>
          <w:szCs w:val="24"/>
        </w:rPr>
        <w:t>U Varaždinu 26. listopada 2017.</w:t>
      </w:r>
    </w:p>
    <w:p w:rsidRDefault="00850F14" w:rsidP="00850F14" w:rsidR="00850F14">
      <w:pPr>
        <w:jc w:val="center"/>
        <w:rPr>
          <w:szCs w:val="24"/>
        </w:rPr>
      </w:pP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Sudska savjetnica: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Martina Mašić,v. r.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50F14" w:rsidP="00850F14" w:rsidR="00850F14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850F14" w:rsidP="00850F14" w:rsidR="00850F14">
      <w:r>
        <w:tab/>
        <w:t>Uputa o pravnom lijeku:</w:t>
      </w:r>
    </w:p>
    <w:p w:rsidRDefault="00850F14" w:rsidP="00850F14" w:rsidR="00850F14">
      <w:r>
        <w:tab/>
        <w:t>Protiv ovoga rješenja može se podnijeti žalba u roku od osam dana nakon isteka osam dana od njegove objave na e-oglasnoj ploči suda, pisano u četiri primjerka.</w:t>
      </w:r>
    </w:p>
    <w:p w:rsidRDefault="00850F14" w:rsidP="00850F14" w:rsidR="00850F14">
      <w:r>
        <w:tab/>
        <w:t>O žalbi protiv rješenja sudskog savjetnika odlučuje sudac pojedinac toga suda.</w:t>
      </w:r>
    </w:p>
    <w:p w:rsidRDefault="00850F14" w:rsidP="00850F14" w:rsidR="00850F14">
      <w:r>
        <w:tab/>
        <w:t>O žalbi protiv odluke suca donesene u prvom stupnju odlučuje Visoki trgovački sud.</w:t>
      </w:r>
    </w:p>
    <w:p w:rsidRDefault="00850F14" w:rsidP="00850F14" w:rsidR="00850F14"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50F14" w:rsidP="00850F14" w:rsidR="00850F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rPr>
          <w:szCs w:val="24"/>
        </w:rPr>
      </w:pPr>
    </w:p>
    <w:p w:rsidRDefault="00850F14" w:rsidP="00850F14" w:rsidR="00850F14">
      <w:pPr>
        <w:rPr>
          <w:szCs w:val="24"/>
        </w:rPr>
      </w:pPr>
      <w:r>
        <w:rPr>
          <w:szCs w:val="24"/>
        </w:rPr>
        <w:t>DNA:</w:t>
      </w:r>
    </w:p>
    <w:p w:rsidRDefault="00850F14" w:rsidP="00850F14" w:rsidR="00850F1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50F14" w:rsidP="00850F14" w:rsidR="00850F1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50F14" w:rsidP="00850F14" w:rsidR="00850F1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ĐASTI j.d.o.o. </w:t>
      </w:r>
      <w:proofErr w:type="spellStart"/>
      <w:r>
        <w:t>Goričan</w:t>
      </w:r>
      <w:proofErr w:type="spellEnd"/>
      <w:r>
        <w:t>, Školska 4</w:t>
      </w:r>
    </w:p>
    <w:p w:rsidRDefault="00850F14" w:rsidP="00850F14" w:rsidR="00850F1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Josip </w:t>
      </w:r>
      <w:proofErr w:type="spellStart"/>
      <w:r>
        <w:rPr>
          <w:szCs w:val="24"/>
        </w:rPr>
        <w:t>Vadlja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Goričan</w:t>
      </w:r>
      <w:proofErr w:type="spellEnd"/>
      <w:r>
        <w:rPr>
          <w:szCs w:val="24"/>
        </w:rPr>
        <w:t>, Murska 24</w:t>
      </w:r>
    </w:p>
    <w:p w:rsidRDefault="00850F14" w:rsidP="00850F14" w:rsidR="00850F14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850F14" w:rsidP="00850F14" w:rsidR="00850F1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850F14" w:rsidP="00850F14" w:rsidR="00850F1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Siniša </w:t>
      </w:r>
      <w:proofErr w:type="spellStart"/>
      <w:r>
        <w:rPr>
          <w:szCs w:val="24"/>
        </w:rPr>
        <w:t>Rajnović</w:t>
      </w:r>
      <w:proofErr w:type="spellEnd"/>
      <w:r>
        <w:rPr>
          <w:szCs w:val="24"/>
        </w:rPr>
        <w:t xml:space="preserve">, Sv. Trojstva 87, </w:t>
      </w:r>
      <w:proofErr w:type="spellStart"/>
      <w:r>
        <w:rPr>
          <w:szCs w:val="24"/>
        </w:rPr>
        <w:t>Milanovac</w:t>
      </w:r>
      <w:proofErr w:type="spellEnd"/>
      <w:r>
        <w:rPr>
          <w:szCs w:val="24"/>
        </w:rPr>
        <w:t>, 33 000 Virovitica</w:t>
      </w:r>
    </w:p>
    <w:p w:rsidRDefault="00850F14" w:rsidP="00850F14" w:rsidR="00850F1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850F14" w:rsidR="00AE649C" w:rsidRPr="00850F14"/>
    <w:sectPr w:rsidSect="0032366B" w:rsidR="00AE649C" w:rsidRPr="00850F1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F1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0F1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0F1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7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St-393/2017-4</izvorni_sadrzaj>
    <derivirana_varijabla naziv="DomainObject.Oznaka_1">St-393/2017-4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ĐASTI jednostavno društvo s ograničenom odgovornošću za trgovinu i usluge</izvorni_sadrzaj>
    <derivirana_varijabla naziv="DomainObject.Predmet.ProtustrankaFormated_1">  ĐASTI jednostavno društvo s ograničenom odgovornošću za trgovinu i usluge</derivirana_varijabla>
  </DomainObject.Predmet.ProtustrankaFormated>
  <DomainObject.Predmet.ProtustrankaFormatedOIB>
    <izvorni_sadrzaj>  ĐASTI jednostavno društvo s ograničenom odgovornošću za trgovinu i usluge, OIB 84075940470</izvorni_sadrzaj>
    <derivirana_varijabla naziv="DomainObject.Predmet.ProtustrankaFormatedOIB_1">  ĐASTI jednostavno društvo s ograničenom odgovornošću za trgovinu i usluge, OIB 84075940470</derivirana_varijabla>
  </DomainObject.Predmet.ProtustrankaFormatedOIB>
  <DomainObject.Predmet.ProtustrankaFormatedWithAdress>
    <izvorni_sadrzaj> ĐASTI jednostavno društvo s ograničenom odgovornošću za trgovinu i usluge, Školska 4, 40320 Goričan</izvorni_sadrzaj>
    <derivirana_varijabla naziv="DomainObject.Predmet.ProtustrankaFormatedWithAdress_1"> ĐASTI jednostavno društvo s ograničenom odgovornošću za trgovinu i usluge, Školska 4, 40320 Goričan</derivirana_varijabla>
  </DomainObject.Predmet.ProtustrankaFormatedWithAdress>
  <DomainObject.Predmet.ProtustrankaFormatedWithAdressOIB>
    <izvorni_sadrzaj> ĐASTI jednostavno društvo s ograničenom odgovornošću za trgovinu i usluge, OIB 84075940470, Školska 4, 40320 Goričan</izvorni_sadrzaj>
    <derivirana_varijabla naziv="DomainObject.Predmet.ProtustrankaFormatedWithAdressOIB_1"> ĐASTI jednostavno društvo s ograničenom odgovornošću za trgovinu i usluge, OIB 84075940470, Školska 4, 40320 Goričan</derivirana_varijabla>
  </DomainObject.Predmet.ProtustrankaFormatedWithAdressOIB>
  <DomainObject.Predmet.ProtustrankaWithAdress>
    <izvorni_sadrzaj>ĐASTI jednostavno društvo s ograničenom odgovornošću za trgovinu i usluge Školska 4, 40320 Goričan</izvorni_sadrzaj>
    <derivirana_varijabla naziv="DomainObject.Predmet.ProtustrankaWithAdress_1">ĐASTI jednostavno društvo s ograničenom odgovornošću za trgovinu i usluge Školska 4, 40320 Goričan</derivirana_varijabla>
  </DomainObject.Predmet.ProtustrankaWithAdress>
  <DomainObject.Predmet.ProtustrankaWithAdressOIB>
    <izvorni_sadrzaj>ĐASTI jednostavno društvo s ograničenom odgovornošću za trgovinu i usluge, OIB 84075940470, Školska 4, 40320 Goričan</izvorni_sadrzaj>
    <derivirana_varijabla naziv="DomainObject.Predmet.ProtustrankaWithAdressOIB_1">ĐASTI jednostavno društvo s ograničenom odgovornošću za trgovinu i usluge, OIB 84075940470, Školska 4, 40320 Goričan</derivirana_varijabla>
  </DomainObject.Predmet.ProtustrankaWithAdressOIB>
  <DomainObject.Predmet.ProtustrankaNazivFormated>
    <izvorni_sadrzaj>ĐASTI jednostavno društvo s ograničenom odgovornošću za trgovinu i usluge</izvorni_sadrzaj>
    <derivirana_varijabla naziv="DomainObject.Predmet.ProtustrankaNazivFormated_1">ĐASTI jednostavno društvo s ograničenom odgovornošću za trgovinu i usluge</derivirana_varijabla>
  </DomainObject.Predmet.ProtustrankaNazivFormated>
  <DomainObject.Predmet.ProtustrankaNazivFormatedOIB>
    <izvorni_sadrzaj>ĐASTI jednostavno društvo s ograničenom odgovornošću za trgovinu i usluge, OIB 84075940470</izvorni_sadrzaj>
    <derivirana_varijabla naziv="DomainObject.Predmet.ProtustrankaNazivFormatedOIB_1">ĐASTI jednostavno društvo s ograničenom odgovornošću za trgovinu i usluge, OIB 84075940470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ĐASTI jednostavno društvo s ograničenom odgovornošću za trgovinu i usluge</item>
    </izvorni_sadrzaj>
    <derivirana_varijabla naziv="DomainObject.Predmet.ProtuStrankaListFormated_1">
      <item>ĐASTI jednostavno društvo s ograničenom odgovornošću za trgovinu i usluge</item>
    </derivirana_varijabla>
  </DomainObject.Predmet.ProtuStrankaListFormated>
  <DomainObject.Predmet.ProtuStrankaListFormatedOIB>
    <izvorni_sadrzaj>
      <item>ĐASTI jednostavno društvo s ograničenom odgovornošću za trgovinu i usluge, OIB 84075940470</item>
    </izvorni_sadrzaj>
    <derivirana_varijabla naziv="DomainObject.Predmet.ProtuStrankaListFormatedOIB_1">
      <item>ĐASTI jednostavno društvo s ograničenom odgovornošću za trgovinu i usluge, OIB 84075940470</item>
    </derivirana_varijabla>
  </DomainObject.Predmet.ProtuStrankaListFormatedOIB>
  <DomainObject.Predmet.ProtuStrankaListFormatedWithAdress>
    <izvorni_sadrzaj>
      <item>ĐASTI jednostavno društvo s ograničenom odgovornošću za trgovinu i usluge, Školska 4, 40320 Goričan</item>
    </izvorni_sadrzaj>
    <derivirana_varijabla naziv="DomainObject.Predmet.ProtuStrankaListFormatedWithAdress_1">
      <item>ĐASTI jednostavno društvo s ograničenom odgovornošću za trgovinu i usluge, Školska 4, 40320 Goričan</item>
    </derivirana_varijabla>
  </DomainObject.Predmet.ProtuStrankaListFormatedWithAdress>
  <DomainObject.Predmet.ProtuStrankaListFormatedWithAdressOIB>
    <izvorni_sadrzaj>
      <item>ĐASTI jednostavno društvo s ograničenom odgovornošću za trgovinu i usluge, OIB 84075940470, Školska 4, 40320 Goričan</item>
    </izvorni_sadrzaj>
    <derivirana_varijabla naziv="DomainObject.Predmet.ProtuStrankaListFormatedWithAdressOIB_1">
      <item>ĐASTI jednostavno društvo s ograničenom odgovornošću za trgovinu i usluge, OIB 84075940470, Školska 4, 40320 Goričan</item>
    </derivirana_varijabla>
  </DomainObject.Predmet.ProtuStrankaListFormatedWithAdressOIB>
  <DomainObject.Predmet.ProtuStrankaListNazivFormated>
    <izvorni_sadrzaj>
      <item>ĐASTI jednostavno društvo s ograničenom odgovornošću za trgovinu i usluge</item>
    </izvorni_sadrzaj>
    <derivirana_varijabla naziv="DomainObject.Predmet.ProtuStrankaListNazivFormated_1">
      <item>ĐASTI jednostavno društvo s ograničenom odgovornošću za trgovinu i usluge</item>
    </derivirana_varijabla>
  </DomainObject.Predmet.ProtuStrankaListNazivFormated>
  <DomainObject.Predmet.ProtuStrankaListNazivFormatedOIB>
    <izvorni_sadrzaj>
      <item>ĐASTI jednostavno društvo s ograničenom odgovornošću za trgovinu i usluge, OIB 84075940470</item>
    </izvorni_sadrzaj>
    <derivirana_varijabla naziv="DomainObject.Predmet.ProtuStrankaListNazivFormatedOIB_1">
      <item>ĐASTI jednostavno društvo s ograničenom odgovornošću za trgovinu i usluge, OIB 84075940470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St-393/2017-4</izvorni_sadrzaj>
    <derivirana_varijabla naziv="DomainObject.PoslovniBrojDokumenta_1">St-393/2017-4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ĐASTI jednostavno društvo s ograničenom odgovornošću za trgovinu i usluge</izvorni_sadrzaj>
    <derivirana_varijabla naziv="DomainObject.Predmet.ProtustrankaIDrugi_1">ĐASTI jednostavno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ĐASTI jednostavno društvo s ograničenom odgovornošću za trgovinu i usluge, OIB 84075940470, Školska 4, 40320 Goričan</izvorni_sadrzaj>
    <derivirana_varijabla naziv="DomainObject.Predmet.ProtustrankaIDrugiAdressOIB_1">ĐASTI jednostavno društvo s ograničenom odgovornošću za trgovinu i usluge, OIB 84075940470, Školska 4,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ĐASTI jednostavno društvo s ograničenom odgovornošću za trgovinu i usluge</item>
    </izvorni_sadrzaj>
    <derivirana_varijabla naziv="DomainObject.Predmet.SudioniciListNaziv_1">
      <item>Financijska agencija - Podružnica Varaždin</item>
      <item>ĐASTI jednostavno društvo s ograničenom odgovornošću za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ĐASTI jednostavno društvo s ograničenom odgovornošću za trgovinu i usluge, OIB 84075940470, Školska 4,40320 Goričan</item>
    </izvorni_sadrzaj>
    <derivirana_varijabla naziv="DomainObject.Predmet.SudioniciListAdressOIB_1">
      <item>Financijska agencija - Podružnica Varaždin, OIB 85821130368, A. Cesarca 2,42000 Varaždin</item>
      <item>ĐASTI jednostavno društvo s ograničenom odgovornošću za trgovinu i usluge, OIB 84075940470, Školska 4,40320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567B0-0615-4B1A-B874-CA867B9FB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2868</properties:Characters>
  <properties:Lines>86</properties:Lines>
  <properties:Paragraphs>34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2017-10-26T07:17:00Z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