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5053" w14:paraId="8d45053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9960D4">
        <w:rPr>
          <w:rFonts w:cs="Times New Roman" w:hAnsi="Times New Roman" w:ascii="Times New Roman"/>
          <w:b/>
          <w:sz w:val="24"/>
          <w:szCs w:val="24"/>
        </w:rPr>
        <w:t>84</w:t>
      </w:r>
      <w:r w:rsidR="00F51695">
        <w:rPr>
          <w:rFonts w:cs="Times New Roman" w:hAnsi="Times New Roman" w:ascii="Times New Roman"/>
          <w:b/>
          <w:sz w:val="24"/>
          <w:szCs w:val="24"/>
        </w:rPr>
        <w:t>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F51695">
        <w:rPr>
          <w:rFonts w:cs="Times New Roman" w:hAnsi="Times New Roman" w:ascii="Times New Roman"/>
          <w:sz w:val="24"/>
          <w:szCs w:val="24"/>
        </w:rPr>
        <w:t>VERITAS YACHTING d.o.o., Primošten, Splitska 22-24, MBS: 100003507, OIB: 50726844224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F51695">
        <w:rPr>
          <w:rFonts w:cs="Times New Roman" w:hAnsi="Times New Roman" w:ascii="Times New Roman"/>
          <w:sz w:val="24"/>
          <w:szCs w:val="24"/>
        </w:rPr>
        <w:t>VERITAS YACHTING d.o.o., Primošten, Splitska 22-24, MBS: 100003507, OIB: 50726844224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F51695">
        <w:rPr>
          <w:rFonts w:cs="Times New Roman" w:hAnsi="Times New Roman" w:ascii="Times New Roman"/>
          <w:sz w:val="24"/>
          <w:szCs w:val="24"/>
        </w:rPr>
        <w:t>462.319,11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F51695">
        <w:rPr>
          <w:rFonts w:cs="Times New Roman" w:hAnsi="Times New Roman" w:ascii="Times New Roman"/>
          <w:sz w:val="24"/>
          <w:szCs w:val="24"/>
        </w:rPr>
        <w:t>Marko Juričev-Barbin iz Vodica, Dočine 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9960D4">
        <w:rPr>
          <w:rFonts w:cs="Times New Roman" w:hAnsi="Times New Roman" w:ascii="Times New Roman"/>
          <w:sz w:val="24"/>
          <w:szCs w:val="24"/>
        </w:rPr>
        <w:t>model 05, poziv na broj 221-84</w:t>
      </w:r>
      <w:r w:rsidR="00F51695">
        <w:rPr>
          <w:rFonts w:cs="Times New Roman" w:hAnsi="Times New Roman" w:ascii="Times New Roman"/>
          <w:sz w:val="24"/>
          <w:szCs w:val="24"/>
        </w:rPr>
        <w:t>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F51695">
        <w:rPr>
          <w:rFonts w:cs="Times New Roman" w:hAnsi="Times New Roman" w:ascii="Times New Roman"/>
          <w:sz w:val="24"/>
          <w:szCs w:val="24"/>
        </w:rPr>
        <w:t>Marko Juričev-Barbin iz Vodica, Dočine 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937" w:rsidP="00357C73" w:rsidR="00406937">
      <w:pPr>
        <w:spacing w:lineRule="auto" w:line="240" w:after="0"/>
      </w:pPr>
      <w:r>
        <w:separator/>
      </w:r>
    </w:p>
  </w:endnote>
  <w:endnote w:id="0" w:type="continuationSeparator">
    <w:p w:rsidRDefault="00406937" w:rsidP="00357C73" w:rsidR="004069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937" w:rsidP="00357C73" w:rsidR="00406937">
      <w:pPr>
        <w:spacing w:lineRule="auto" w:line="240" w:after="0"/>
      </w:pPr>
      <w:r>
        <w:separator/>
      </w:r>
    </w:p>
  </w:footnote>
  <w:footnote w:id="0" w:type="continuationSeparator">
    <w:p w:rsidRDefault="00406937" w:rsidP="00357C73" w:rsidR="004069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74E6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9960D4">
          <w:rPr>
            <w:rFonts w:cs="Times New Roman" w:hAnsi="Times New Roman" w:ascii="Times New Roman"/>
            <w:sz w:val="24"/>
            <w:szCs w:val="24"/>
          </w:rPr>
          <w:t>t-84</w:t>
        </w:r>
        <w:r w:rsidR="00F51695">
          <w:rPr>
            <w:rFonts w:cs="Times New Roman" w:hAnsi="Times New Roman" w:ascii="Times New Roman"/>
            <w:sz w:val="24"/>
            <w:szCs w:val="24"/>
          </w:rPr>
          <w:t>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406937"/>
    <w:rsid w:val="00445701"/>
    <w:rsid w:val="00454B86"/>
    <w:rsid w:val="0046333F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960D4"/>
    <w:rsid w:val="009B646B"/>
    <w:rsid w:val="009D044E"/>
    <w:rsid w:val="009F5C94"/>
    <w:rsid w:val="00A1166B"/>
    <w:rsid w:val="00A1788D"/>
    <w:rsid w:val="00A32D37"/>
    <w:rsid w:val="00A34362"/>
    <w:rsid w:val="00A645B7"/>
    <w:rsid w:val="00A925A8"/>
    <w:rsid w:val="00A94060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73DE"/>
    <w:rsid w:val="00D02474"/>
    <w:rsid w:val="00D06048"/>
    <w:rsid w:val="00D15FE7"/>
    <w:rsid w:val="00D27E99"/>
    <w:rsid w:val="00D426B2"/>
    <w:rsid w:val="00D544F9"/>
    <w:rsid w:val="00D633B4"/>
    <w:rsid w:val="00D933F6"/>
    <w:rsid w:val="00D953BC"/>
    <w:rsid w:val="00DA23AC"/>
    <w:rsid w:val="00DE376D"/>
    <w:rsid w:val="00DE70C0"/>
    <w:rsid w:val="00E27D2C"/>
    <w:rsid w:val="00E315F4"/>
    <w:rsid w:val="00E41091"/>
    <w:rsid w:val="00E6626A"/>
    <w:rsid w:val="00E70CBB"/>
    <w:rsid w:val="00E74E66"/>
    <w:rsid w:val="00EB3E57"/>
    <w:rsid w:val="00EB7A66"/>
    <w:rsid w:val="00EC154C"/>
    <w:rsid w:val="00ED08DF"/>
    <w:rsid w:val="00F0249C"/>
    <w:rsid w:val="00F11F7D"/>
    <w:rsid w:val="00F1385E"/>
    <w:rsid w:val="00F2235E"/>
    <w:rsid w:val="00F51695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15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FE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FE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FE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FE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D15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FE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FE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FE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FE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St-840/2015</izvorni_sadrzaj>
    <derivirana_varijabla naziv="DomainObject.Predmet.OznakaBroj_1">St-840/2015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VERITAS YACHTING d.o.o. za nautički turizam</izvorni_sadrzaj>
    <derivirana_varijabla naziv="DomainObject.Predmet.ProtustrankaFormated_1">  VERITAS YACHTING d.o.o. za nautički turizam</derivirana_varijabla>
  </DomainObject.Predmet.ProtustrankaFormated>
  <DomainObject.Predmet.ProtustrankaFormatedOIB>
    <izvorni_sadrzaj>  VERITAS YACHTING d.o.o. za nautički turizam, OIB 50726844224</izvorni_sadrzaj>
    <derivirana_varijabla naziv="DomainObject.Predmet.ProtustrankaFormatedOIB_1">  VERITAS YACHTING d.o.o. za nautički turizam, OIB 50726844224</derivirana_varijabla>
  </DomainObject.Predmet.ProtustrankaFormatedOIB>
  <DomainObject.Predmet.ProtustrankaFormatedWithAdress>
    <izvorni_sadrzaj> VERITAS YACHTING d.o.o. za nautički turizam, Splitska 22-24 , 22202 Primošten</izvorni_sadrzaj>
    <derivirana_varijabla naziv="DomainObject.Predmet.ProtustrankaFormatedWithAdress_1"> VERITAS YACHTING d.o.o. za nautički turizam, Splitska 22-24 , 22202 Primošten</derivirana_varijabla>
  </DomainObject.Predmet.ProtustrankaFormatedWithAdress>
  <DomainObject.Predmet.ProtustrankaFormatedWithAdressOIB>
    <izvorni_sadrzaj> VERITAS YACHTING d.o.o. za nautički turizam, OIB 50726844224, Splitska 22-24 , 22202 Primošten</izvorni_sadrzaj>
    <derivirana_varijabla naziv="DomainObject.Predmet.ProtustrankaFormatedWithAdressOIB_1"> VERITAS YACHTING d.o.o. za nautički turizam, OIB 50726844224, Splitska 22-24 , 22202 Primošten</derivirana_varijabla>
  </DomainObject.Predmet.ProtustrankaFormatedWithAdressOIB>
  <DomainObject.Predmet.ProtustrankaWithAdress>
    <izvorni_sadrzaj>VERITAS YACHTING d.o.o. za nautički turizam Splitska 22-24 , 22202 Primošten</izvorni_sadrzaj>
    <derivirana_varijabla naziv="DomainObject.Predmet.ProtustrankaWithAdress_1">VERITAS YACHTING d.o.o. za nautički turizam Splitska 22-24 , 22202 Primošten</derivirana_varijabla>
  </DomainObject.Predmet.ProtustrankaWithAdress>
  <DomainObject.Predmet.ProtustrankaWithAdressOIB>
    <izvorni_sadrzaj>VERITAS YACHTING d.o.o. za nautički turizam, OIB 50726844224, Splitska 22-24 , 22202 Primošten</izvorni_sadrzaj>
    <derivirana_varijabla naziv="DomainObject.Predmet.ProtustrankaWithAdressOIB_1">VERITAS YACHTING d.o.o. za nautički turizam, OIB 50726844224, Splitska 22-24 , 22202 Primošten</derivirana_varijabla>
  </DomainObject.Predmet.ProtustrankaWithAdressOIB>
  <DomainObject.Predmet.ProtustrankaNazivFormated>
    <izvorni_sadrzaj>VERITAS YACHTING d.o.o. za nautički turizam</izvorni_sadrzaj>
    <derivirana_varijabla naziv="DomainObject.Predmet.ProtustrankaNazivFormated_1">VERITAS YACHTING d.o.o. za nautički turizam</derivirana_varijabla>
  </DomainObject.Predmet.ProtustrankaNazivFormated>
  <DomainObject.Predmet.ProtustrankaNazivFormatedOIB>
    <izvorni_sadrzaj>VERITAS YACHTING d.o.o. za nautički turizam, OIB 50726844224</izvorni_sadrzaj>
    <derivirana_varijabla naziv="DomainObject.Predmet.ProtustrankaNazivFormatedOIB_1">VERITAS YACHTING d.o.o. za nautički turizam, OIB 50726844224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VERITAS YACHTING d.o.o. za nautički turizam</item>
    </izvorni_sadrzaj>
    <derivirana_varijabla naziv="DomainObject.Predmet.ProtuStrankaListFormated_1">
      <item>VERITAS YACHTING d.o.o. za nautički turizam</item>
    </derivirana_varijabla>
  </DomainObject.Predmet.ProtuStrankaListFormated>
  <DomainObject.Predmet.ProtuStrankaListFormatedOIB>
    <izvorni_sadrzaj>
      <item>VERITAS YACHTING d.o.o. za nautički turizam, OIB 50726844224</item>
    </izvorni_sadrzaj>
    <derivirana_varijabla naziv="DomainObject.Predmet.ProtuStrankaListFormatedOIB_1">
      <item>VERITAS YACHTING d.o.o. za nautički turizam, OIB 50726844224</item>
    </derivirana_varijabla>
  </DomainObject.Predmet.ProtuStrankaListFormatedOIB>
  <DomainObject.Predmet.ProtuStrankaListFormatedWithAdress>
    <izvorni_sadrzaj>
      <item>VERITAS YACHTING d.o.o. za nautički turizam, Splitska 22-24 , 22202 Primošten</item>
    </izvorni_sadrzaj>
    <derivirana_varijabla naziv="DomainObject.Predmet.ProtuStrankaListFormatedWithAdress_1">
      <item>VERITAS YACHTING d.o.o. za nautički turizam, Splitska 22-24 , 22202 Primošten</item>
    </derivirana_varijabla>
  </DomainObject.Predmet.ProtuStrankaListFormatedWithAdress>
  <DomainObject.Predmet.ProtuStrankaListFormatedWithAdressOIB>
    <izvorni_sadrzaj>
      <item>VERITAS YACHTING d.o.o. za nautički turizam, OIB 50726844224, Splitska 22-24 , 22202 Primošten</item>
    </izvorni_sadrzaj>
    <derivirana_varijabla naziv="DomainObject.Predmet.ProtuStrankaListFormatedWithAdressOIB_1">
      <item>VERITAS YACHTING d.o.o. za nautički turizam, OIB 50726844224, Splitska 22-24 , 22202 Primošten</item>
    </derivirana_varijabla>
  </DomainObject.Predmet.ProtuStrankaListFormatedWithAdressOIB>
  <DomainObject.Predmet.ProtuStrankaListNazivFormated>
    <izvorni_sadrzaj>
      <item>VERITAS YACHTING d.o.o. za nautički turizam</item>
    </izvorni_sadrzaj>
    <derivirana_varijabla naziv="DomainObject.Predmet.ProtuStrankaListNazivFormated_1">
      <item>VERITAS YACHTING d.o.o. za nautički turizam</item>
    </derivirana_varijabla>
  </DomainObject.Predmet.ProtuStrankaListNazivFormated>
  <DomainObject.Predmet.ProtuStrankaListNazivFormatedOIB>
    <izvorni_sadrzaj>
      <item>VERITAS YACHTING d.o.o. za nautički turizam, OIB 50726844224</item>
    </izvorni_sadrzaj>
    <derivirana_varijabla naziv="DomainObject.Predmet.ProtuStrankaListNazivFormatedOIB_1">
      <item>VERITAS YACHTING d.o.o. za nautički turizam, OIB 50726844224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VERITAS YACHTING d.o.o. za nautički turizam</izvorni_sadrzaj>
    <derivirana_varijabla naziv="DomainObject.Predmet.ProtustrankaIDrugi_1">VERITAS YACHTING d.o.o. za nautički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VERITAS YACHTING d.o.o. za nautički turizam, OIB 50726844224, Splitska 22-24 , 22202 Primošten</izvorni_sadrzaj>
    <derivirana_varijabla naziv="DomainObject.Predmet.ProtustrankaIDrugiAdressOIB_1">VERITAS YACHTING d.o.o. za nautički turizam, OIB 50726844224, Splitska 22-24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VERITAS YACHTING d.o.o. za nautički turizam</item>
    </izvorni_sadrzaj>
    <derivirana_varijabla naziv="DomainObject.Predmet.SudioniciListNaziv_1">
      <item>FINA - Podružnica Šibenik</item>
      <item>VERITAS YACHTING d.o.o. za nautički turizam</item>
    </derivirana_varijabla>
  </DomainObject.Predmet.SudioniciListNaziv>
  <DomainObject.Predmet.SudioniciListAdressOIB>
    <izvorni_sadrzaj>
      <item>FINA - Podružnica Šibenik, OIB 85821130368, Perivoj L. Marune 1,22000 Šibenik</item>
      <item>VERITAS YACHTING d.o.o. za nautički turizam, OIB 50726844224, Splitska 22-24 ,22202 Primošten</item>
    </izvorni_sadrzaj>
    <derivirana_varijabla naziv="DomainObject.Predmet.SudioniciListAdressOIB_1">
      <item>FINA - Podružnica Šibenik, OIB 85821130368, Perivoj L. Marune 1,22000 Šibenik</item>
      <item>VERITAS YACHTING d.o.o. za nautički turizam, OIB 50726844224, Splitska 22-24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50726844224</item>
    </izvorni_sadrzaj>
    <derivirana_varijabla naziv="DomainObject.Predmet.SudioniciListNazivOIB_1">
      <item>, OIB 85821130368</item>
      <item>, OIB 50726844224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2270</properties:Characters>
  <properties:Lines>71</properties:Lines>
  <properties:Paragraphs>19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2015-12-15T08:07:00Z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